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4DF2" w14:textId="77777777" w:rsidR="006854D7" w:rsidRDefault="006854D7" w:rsidP="006854D7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734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6854D7" w:rsidRPr="00A865D5" w14:paraId="14D602E2" w14:textId="77777777" w:rsidTr="00951A3D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9E20FA2" w14:textId="77777777" w:rsidR="006854D7" w:rsidRPr="00A865D5" w:rsidRDefault="006854D7" w:rsidP="00951A3D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007EA813" w14:textId="77777777" w:rsidR="006854D7" w:rsidRPr="00A865D5" w:rsidRDefault="006854D7" w:rsidP="00951A3D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6029BCD" w14:textId="386A36ED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縣議會主管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7D1FB21B" w14:textId="25971D1B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縣政府主管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4400A8B6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民政處主管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5529C1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教育處主管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62FB093" w14:textId="1D97765A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文化局主管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E95BA9E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農業處主管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124F041" w14:textId="5009177A" w:rsidR="006854D7" w:rsidRPr="008F26EA" w:rsidRDefault="006854D7" w:rsidP="00951A3D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環境保護局主管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121B193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地政處主管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24A62494" w14:textId="7BB0E878" w:rsidR="006854D7" w:rsidRPr="008F26EA" w:rsidRDefault="006854D7" w:rsidP="00951A3D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警察局主管</w:t>
            </w:r>
          </w:p>
        </w:tc>
      </w:tr>
      <w:tr w:rsidR="006854D7" w:rsidRPr="009608A2" w14:paraId="5B4814B9" w14:textId="77777777" w:rsidTr="00951A3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713945A8" w14:textId="77777777" w:rsidR="006854D7" w:rsidRPr="009608A2" w:rsidRDefault="006854D7" w:rsidP="00951A3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608A2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3228A8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252,730,845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84E7ACA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19,054,649,139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C97559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510,185,992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A78245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109,661,053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3D479D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792,007,419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6F134DF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375,485,301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85F286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457,099,791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B602A1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230,242,265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88FAF63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2,140,043,848</w:t>
            </w:r>
          </w:p>
        </w:tc>
      </w:tr>
      <w:tr w:rsidR="006854D7" w:rsidRPr="009608A2" w14:paraId="1177DFE0" w14:textId="77777777" w:rsidTr="00951A3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774FDA0A" w14:textId="77777777" w:rsidR="006854D7" w:rsidRPr="009608A2" w:rsidRDefault="006854D7" w:rsidP="00951A3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608A2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6CB3DC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248,866,018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E3CCD12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15,503,343,035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9416AF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477,257,002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5372E0A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64,909,927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0EDEFC8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678,177,293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147D55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251,846,265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4191022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440,888,806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08C96A8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223,154,967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7C8E9D" w14:textId="77777777" w:rsidR="006854D7" w:rsidRPr="009608A2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2,010,160,733</w:t>
            </w:r>
          </w:p>
        </w:tc>
      </w:tr>
      <w:tr w:rsidR="00771F67" w:rsidRPr="000751B1" w14:paraId="3DF3296E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3A4CA6A8" w14:textId="75771894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D448C0" w14:textId="6544AFDD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0F7C65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183,807,974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C7FDFB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705,487,272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0B6B55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161,774,275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C58A60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14,568,167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E6FE7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76,023,881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BBCF40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82,068,489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EA4718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61,801,133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B6576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186,858,584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441C0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1,792,476,914</w:t>
            </w:r>
          </w:p>
        </w:tc>
      </w:tr>
      <w:tr w:rsidR="00771F67" w:rsidRPr="000751B1" w14:paraId="4B705270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32AB2803" w14:textId="2A583215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4893D59" w14:textId="1AB46E42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00357C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64,506,044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B4A211C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1,349,001,149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5E5308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53,204,775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48265C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50,323,760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86935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301,477,318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CFAF4C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150,374,290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84DB0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223,911,184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FD2EB3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36,086,383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9670C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211,980,765</w:t>
            </w:r>
          </w:p>
        </w:tc>
      </w:tr>
      <w:tr w:rsidR="00771F67" w:rsidRPr="000751B1" w14:paraId="0186AB3C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A11DB74" w14:textId="554C9B1C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F17609D" w14:textId="0FE77B6A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EE23D4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552,000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55A94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13,448,854,614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94B01F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262,277,952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D98763E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18,000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FD03D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300,676,094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89F8D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19,403,486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1D56B5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155,176,489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194337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210,000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D877B0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5,703,054</w:t>
            </w:r>
          </w:p>
        </w:tc>
      </w:tr>
      <w:tr w:rsidR="00771F67" w:rsidRPr="000751B1" w14:paraId="6BEAFE7D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BD8B4FB" w14:textId="5E3CBCCA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663D692" w14:textId="59FC4C52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F2B543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C4B8C28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4C8A3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85E1AF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3E6E05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0F974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42C248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C8190A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1963E9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71F67" w:rsidRPr="009608A2" w14:paraId="242151AA" w14:textId="77777777" w:rsidTr="00951A3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3131FBFE" w14:textId="77777777" w:rsidR="00771F67" w:rsidRPr="009608A2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608A2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9D1F68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3,864,827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7CAB458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3,551,306,104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6756C76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32,928,990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CEB233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44,751,126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197255E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113,830,126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8174FD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123,639,036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772190D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16,210,985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37ED66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7,087,298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F9B4E8E" w14:textId="77777777" w:rsidR="00771F67" w:rsidRPr="009608A2" w:rsidRDefault="00771F67" w:rsidP="00771F67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608A2">
              <w:rPr>
                <w:rFonts w:ascii="新細明體" w:hAnsi="新細明體"/>
                <w:b/>
                <w:noProof/>
                <w:sz w:val="20"/>
              </w:rPr>
              <w:t>129,883,115</w:t>
            </w:r>
          </w:p>
        </w:tc>
      </w:tr>
      <w:tr w:rsidR="00771F67" w:rsidRPr="000751B1" w14:paraId="404B4534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4CEE06A1" w14:textId="0E70EC30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D46A374" w14:textId="4C8915AF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F9519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CBAD28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2BA7B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3CDD812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E6F40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92D2B1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4DB6DD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112CD4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5A827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71F67" w:rsidRPr="000751B1" w14:paraId="0FDD27F6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681A2F6F" w14:textId="05ED402C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2AAA40C" w14:textId="3EDDFA2D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764372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A3AD8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43F06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D6A5E4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AFD935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92C930E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E1260E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21BFEB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70898D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71F67" w:rsidRPr="000751B1" w14:paraId="0DEC4866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5A25736" w14:textId="2FB62A58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252BB65" w14:textId="1DFF40B7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EBDFE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3,864,827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5FA062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2,236,558,055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3C9C59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3,825,623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EAE85D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44,751,126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50EA8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83,609,244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425F6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96,768,101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453309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7,711,998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67BC47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7,087,298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52D824C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128,600,115</w:t>
            </w:r>
          </w:p>
        </w:tc>
      </w:tr>
      <w:tr w:rsidR="00771F67" w:rsidRPr="000751B1" w14:paraId="46C25E9E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18F48A0" w14:textId="16446114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CA219AB" w14:textId="2EF6756F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BF79D5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B1A98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1,314,748,049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C0C4D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29,103,367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14CDD3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CCFC17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30,220,882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93E432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26,870,935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4A232B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8,498,987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D80555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56FA0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1,283,000</w:t>
            </w:r>
          </w:p>
        </w:tc>
      </w:tr>
    </w:tbl>
    <w:p w14:paraId="29B4B448" w14:textId="77777777" w:rsidR="006854D7" w:rsidRDefault="006854D7" w:rsidP="006854D7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56C24D53" w14:textId="77777777" w:rsidR="006854D7" w:rsidRDefault="006854D7" w:rsidP="006854D7">
      <w:pPr>
        <w:pStyle w:val="a3"/>
        <w:spacing w:line="320" w:lineRule="exact"/>
        <w:ind w:rightChars="117" w:right="281" w:firstLine="480"/>
        <w:rPr>
          <w:rFonts w:hAnsi="標楷體"/>
        </w:rPr>
      </w:pPr>
      <w:r>
        <w:br w:type="page"/>
      </w:r>
      <w:r w:rsidRPr="00B26F66">
        <w:rPr>
          <w:rFonts w:hAnsi="標楷體" w:hint="eastAsia"/>
        </w:rPr>
        <w:lastRenderedPageBreak/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023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1734"/>
        <w:gridCol w:w="2092"/>
        <w:gridCol w:w="2092"/>
        <w:gridCol w:w="2092"/>
        <w:gridCol w:w="2092"/>
        <w:gridCol w:w="2099"/>
        <w:gridCol w:w="2099"/>
        <w:gridCol w:w="2099"/>
        <w:gridCol w:w="2099"/>
        <w:gridCol w:w="2099"/>
      </w:tblGrid>
      <w:tr w:rsidR="006854D7" w:rsidRPr="00A865D5" w14:paraId="5FFD8B23" w14:textId="77777777" w:rsidTr="00951A3D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771D5A11" w14:textId="77777777" w:rsidR="006854D7" w:rsidRPr="00A865D5" w:rsidRDefault="006854D7" w:rsidP="00951A3D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3C15341D" w14:textId="77777777" w:rsidR="006854D7" w:rsidRPr="00A865D5" w:rsidRDefault="006854D7" w:rsidP="00951A3D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47D12C8" w14:textId="5E54FCCF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消防局主管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1D4638C2" w14:textId="111B8866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衛生局主管</w:t>
            </w:r>
          </w:p>
        </w:tc>
        <w:tc>
          <w:tcPr>
            <w:tcW w:w="2092" w:type="dxa"/>
            <w:tcBorders>
              <w:bottom w:val="single" w:sz="4" w:space="0" w:color="auto"/>
            </w:tcBorders>
            <w:vAlign w:val="center"/>
          </w:tcPr>
          <w:p w14:paraId="29FC2380" w14:textId="4AAB055D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財政稅務局主管</w:t>
            </w:r>
          </w:p>
        </w:tc>
        <w:tc>
          <w:tcPr>
            <w:tcW w:w="20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8EAA1BE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pacing w:val="-10"/>
                <w:szCs w:val="24"/>
              </w:rPr>
              <w:t>統籌支撥科目</w:t>
            </w:r>
            <w:proofErr w:type="gramEnd"/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6C4BD15C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小計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33ABA05F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保留數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5A34305B" w14:textId="77777777" w:rsidR="006854D7" w:rsidRPr="008F26EA" w:rsidRDefault="006854D7" w:rsidP="00951A3D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  <w:r>
              <w:rPr>
                <w:rFonts w:ascii="標楷體" w:eastAsia="標楷體" w:hAnsi="標楷體" w:hint="eastAsia"/>
                <w:spacing w:val="-10"/>
                <w:szCs w:val="24"/>
              </w:rPr>
              <w:t>合計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1F2FF6B7" w14:textId="77777777" w:rsidR="006854D7" w:rsidRPr="008F26EA" w:rsidRDefault="006854D7" w:rsidP="00951A3D">
            <w:pPr>
              <w:ind w:right="1"/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center"/>
          </w:tcPr>
          <w:p w14:paraId="0E18944A" w14:textId="77777777" w:rsidR="006854D7" w:rsidRPr="008F26EA" w:rsidRDefault="006854D7" w:rsidP="00951A3D">
            <w:pPr>
              <w:jc w:val="distribute"/>
              <w:rPr>
                <w:rFonts w:ascii="標楷體" w:eastAsia="標楷體" w:hAnsi="標楷體"/>
                <w:spacing w:val="-10"/>
                <w:szCs w:val="24"/>
              </w:rPr>
            </w:pPr>
          </w:p>
        </w:tc>
      </w:tr>
      <w:tr w:rsidR="006854D7" w:rsidRPr="009C554E" w14:paraId="2AF254FD" w14:textId="77777777" w:rsidTr="00951A3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1CCF96A8" w14:textId="77777777" w:rsidR="006854D7" w:rsidRPr="009C554E" w:rsidRDefault="006854D7" w:rsidP="00951A3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554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2D375CF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829,142,888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55B6AAD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2,098,136,375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F185EF0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564,936,623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4FF1333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681,512,438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89068AA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28,095,833,977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70C1321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2,992,785,960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546BCDE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31,088,619,937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C86F5B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564E6AE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6854D7" w:rsidRPr="009C554E" w14:paraId="0B428DA2" w14:textId="77777777" w:rsidTr="00951A3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2DB33518" w14:textId="77777777" w:rsidR="006854D7" w:rsidRPr="009C554E" w:rsidRDefault="006854D7" w:rsidP="00951A3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554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F08A2A0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625,232,568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953A3DA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2,054,510,082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8C19FDD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561,852,683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71EA791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610,486,921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E0F4E0C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23,750,686,300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C32239C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546,920,671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A8CFE41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24,297,606,971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E02AA46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74B3525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71F67" w:rsidRPr="000751B1" w14:paraId="0E0CCD5E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AB073E2" w14:textId="37B0E2BD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3403461" w14:textId="17F749B9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262D6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544,484,122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0A7A84C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407,254,813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AF03F1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194,186,175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DB0C97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389,832,948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2CD27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4,800,624,747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92CD9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207,222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6E6C438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4,800,831,969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02946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4048FC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71F67" w:rsidRPr="000751B1" w14:paraId="3E1424C2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CE4C910" w14:textId="555B30AC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C2F3D3B" w14:textId="266714D2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B4CCF1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78,699,647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CB2345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192,460,912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B8FFA2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51,502,222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D7B80C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60751DE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2,763,528,449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1DC7EE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195,573,747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2FD21D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2,959,102,196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406DD6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667FAF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71F67" w:rsidRPr="000751B1" w14:paraId="410DE3E9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7B6040C6" w14:textId="393B767B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5D2FB72" w14:textId="393D3163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A051D8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2,048,799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49B695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1,454,794,357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3EE280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144,000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8178D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220,653,973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C05BF1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15,870,512,818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380161E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351,139,702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3DD620E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16,221,652,520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076EC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B32A5C2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71F67" w:rsidRPr="000751B1" w14:paraId="1771FD43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28C3F0C9" w14:textId="3E24B43B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CED32B7" w14:textId="212319C5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2BF84D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858680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29B9D4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316,020,286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6EE54C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03682C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316,020,286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642DC4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E09C2D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316,020,286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785C37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71A9BAD9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6854D7" w:rsidRPr="009C554E" w14:paraId="30F75685" w14:textId="77777777" w:rsidTr="00951A3D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0B0DB282" w14:textId="77777777" w:rsidR="006854D7" w:rsidRPr="009C554E" w:rsidRDefault="006854D7" w:rsidP="00951A3D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C554E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785DD6D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203,910,320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58C5AEA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43,626,293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88A551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3,083,940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93AD3E5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71,025,517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0DFA5E6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4,345,147,677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EEC3AC1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2,445,865,289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96BB8F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  <w:r w:rsidRPr="009C554E">
              <w:rPr>
                <w:rFonts w:ascii="新細明體" w:hAnsi="新細明體"/>
                <w:b/>
                <w:noProof/>
                <w:sz w:val="20"/>
              </w:rPr>
              <w:t>6,791,012,966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CA60E55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9807AE4" w14:textId="77777777" w:rsidR="006854D7" w:rsidRPr="009C554E" w:rsidRDefault="006854D7" w:rsidP="00951A3D">
            <w:pPr>
              <w:pStyle w:val="3"/>
              <w:rPr>
                <w:rFonts w:ascii="新細明體" w:eastAsia="新細明體" w:hAnsi="新細明體"/>
                <w:b/>
                <w:noProof/>
                <w:sz w:val="20"/>
              </w:rPr>
            </w:pPr>
          </w:p>
        </w:tc>
      </w:tr>
      <w:tr w:rsidR="00771F67" w:rsidRPr="000751B1" w14:paraId="1F7DF896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533FF859" w14:textId="318247F5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BBEF00E" w14:textId="6E0F6176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70C045C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30FE488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3BF2E9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86A3F9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F15CE82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A01E7A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3BE129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DDB6C9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65E1B8DE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71F67" w:rsidRPr="000751B1" w14:paraId="5FB8E64D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47C70B9B" w14:textId="237B2758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B66776" w14:textId="46A125E6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6ABF2F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D9479B8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40E6416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722441C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12,518,247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89BAEC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12,518,247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78CE282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1,822,473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2DA636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14,340,720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F23450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571BC74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71F67" w:rsidRPr="000751B1" w14:paraId="43B70837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32D02E7" w14:textId="0718862A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734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3680D4F" w14:textId="52DFA34B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9D37AC5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203,910,320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119C71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11,984,513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F66F13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3,083,940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D1029EF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27,020,229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0257D6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2,858,775,389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947DDF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1,990,569,350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51BEE0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4,849,344,739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B876872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24BEB874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  <w:tr w:rsidR="00771F67" w:rsidRPr="000751B1" w14:paraId="641CD905" w14:textId="77777777" w:rsidTr="00771F67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426" w:type="dxa"/>
            <w:tcBorders>
              <w:right w:val="nil"/>
            </w:tcBorders>
            <w:shd w:val="clear" w:color="auto" w:fill="auto"/>
            <w:vAlign w:val="center"/>
          </w:tcPr>
          <w:p w14:paraId="131293A5" w14:textId="4F95DA42" w:rsidR="00771F67" w:rsidRPr="000751B1" w:rsidRDefault="00771F67" w:rsidP="00771F67">
            <w:pPr>
              <w:spacing w:beforeLines="60" w:before="216" w:afterLines="60" w:after="216"/>
              <w:ind w:right="57"/>
              <w:jc w:val="center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</w:p>
        </w:tc>
        <w:tc>
          <w:tcPr>
            <w:tcW w:w="173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FC30A28" w14:textId="42E301B9" w:rsidR="00771F67" w:rsidRPr="000751B1" w:rsidRDefault="00771F67" w:rsidP="00771F67">
            <w:pPr>
              <w:spacing w:beforeLines="60" w:before="216" w:afterLines="60" w:after="216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952DC7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8699B1D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67087AB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31,641,780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61186B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6968C010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31,487,041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29D1381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1,473,854,041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F023912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453,473,466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3542F18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  <w:r w:rsidRPr="00952DC7">
              <w:rPr>
                <w:rFonts w:ascii="新細明體" w:hAnsi="新細明體"/>
                <w:noProof/>
                <w:sz w:val="20"/>
              </w:rPr>
              <w:t>1,927,327,507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F9F9778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  <w:tc>
          <w:tcPr>
            <w:tcW w:w="2099" w:type="dxa"/>
            <w:shd w:val="clear" w:color="auto" w:fill="auto"/>
            <w:vAlign w:val="center"/>
          </w:tcPr>
          <w:p w14:paraId="188291B7" w14:textId="77777777" w:rsidR="00771F67" w:rsidRPr="001B5022" w:rsidRDefault="00771F67" w:rsidP="00771F67">
            <w:pPr>
              <w:pStyle w:val="3"/>
              <w:rPr>
                <w:rFonts w:ascii="新細明體" w:eastAsia="新細明體" w:hAnsi="新細明體"/>
                <w:noProof/>
                <w:sz w:val="20"/>
              </w:rPr>
            </w:pPr>
          </w:p>
        </w:tc>
      </w:tr>
    </w:tbl>
    <w:p w14:paraId="41BE6FDB" w14:textId="77777777" w:rsidR="006854D7" w:rsidRDefault="006854D7" w:rsidP="006854D7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407436E7" w14:textId="41D5F2A2" w:rsidR="00C57ABD" w:rsidRPr="006854D7" w:rsidRDefault="00C57ABD" w:rsidP="006854D7"/>
    <w:sectPr w:rsidR="00C57ABD" w:rsidRPr="006854D7" w:rsidSect="00A032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40" w:orient="landscape" w:code="8"/>
      <w:pgMar w:top="1134" w:right="1134" w:bottom="851" w:left="1134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DEF3A" w14:textId="77777777" w:rsidR="006854D7" w:rsidRDefault="006854D7" w:rsidP="009E17D4">
      <w:r>
        <w:separator/>
      </w:r>
    </w:p>
  </w:endnote>
  <w:endnote w:type="continuationSeparator" w:id="0">
    <w:p w14:paraId="50CDC47C" w14:textId="77777777" w:rsidR="006854D7" w:rsidRDefault="006854D7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966FD" w14:textId="77777777" w:rsidR="00771F67" w:rsidRDefault="00771F6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615753"/>
      <w:docPartObj>
        <w:docPartGallery w:val="Page Numbers (Bottom of Page)"/>
        <w:docPartUnique/>
      </w:docPartObj>
    </w:sdtPr>
    <w:sdtEndPr/>
    <w:sdtContent>
      <w:p w14:paraId="2A855F44" w14:textId="5C31AA54" w:rsidR="00771F67" w:rsidRDefault="00771F67">
        <w:pPr>
          <w:pStyle w:val="a6"/>
          <w:jc w:val="center"/>
        </w:pPr>
        <w:r>
          <w:rPr>
            <w:rFonts w:hint="eastAsia"/>
          </w:rPr>
          <w:t>8-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420F92F7" w14:textId="77777777" w:rsidR="00771F67" w:rsidRDefault="00771F6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AAB8" w14:textId="2FB05D55" w:rsidR="00771F67" w:rsidRDefault="00771F67">
    <w:pPr>
      <w:pStyle w:val="a6"/>
      <w:jc w:val="center"/>
    </w:pPr>
    <w:r>
      <w:rPr>
        <w:rFonts w:hint="eastAsia"/>
      </w:rPr>
      <w:t>8-</w:t>
    </w:r>
    <w:sdt>
      <w:sdtPr>
        <w:id w:val="119689587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sdtContent>
    </w:sdt>
  </w:p>
  <w:p w14:paraId="2B1D9FBA" w14:textId="77777777" w:rsidR="00771F67" w:rsidRDefault="00771F6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B13F5" w14:textId="77777777" w:rsidR="006854D7" w:rsidRDefault="006854D7" w:rsidP="009E17D4">
      <w:r>
        <w:separator/>
      </w:r>
    </w:p>
  </w:footnote>
  <w:footnote w:type="continuationSeparator" w:id="0">
    <w:p w14:paraId="151CEED2" w14:textId="77777777" w:rsidR="006854D7" w:rsidRDefault="006854D7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31C7" w14:textId="77777777" w:rsidR="00771F67" w:rsidRDefault="00771F6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B9849" w14:textId="7B068B6C" w:rsidR="00A032FC" w:rsidRPr="00E122CC" w:rsidRDefault="00CD3F58" w:rsidP="00A032FC">
    <w:pPr>
      <w:pStyle w:val="a3"/>
      <w:spacing w:line="320" w:lineRule="exact"/>
      <w:ind w:rightChars="235" w:right="564" w:firstLine="480"/>
      <w:jc w:val="center"/>
      <w:rPr>
        <w:rFonts w:hAnsi="標楷體"/>
        <w:b/>
        <w:sz w:val="32"/>
        <w:szCs w:val="32"/>
      </w:rPr>
    </w:pPr>
    <w:r w:rsidRPr="00CD3F58">
      <w:rPr>
        <w:rFonts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b/>
        <w:color w:val="000000"/>
        <w:spacing w:val="20"/>
        <w:sz w:val="32"/>
        <w:szCs w:val="32"/>
        <w:u w:val="single"/>
      </w:rPr>
      <w:t>、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中華民國</w:t>
    </w:r>
    <w:proofErr w:type="gramStart"/>
    <w:r w:rsidRPr="00CD3F58">
      <w:rPr>
        <w:rFonts w:hAnsi="標楷體"/>
        <w:b/>
        <w:spacing w:val="60"/>
        <w:w w:val="100"/>
        <w:sz w:val="32"/>
        <w:szCs w:val="32"/>
        <w:u w:val="single"/>
      </w:rPr>
      <w:t>114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年度</w:t>
    </w:r>
    <w:r w:rsidRPr="00CD3F58">
      <w:rPr>
        <w:rFonts w:hAnsi="標楷體"/>
        <w:b/>
        <w:spacing w:val="60"/>
        <w:w w:val="100"/>
        <w:sz w:val="32"/>
        <w:szCs w:val="32"/>
        <w:u w:val="single"/>
      </w:rPr>
      <w:t>宜蘭縣</w:t>
    </w:r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總決算各主管機關歲出用途別科目決算</w:t>
    </w:r>
    <w:proofErr w:type="gramStart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審定數綜計</w:t>
    </w:r>
    <w:proofErr w:type="gramEnd"/>
    <w:r w:rsidR="00A032FC" w:rsidRPr="00B12FAD">
      <w:rPr>
        <w:rFonts w:hAnsi="標楷體" w:hint="eastAsia"/>
        <w:b/>
        <w:spacing w:val="60"/>
        <w:w w:val="100"/>
        <w:sz w:val="32"/>
        <w:szCs w:val="32"/>
        <w:u w:val="single"/>
      </w:rPr>
      <w:t>表</w:t>
    </w:r>
    <w:r w:rsidR="00A032FC" w:rsidRPr="005E53E8">
      <w:rPr>
        <w:rFonts w:hAnsi="標楷體" w:hint="eastAsia"/>
        <w:bCs/>
        <w:sz w:val="24"/>
        <w:szCs w:val="24"/>
      </w:rPr>
      <w:t>(續</w:t>
    </w:r>
    <w:r w:rsidR="00A032FC" w:rsidRPr="005E53E8">
      <w:rPr>
        <w:rFonts w:hAnsi="標楷體"/>
        <w:bCs/>
        <w:sz w:val="24"/>
        <w:szCs w:val="24"/>
      </w:rPr>
      <w:t>)</w:t>
    </w:r>
  </w:p>
  <w:p w14:paraId="3E8DF8FE" w14:textId="77777777" w:rsidR="00A032FC" w:rsidRPr="00A032FC" w:rsidRDefault="00A032FC" w:rsidP="00A032FC">
    <w:pPr>
      <w:pStyle w:val="a4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C6AFE" w14:textId="68F5CA12" w:rsidR="00A032FC" w:rsidRPr="007C6F04" w:rsidRDefault="00CD3F58" w:rsidP="00A032FC">
    <w:pPr>
      <w:pStyle w:val="a4"/>
      <w:jc w:val="center"/>
      <w:rPr>
        <w:rFonts w:ascii="標楷體" w:eastAsia="標楷體" w:hAnsi="標楷體"/>
        <w:spacing w:val="60"/>
        <w:u w:val="single"/>
      </w:rPr>
    </w:pPr>
    <w:r w:rsidRPr="00CD3F58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捌</w:t>
    </w:r>
    <w:r w:rsidR="00C57ABD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D3F58">
      <w:rPr>
        <w:rFonts w:ascii="標楷體" w:eastAsia="標楷體" w:hAnsi="標楷體"/>
        <w:b/>
        <w:spacing w:val="60"/>
        <w:sz w:val="32"/>
        <w:szCs w:val="32"/>
        <w:u w:val="single"/>
      </w:rPr>
      <w:t>114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CD3F58">
      <w:rPr>
        <w:rFonts w:ascii="標楷體" w:eastAsia="標楷體" w:hAnsi="標楷體"/>
        <w:b/>
        <w:spacing w:val="60"/>
        <w:sz w:val="32"/>
        <w:szCs w:val="32"/>
        <w:u w:val="single"/>
      </w:rPr>
      <w:t>宜蘭縣</w:t>
    </w:r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總決算各主管機關歲出用途別科目決算</w:t>
    </w:r>
    <w:proofErr w:type="gramStart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審定數綜計</w:t>
    </w:r>
    <w:proofErr w:type="gramEnd"/>
    <w:r w:rsidR="00A032FC" w:rsidRPr="007C6F04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4D7"/>
    <w:rsid w:val="00030A60"/>
    <w:rsid w:val="000751B1"/>
    <w:rsid w:val="000829BA"/>
    <w:rsid w:val="001B5022"/>
    <w:rsid w:val="001D72A9"/>
    <w:rsid w:val="002865ED"/>
    <w:rsid w:val="00335A84"/>
    <w:rsid w:val="003A09D3"/>
    <w:rsid w:val="004120E8"/>
    <w:rsid w:val="004412ED"/>
    <w:rsid w:val="004733C9"/>
    <w:rsid w:val="00525DF8"/>
    <w:rsid w:val="00540446"/>
    <w:rsid w:val="005E53E8"/>
    <w:rsid w:val="0060537D"/>
    <w:rsid w:val="006854D7"/>
    <w:rsid w:val="00771F67"/>
    <w:rsid w:val="007B08FF"/>
    <w:rsid w:val="007C65B0"/>
    <w:rsid w:val="007C6F04"/>
    <w:rsid w:val="00844078"/>
    <w:rsid w:val="008B5364"/>
    <w:rsid w:val="008D5355"/>
    <w:rsid w:val="008F26EA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C18E5"/>
    <w:rsid w:val="00C34B64"/>
    <w:rsid w:val="00C57ABD"/>
    <w:rsid w:val="00C73DB7"/>
    <w:rsid w:val="00CD3F58"/>
    <w:rsid w:val="00D479AB"/>
    <w:rsid w:val="00DD2192"/>
    <w:rsid w:val="00DD78AC"/>
    <w:rsid w:val="00DF5FFF"/>
    <w:rsid w:val="00E122CC"/>
    <w:rsid w:val="00FB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2D6A4E7"/>
  <w15:chartTrackingRefBased/>
  <w15:docId w15:val="{A2C53FB4-2D81-4F57-BCC6-20806C13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GCz4g3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GCz4g3各主管機關歲出用途別科目決算審定數綜計表</Template>
  <TotalTime>1</TotalTime>
  <Pages>2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林勃任</dc:creator>
  <cp:keywords/>
  <cp:lastModifiedBy>林勃任</cp:lastModifiedBy>
  <cp:revision>3</cp:revision>
  <dcterms:created xsi:type="dcterms:W3CDTF">2026-06-24T07:15:00Z</dcterms:created>
  <dcterms:modified xsi:type="dcterms:W3CDTF">2026-06-25T03:22:00Z</dcterms:modified>
</cp:coreProperties>
</file>