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64"/>
        <w:gridCol w:w="2418"/>
        <w:gridCol w:w="211"/>
        <w:gridCol w:w="2497"/>
        <w:gridCol w:w="2709"/>
        <w:gridCol w:w="2708"/>
        <w:gridCol w:w="2709"/>
        <w:gridCol w:w="2708"/>
        <w:gridCol w:w="2709"/>
        <w:gridCol w:w="2709"/>
      </w:tblGrid>
      <w:tr w:rsidR="00D70819" w14:paraId="3AFF32DF" w14:textId="77777777" w:rsidTr="00D44DD5">
        <w:tc>
          <w:tcPr>
            <w:tcW w:w="49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2B1D3C3" w14:textId="77777777" w:rsidR="00D70819" w:rsidRPr="001D79E3" w:rsidRDefault="00D70819" w:rsidP="00D44DD5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5B15C045" w14:textId="77777777" w:rsidR="00D70819" w:rsidRPr="001D79E3" w:rsidRDefault="00D70819" w:rsidP="00D44DD5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49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14:paraId="6C7E0E80" w14:textId="77777777" w:rsidR="00D70819" w:rsidRPr="005C62A3" w:rsidRDefault="00D70819" w:rsidP="00D44DD5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D70819" w14:paraId="29A3E809" w14:textId="77777777" w:rsidTr="00D44DD5">
        <w:tc>
          <w:tcPr>
            <w:tcW w:w="490" w:type="dxa"/>
            <w:gridSpan w:val="2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B4F5DEA" w14:textId="77777777" w:rsidR="00D70819" w:rsidRPr="001D79E3" w:rsidRDefault="00D70819" w:rsidP="00D44DD5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5ED2D018" w14:textId="77777777" w:rsidR="00D70819" w:rsidRPr="001D79E3" w:rsidRDefault="00D70819" w:rsidP="00D44DD5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49" w:type="dxa"/>
            <w:gridSpan w:val="7"/>
            <w:vMerge/>
            <w:tcBorders>
              <w:left w:val="nil"/>
            </w:tcBorders>
            <w:vAlign w:val="center"/>
          </w:tcPr>
          <w:p w14:paraId="58860CBF" w14:textId="77777777" w:rsidR="00D70819" w:rsidRPr="00CC0D84" w:rsidRDefault="00D70819" w:rsidP="00D44DD5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D70819" w14:paraId="7404122A" w14:textId="77777777" w:rsidTr="00D44DD5">
        <w:tc>
          <w:tcPr>
            <w:tcW w:w="2908" w:type="dxa"/>
            <w:gridSpan w:val="3"/>
            <w:tcBorders>
              <w:tl2br w:val="single" w:sz="4" w:space="0" w:color="auto"/>
            </w:tcBorders>
            <w:vAlign w:val="center"/>
          </w:tcPr>
          <w:p w14:paraId="10096349" w14:textId="77777777" w:rsidR="00D70819" w:rsidRDefault="00D70819" w:rsidP="00D44DD5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53329BF8" w14:textId="77777777" w:rsidR="00D70819" w:rsidRDefault="00D70819" w:rsidP="00D44DD5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708" w:type="dxa"/>
            <w:gridSpan w:val="2"/>
            <w:vAlign w:val="center"/>
          </w:tcPr>
          <w:p w14:paraId="579658A0" w14:textId="118B1D55" w:rsidR="00D70819" w:rsidRDefault="00C70E25" w:rsidP="00D44DD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縣</w:t>
            </w:r>
            <w:r w:rsidR="00D70819">
              <w:rPr>
                <w:rFonts w:ascii="標楷體" w:eastAsia="標楷體"/>
                <w:sz w:val="20"/>
              </w:rPr>
              <w:t>議會主管</w:t>
            </w:r>
          </w:p>
        </w:tc>
        <w:tc>
          <w:tcPr>
            <w:tcW w:w="2709" w:type="dxa"/>
            <w:vAlign w:val="center"/>
          </w:tcPr>
          <w:p w14:paraId="3DD2E2AB" w14:textId="086A6183" w:rsidR="00D70819" w:rsidRDefault="003E4DD9" w:rsidP="00D44DD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縣</w:t>
            </w:r>
            <w:r w:rsidR="00D70819">
              <w:rPr>
                <w:rFonts w:ascii="標楷體" w:eastAsia="標楷體"/>
                <w:sz w:val="20"/>
              </w:rPr>
              <w:t>政府主管</w:t>
            </w:r>
          </w:p>
        </w:tc>
        <w:tc>
          <w:tcPr>
            <w:tcW w:w="2708" w:type="dxa"/>
            <w:vAlign w:val="center"/>
          </w:tcPr>
          <w:p w14:paraId="5E4E8D37" w14:textId="77777777" w:rsidR="00D70819" w:rsidRDefault="00D70819" w:rsidP="00D44DD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民政處主管</w:t>
            </w:r>
          </w:p>
        </w:tc>
        <w:tc>
          <w:tcPr>
            <w:tcW w:w="2709" w:type="dxa"/>
            <w:vAlign w:val="center"/>
          </w:tcPr>
          <w:p w14:paraId="068C61AF" w14:textId="77777777" w:rsidR="00D70819" w:rsidRDefault="00D70819" w:rsidP="00D44DD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教育處主管</w:t>
            </w:r>
          </w:p>
        </w:tc>
        <w:tc>
          <w:tcPr>
            <w:tcW w:w="2708" w:type="dxa"/>
            <w:vAlign w:val="center"/>
          </w:tcPr>
          <w:p w14:paraId="528C1CDD" w14:textId="53836A42" w:rsidR="00D70819" w:rsidRDefault="00D70819" w:rsidP="00D44DD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文化局主管</w:t>
            </w:r>
          </w:p>
        </w:tc>
        <w:tc>
          <w:tcPr>
            <w:tcW w:w="2709" w:type="dxa"/>
            <w:vAlign w:val="center"/>
          </w:tcPr>
          <w:p w14:paraId="643C1D27" w14:textId="77777777" w:rsidR="00D70819" w:rsidRDefault="00D70819" w:rsidP="00D44DD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農業處主管</w:t>
            </w:r>
          </w:p>
        </w:tc>
        <w:tc>
          <w:tcPr>
            <w:tcW w:w="2709" w:type="dxa"/>
            <w:vAlign w:val="center"/>
          </w:tcPr>
          <w:p w14:paraId="71375D52" w14:textId="323866E9" w:rsidR="00D70819" w:rsidRDefault="00D70819" w:rsidP="00D44DD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環境保護局主管</w:t>
            </w:r>
          </w:p>
        </w:tc>
      </w:tr>
      <w:tr w:rsidR="00D70819" w:rsidRPr="00D70281" w14:paraId="1D6A4E65" w14:textId="77777777" w:rsidTr="00D44DD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5B39CD5E" w14:textId="77777777" w:rsidR="00D70819" w:rsidRPr="00D70281" w:rsidRDefault="00D70819" w:rsidP="00D44DD5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70281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3886F95" w14:textId="77777777" w:rsidR="00D70819" w:rsidRPr="00D70281" w:rsidRDefault="00D70819" w:rsidP="00D44DD5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70281">
              <w:rPr>
                <w:rFonts w:ascii="新細明體" w:hAnsi="新細明體"/>
                <w:b/>
                <w:noProof/>
                <w:sz w:val="20"/>
              </w:rPr>
              <w:t>252,730,845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42D7834" w14:textId="77777777" w:rsidR="00D70819" w:rsidRPr="00D70281" w:rsidRDefault="00D70819" w:rsidP="00D44DD5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70281">
              <w:rPr>
                <w:rFonts w:ascii="新細明體" w:hAnsi="新細明體"/>
                <w:b/>
                <w:noProof/>
                <w:sz w:val="20"/>
              </w:rPr>
              <w:t>21,270,792,507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F692AE5" w14:textId="77777777" w:rsidR="00D70819" w:rsidRPr="00D70281" w:rsidRDefault="00D70819" w:rsidP="00D44DD5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70281">
              <w:rPr>
                <w:rFonts w:ascii="新細明體" w:hAnsi="新細明體"/>
                <w:b/>
                <w:noProof/>
                <w:sz w:val="20"/>
              </w:rPr>
              <w:t>555,113,706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09F8263" w14:textId="77777777" w:rsidR="00D70819" w:rsidRPr="00D70281" w:rsidRDefault="00D70819" w:rsidP="00D44DD5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70281">
              <w:rPr>
                <w:rFonts w:ascii="新細明體" w:hAnsi="新細明體"/>
                <w:b/>
                <w:noProof/>
                <w:sz w:val="20"/>
              </w:rPr>
              <w:t>152,088,879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259D8B8" w14:textId="77777777" w:rsidR="00D70819" w:rsidRPr="00D70281" w:rsidRDefault="00D70819" w:rsidP="00D44DD5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70281">
              <w:rPr>
                <w:rFonts w:ascii="新細明體" w:hAnsi="新細明體"/>
                <w:b/>
                <w:noProof/>
                <w:sz w:val="20"/>
              </w:rPr>
              <w:t>1,055,380,261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BDBF2FE" w14:textId="77777777" w:rsidR="00D70819" w:rsidRPr="00D70281" w:rsidRDefault="00D70819" w:rsidP="00D44DD5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70281">
              <w:rPr>
                <w:rFonts w:ascii="新細明體" w:hAnsi="新細明體"/>
                <w:b/>
                <w:noProof/>
                <w:sz w:val="20"/>
              </w:rPr>
              <w:t>419,413,717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005E68C" w14:textId="77777777" w:rsidR="00D70819" w:rsidRPr="00D70281" w:rsidRDefault="00D70819" w:rsidP="00D44DD5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70281">
              <w:rPr>
                <w:rFonts w:ascii="新細明體" w:hAnsi="新細明體"/>
                <w:b/>
                <w:noProof/>
                <w:sz w:val="20"/>
              </w:rPr>
              <w:t>461,248,316</w:t>
            </w:r>
          </w:p>
        </w:tc>
      </w:tr>
      <w:tr w:rsidR="003147A6" w14:paraId="5EEE593E" w14:textId="77777777" w:rsidTr="003147A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610E2B0D" w14:textId="1E18AA95" w:rsidR="003147A6" w:rsidRDefault="003147A6" w:rsidP="003E4DD9">
            <w:pPr>
              <w:autoSpaceDE w:val="0"/>
              <w:autoSpaceDN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1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>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24E41C0" w14:textId="112879E8" w:rsidR="003147A6" w:rsidRDefault="003147A6" w:rsidP="003147A6">
            <w:pPr>
              <w:autoSpaceDE w:val="0"/>
              <w:autoSpaceDN w:val="0"/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F3D1A0C" w14:textId="77777777" w:rsidR="003147A6" w:rsidRDefault="003147A6" w:rsidP="00D44DD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61D1A26" w14:textId="77777777" w:rsidR="003147A6" w:rsidRDefault="003147A6" w:rsidP="00D44DD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421,658,850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580EAD6" w14:textId="77777777" w:rsidR="003147A6" w:rsidRDefault="003147A6" w:rsidP="00D44DD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DBDF514" w14:textId="77777777" w:rsidR="003147A6" w:rsidRDefault="003147A6" w:rsidP="00D44DD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B6FB1DF" w14:textId="77777777" w:rsidR="003147A6" w:rsidRDefault="003147A6" w:rsidP="00D44DD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70774EE" w14:textId="77777777" w:rsidR="003147A6" w:rsidRDefault="003147A6" w:rsidP="00D44DD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41D9BC9" w14:textId="77777777" w:rsidR="003147A6" w:rsidRDefault="003147A6" w:rsidP="00D44DD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147A6" w14:paraId="5168ED54" w14:textId="77777777" w:rsidTr="003147A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753B369A" w14:textId="716D9D3A" w:rsidR="003147A6" w:rsidRDefault="003147A6" w:rsidP="003E4DD9">
            <w:pPr>
              <w:autoSpaceDE w:val="0"/>
              <w:autoSpaceDN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2.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8E27696" w14:textId="65D921F4" w:rsidR="003147A6" w:rsidRDefault="003147A6" w:rsidP="003147A6">
            <w:pPr>
              <w:autoSpaceDE w:val="0"/>
              <w:autoSpaceDN w:val="0"/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2EC5B3F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252,730,845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0753203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B0C8ACA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B3517DC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EE140C4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27E8421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A9FD988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147A6" w14:paraId="03B7FBB7" w14:textId="77777777" w:rsidTr="003147A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7AECD84C" w14:textId="6947483B" w:rsidR="003147A6" w:rsidRDefault="003147A6" w:rsidP="003E4DD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3.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1658ED3" w14:textId="3952A111" w:rsidR="003147A6" w:rsidRDefault="003147A6" w:rsidP="003147A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70251049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8EEC657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468,623,590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B3BE154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555,113,706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34038AC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1CADA33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E21CDD1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1E184FF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147A6" w14:paraId="5D50C39A" w14:textId="77777777" w:rsidTr="003147A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538ABB0A" w14:textId="74E64B7A" w:rsidR="003147A6" w:rsidRDefault="003147A6" w:rsidP="003E4DD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4.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4403D20" w14:textId="59BACB4E" w:rsidR="003147A6" w:rsidRDefault="003147A6" w:rsidP="003147A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F75BD74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2F1FA43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81A9E33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033FDC4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59B2FFB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D8C799C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122562D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147A6" w14:paraId="03FA145F" w14:textId="77777777" w:rsidTr="003147A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4FD0C7FE" w14:textId="39010B42" w:rsidR="003147A6" w:rsidRDefault="003147A6" w:rsidP="003E4DD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5.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E6CE12E" w14:textId="6B8B8C48" w:rsidR="003147A6" w:rsidRDefault="003147A6" w:rsidP="003147A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20793AE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7B93853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7B2B83F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E531889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4E11CD5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B1BE1C9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7B19DA8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147A6" w14:paraId="3CFD6916" w14:textId="77777777" w:rsidTr="003147A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2EA65280" w14:textId="23A3DB93" w:rsidR="003147A6" w:rsidRDefault="003147A6" w:rsidP="003E4DD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6.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BEC27ED" w14:textId="60C8614B" w:rsidR="003147A6" w:rsidRDefault="003147A6" w:rsidP="003147A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1DC47768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5258F20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9,870,305,979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CF076E5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00E18D8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15,121,918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7DBCE4B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685D316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6FFC38B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147A6" w14:paraId="0F956097" w14:textId="77777777" w:rsidTr="003147A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70880394" w14:textId="387AA0D5" w:rsidR="003147A6" w:rsidRDefault="003147A6" w:rsidP="003E4DD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7.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0B556AB" w14:textId="56B7CD49" w:rsidR="003147A6" w:rsidRDefault="003147A6" w:rsidP="003147A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7CACA9E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9CBE9D7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30,667,558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ED699CD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9D705E4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136,966,961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909F36A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1,055,380,261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DCBFF72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613C5BB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147A6" w14:paraId="44FA7F06" w14:textId="77777777" w:rsidTr="003147A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754EF8E5" w14:textId="1AF7B0C6" w:rsidR="003147A6" w:rsidRDefault="003147A6" w:rsidP="003E4DD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8.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0A74989" w14:textId="392A0927" w:rsidR="003147A6" w:rsidRDefault="003147A6" w:rsidP="003147A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CBCEDF3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70173BE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2,212,028,896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DC23283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E18BA69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5B41A80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9695780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419,413,717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94E896A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147A6" w14:paraId="00BE662E" w14:textId="77777777" w:rsidTr="003147A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7972A500" w14:textId="0E9BF613" w:rsidR="003147A6" w:rsidRDefault="003147A6" w:rsidP="003E4DD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9.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8E7E903" w14:textId="5A2BCAEA" w:rsidR="003147A6" w:rsidRDefault="003147A6" w:rsidP="003147A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3E2FE24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63C940D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252,135,604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D08A2EC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F5EF64C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91BB527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701503E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8702167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147A6" w14:paraId="730758B6" w14:textId="77777777" w:rsidTr="003147A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34B545B0" w14:textId="7DAE74A2" w:rsidR="003147A6" w:rsidRDefault="003147A6" w:rsidP="003E4DD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10.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362ACA2" w14:textId="005AFEAA" w:rsidR="003147A6" w:rsidRDefault="003147A6" w:rsidP="003147A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1B8585FE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C7216A8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1,879,510,440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FDC281F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BFC23DF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2F91088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7FC083F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AD546BB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147A6" w14:paraId="629A8C32" w14:textId="77777777" w:rsidTr="003147A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5EA9220D" w14:textId="63008C2C" w:rsidR="003147A6" w:rsidRDefault="003147A6" w:rsidP="003E4DD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11.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BE323B7" w14:textId="7B912E3B" w:rsidR="003147A6" w:rsidRDefault="003147A6" w:rsidP="003147A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3DE2F5F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DCC2E26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606,952,410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D132B16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368EF8B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BBA6769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91DFEA8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EBF793B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147A6" w14:paraId="5DB3F6C8" w14:textId="77777777" w:rsidTr="003147A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27107834" w14:textId="2739F477" w:rsidR="003147A6" w:rsidRDefault="003147A6" w:rsidP="003E4DD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12.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E014A1B" w14:textId="40BDDB2F" w:rsidR="003147A6" w:rsidRDefault="003147A6" w:rsidP="003147A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7284D5E2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D0E2467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138,889,436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297736F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7345872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E31CF33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7E6C3CC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AF25502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147A6" w14:paraId="1F59DF23" w14:textId="77777777" w:rsidTr="003147A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25596560" w14:textId="76A01692" w:rsidR="003147A6" w:rsidRDefault="003147A6" w:rsidP="003E4DD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/>
                <w:noProof/>
                <w:sz w:val="20"/>
              </w:rPr>
              <w:t>1</w:t>
            </w:r>
            <w:r w:rsidRPr="00415404">
              <w:rPr>
                <w:rFonts w:ascii="標楷體" w:eastAsia="標楷體" w:hAnsi="標楷體" w:hint="eastAsia"/>
                <w:noProof/>
                <w:sz w:val="20"/>
              </w:rPr>
              <w:t>3.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C0F3451" w14:textId="3091151F" w:rsidR="003147A6" w:rsidRDefault="003147A6" w:rsidP="003147A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4E56E336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6577C02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171,840,826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53D606D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EA8E746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0BD52AD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A19A691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517DBD9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147A6" w14:paraId="09C5133F" w14:textId="77777777" w:rsidTr="003147A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630C07C5" w14:textId="14957A0D" w:rsidR="003147A6" w:rsidRDefault="003147A6" w:rsidP="003E4DD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14.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5D20A3F" w14:textId="2144CF36" w:rsidR="003147A6" w:rsidRDefault="003147A6" w:rsidP="003147A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75DFE621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98C78A0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2,404,807,865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CFC56B0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7965921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DE633DB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36055D7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1C9E78F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147A6" w14:paraId="3B154FAE" w14:textId="77777777" w:rsidTr="003147A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3B8C04B0" w14:textId="67B3E44D" w:rsidR="003147A6" w:rsidRDefault="003147A6" w:rsidP="003E4DD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15.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8801780" w14:textId="2B63BC4D" w:rsidR="003147A6" w:rsidRDefault="003147A6" w:rsidP="003147A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15126B82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EB3242D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131,052,581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97FDD44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9584A8C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B30DCB0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C8F2148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9FC9CBA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147A6" w14:paraId="6EAD6671" w14:textId="77777777" w:rsidTr="003147A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4CDA2006" w14:textId="3FCD81A6" w:rsidR="003147A6" w:rsidRDefault="003147A6" w:rsidP="003E4DD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16.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B9EA452" w14:textId="5E87F2EF" w:rsidR="003147A6" w:rsidRDefault="003147A6" w:rsidP="003147A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012BD06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9EA63D8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0055F6A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92A286B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15D7294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9016C36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6A1224C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147A6" w14:paraId="618D209D" w14:textId="77777777" w:rsidTr="003147A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006C649D" w14:textId="7DD42568" w:rsidR="003147A6" w:rsidRDefault="003147A6" w:rsidP="003E4DD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17.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D3FFD08" w14:textId="47598E23" w:rsidR="003147A6" w:rsidRDefault="003147A6" w:rsidP="003147A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ADAD8AC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8B7243C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4F60569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D3A7165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61D313E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8F6F39C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4EC8A93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461,248,316</w:t>
            </w:r>
          </w:p>
        </w:tc>
      </w:tr>
      <w:tr w:rsidR="003147A6" w14:paraId="3F484E8F" w14:textId="77777777" w:rsidTr="003147A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11301FB3" w14:textId="1B46EB0B" w:rsidR="003147A6" w:rsidRDefault="003147A6" w:rsidP="003E4DD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18.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E29007F" w14:textId="1E1F683A" w:rsidR="003147A6" w:rsidRDefault="003147A6" w:rsidP="003147A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60503B3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96B8B60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1,051,197,472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DCE8ED4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84A5A9E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7834620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22614A9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9F38BD5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147A6" w14:paraId="61D2DD5E" w14:textId="77777777" w:rsidTr="003147A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1249F7DE" w14:textId="742AF97E" w:rsidR="003147A6" w:rsidRDefault="003147A6" w:rsidP="003E4DD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19.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3FA982B" w14:textId="27FD650F" w:rsidR="003147A6" w:rsidRDefault="003147A6" w:rsidP="003147A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4FAC89C1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92D8CAD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1,519,306,000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37AA156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28C4DF0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B96C707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25E4563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598CBE4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147A6" w14:paraId="6099AE70" w14:textId="77777777" w:rsidTr="003147A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71FCE4F1" w14:textId="1A763E1C" w:rsidR="003147A6" w:rsidRDefault="003147A6" w:rsidP="003E4DD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20.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1833C6E" w14:textId="7361192A" w:rsidR="003147A6" w:rsidRDefault="003147A6" w:rsidP="003147A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2B24DA2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D591B7E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E8069DE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F6A533A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D0788FF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51F8FEE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6E16984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147A6" w14:paraId="3813FD75" w14:textId="77777777" w:rsidTr="003147A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0D08925F" w14:textId="4F719D2B" w:rsidR="003147A6" w:rsidRDefault="003147A6" w:rsidP="003E4DD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21.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2C5F574" w14:textId="7E5AC534" w:rsidR="003147A6" w:rsidRDefault="003147A6" w:rsidP="003147A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專案補助支出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7F6612CB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9EBE3AC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989F382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C4F9AA3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4EC6C4F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D03C760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5047BF4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147A6" w14:paraId="2178DA1C" w14:textId="77777777" w:rsidTr="003147A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64B922B5" w14:textId="31048EB3" w:rsidR="003147A6" w:rsidRDefault="003147A6" w:rsidP="003E4DD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22.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1EF45B8" w14:textId="1CEEBB16" w:rsidR="003147A6" w:rsidRDefault="003147A6" w:rsidP="003147A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352AA58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55DA73F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111,815,000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4E5D4FC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028A1C3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1D283FD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41E6C0F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E244BB3" w14:textId="77777777" w:rsidR="003147A6" w:rsidRDefault="003147A6" w:rsidP="003147A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345433F9" w14:textId="77777777" w:rsidR="00D70819" w:rsidRDefault="00D70819" w:rsidP="00D70819"/>
    <w:p w14:paraId="12A4A2ED" w14:textId="77777777" w:rsidR="00D70819" w:rsidRPr="00D70819" w:rsidRDefault="00D70819" w:rsidP="00D70819">
      <w:r>
        <w:br w:type="page"/>
      </w:r>
    </w:p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64"/>
        <w:gridCol w:w="2418"/>
        <w:gridCol w:w="211"/>
        <w:gridCol w:w="2497"/>
        <w:gridCol w:w="2709"/>
        <w:gridCol w:w="2708"/>
        <w:gridCol w:w="2709"/>
        <w:gridCol w:w="2708"/>
        <w:gridCol w:w="2709"/>
        <w:gridCol w:w="2709"/>
      </w:tblGrid>
      <w:tr w:rsidR="00D70819" w14:paraId="1E345E7F" w14:textId="77777777" w:rsidTr="00D44DD5">
        <w:tc>
          <w:tcPr>
            <w:tcW w:w="49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10B0CC7" w14:textId="77777777" w:rsidR="00D70819" w:rsidRPr="001D79E3" w:rsidRDefault="00D70819" w:rsidP="00D44DD5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2FF60E5A" w14:textId="77777777" w:rsidR="00D70819" w:rsidRPr="001D79E3" w:rsidRDefault="00D70819" w:rsidP="00D44DD5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49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14:paraId="0D91674B" w14:textId="77777777" w:rsidR="00D70819" w:rsidRPr="005C62A3" w:rsidRDefault="00D70819" w:rsidP="00D44DD5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D70819" w14:paraId="7AD9C062" w14:textId="77777777" w:rsidTr="00D44DD5">
        <w:tc>
          <w:tcPr>
            <w:tcW w:w="490" w:type="dxa"/>
            <w:gridSpan w:val="2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A19F518" w14:textId="77777777" w:rsidR="00D70819" w:rsidRPr="001D79E3" w:rsidRDefault="00D70819" w:rsidP="00D44DD5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30DC7415" w14:textId="77777777" w:rsidR="00D70819" w:rsidRPr="001D79E3" w:rsidRDefault="00D70819" w:rsidP="00D44DD5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49" w:type="dxa"/>
            <w:gridSpan w:val="7"/>
            <w:vMerge/>
            <w:tcBorders>
              <w:left w:val="nil"/>
            </w:tcBorders>
            <w:vAlign w:val="center"/>
          </w:tcPr>
          <w:p w14:paraId="145E25B8" w14:textId="77777777" w:rsidR="00D70819" w:rsidRPr="00CC0D84" w:rsidRDefault="00D70819" w:rsidP="00D44DD5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D70819" w14:paraId="7F444902" w14:textId="77777777" w:rsidTr="00D44DD5">
        <w:tc>
          <w:tcPr>
            <w:tcW w:w="2908" w:type="dxa"/>
            <w:gridSpan w:val="3"/>
            <w:tcBorders>
              <w:tl2br w:val="single" w:sz="4" w:space="0" w:color="auto"/>
            </w:tcBorders>
            <w:vAlign w:val="center"/>
          </w:tcPr>
          <w:p w14:paraId="0EB666D1" w14:textId="77777777" w:rsidR="00D70819" w:rsidRDefault="00D70819" w:rsidP="00D44DD5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0693131B" w14:textId="77777777" w:rsidR="00D70819" w:rsidRDefault="00D70819" w:rsidP="00D44DD5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708" w:type="dxa"/>
            <w:gridSpan w:val="2"/>
            <w:vAlign w:val="center"/>
          </w:tcPr>
          <w:p w14:paraId="5350A89B" w14:textId="77777777" w:rsidR="00D70819" w:rsidRDefault="00D70819" w:rsidP="00D44DD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地政處主管</w:t>
            </w:r>
          </w:p>
        </w:tc>
        <w:tc>
          <w:tcPr>
            <w:tcW w:w="2709" w:type="dxa"/>
            <w:vAlign w:val="center"/>
          </w:tcPr>
          <w:p w14:paraId="58612C2E" w14:textId="5F21F084" w:rsidR="00D70819" w:rsidRDefault="00D70819" w:rsidP="00D44DD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警察局主管</w:t>
            </w:r>
          </w:p>
        </w:tc>
        <w:tc>
          <w:tcPr>
            <w:tcW w:w="2708" w:type="dxa"/>
            <w:vAlign w:val="center"/>
          </w:tcPr>
          <w:p w14:paraId="22E8D3CE" w14:textId="3414E294" w:rsidR="00D70819" w:rsidRDefault="00D70819" w:rsidP="00D44DD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消防局主管</w:t>
            </w:r>
          </w:p>
        </w:tc>
        <w:tc>
          <w:tcPr>
            <w:tcW w:w="2709" w:type="dxa"/>
            <w:vAlign w:val="center"/>
          </w:tcPr>
          <w:p w14:paraId="5912394F" w14:textId="1421CBC6" w:rsidR="00D70819" w:rsidRDefault="00D70819" w:rsidP="00D44DD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衛生局主管</w:t>
            </w:r>
          </w:p>
        </w:tc>
        <w:tc>
          <w:tcPr>
            <w:tcW w:w="2708" w:type="dxa"/>
            <w:vAlign w:val="center"/>
          </w:tcPr>
          <w:p w14:paraId="2B2D83BC" w14:textId="6F9319FB" w:rsidR="00D70819" w:rsidRDefault="00D70819" w:rsidP="00D44DD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財政稅務局主管</w:t>
            </w:r>
          </w:p>
        </w:tc>
        <w:tc>
          <w:tcPr>
            <w:tcW w:w="2709" w:type="dxa"/>
            <w:vAlign w:val="center"/>
          </w:tcPr>
          <w:p w14:paraId="0C239CB1" w14:textId="77777777" w:rsidR="00D70819" w:rsidRDefault="00D70819" w:rsidP="00D44DD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proofErr w:type="gramStart"/>
            <w:r>
              <w:rPr>
                <w:rFonts w:ascii="標楷體" w:eastAsia="標楷體"/>
                <w:sz w:val="20"/>
              </w:rPr>
              <w:t>統籌支撥科目</w:t>
            </w:r>
            <w:proofErr w:type="gramEnd"/>
          </w:p>
        </w:tc>
        <w:tc>
          <w:tcPr>
            <w:tcW w:w="2709" w:type="dxa"/>
            <w:vAlign w:val="center"/>
          </w:tcPr>
          <w:p w14:paraId="4D3EDA2A" w14:textId="004A17B5" w:rsidR="00D70819" w:rsidRDefault="00A544DD" w:rsidP="00D44DD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合計</w:t>
            </w:r>
          </w:p>
        </w:tc>
      </w:tr>
      <w:tr w:rsidR="00D70819" w:rsidRPr="00D4212B" w14:paraId="43D38461" w14:textId="77777777" w:rsidTr="00D44DD5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79B1C410" w14:textId="77777777" w:rsidR="00D70819" w:rsidRPr="00D4212B" w:rsidRDefault="00D70819" w:rsidP="00D44DD5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4212B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3BBA136" w14:textId="77777777" w:rsidR="00D70819" w:rsidRPr="00D4212B" w:rsidRDefault="00D70819" w:rsidP="00D44DD5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4212B">
              <w:rPr>
                <w:rFonts w:ascii="新細明體" w:hAnsi="新細明體"/>
                <w:b/>
                <w:noProof/>
                <w:sz w:val="20"/>
              </w:rPr>
              <w:t>241,604,332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02450C9" w14:textId="77777777" w:rsidR="00D70819" w:rsidRPr="00D4212B" w:rsidRDefault="00D70819" w:rsidP="00D44DD5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4212B">
              <w:rPr>
                <w:rFonts w:ascii="新細明體" w:hAnsi="新細明體"/>
                <w:b/>
                <w:noProof/>
                <w:sz w:val="20"/>
              </w:rPr>
              <w:t>2,147,823,848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C3C0363" w14:textId="77777777" w:rsidR="00D70819" w:rsidRPr="00D4212B" w:rsidRDefault="00D70819" w:rsidP="00D44DD5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4212B">
              <w:rPr>
                <w:rFonts w:ascii="新細明體" w:hAnsi="新細明體"/>
                <w:b/>
                <w:noProof/>
                <w:sz w:val="20"/>
              </w:rPr>
              <w:t>855,350,520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55ADB09" w14:textId="77777777" w:rsidR="00D70819" w:rsidRPr="00D4212B" w:rsidRDefault="00D70819" w:rsidP="00D44DD5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4212B">
              <w:rPr>
                <w:rFonts w:ascii="新細明體" w:hAnsi="新細明體"/>
                <w:b/>
                <w:noProof/>
                <w:sz w:val="20"/>
              </w:rPr>
              <w:t>2,198,141,462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991BB96" w14:textId="77777777" w:rsidR="00D70819" w:rsidRPr="00D4212B" w:rsidRDefault="00D70819" w:rsidP="00D44DD5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4212B">
              <w:rPr>
                <w:rFonts w:ascii="新細明體" w:hAnsi="新細明體"/>
                <w:b/>
                <w:noProof/>
                <w:sz w:val="20"/>
              </w:rPr>
              <w:t>564,936,623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6D66918" w14:textId="77777777" w:rsidR="00D70819" w:rsidRPr="00D4212B" w:rsidRDefault="00D70819" w:rsidP="00D44DD5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4212B">
              <w:rPr>
                <w:rFonts w:ascii="新細明體" w:hAnsi="新細明體"/>
                <w:b/>
                <w:noProof/>
                <w:sz w:val="20"/>
              </w:rPr>
              <w:t>913,994,921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A8AA472" w14:textId="46A7DFFB" w:rsidR="00D70819" w:rsidRPr="00D4212B" w:rsidRDefault="00A544DD" w:rsidP="00D44DD5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BF25C7">
              <w:rPr>
                <w:rFonts w:ascii="新細明體" w:hAnsi="新細明體"/>
                <w:b/>
                <w:noProof/>
                <w:sz w:val="20"/>
              </w:rPr>
              <w:t>31,088,619,937</w:t>
            </w:r>
          </w:p>
        </w:tc>
      </w:tr>
      <w:tr w:rsidR="00A544DD" w14:paraId="09BFFE8D" w14:textId="77777777" w:rsidTr="008E298C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C79F9C0" w14:textId="04D230D0" w:rsidR="00A544DD" w:rsidRDefault="00A544DD" w:rsidP="00A544D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1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>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248A4459" w14:textId="4628066E" w:rsidR="00A544DD" w:rsidRDefault="00A544DD" w:rsidP="00A544D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76CCC44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3E546E9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DDE3C4D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1BC1FC6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91BEBE9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F362296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AD99F44" w14:textId="1876E8FF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421,658,850</w:t>
            </w:r>
          </w:p>
        </w:tc>
      </w:tr>
      <w:tr w:rsidR="00A544DD" w14:paraId="76EA7E43" w14:textId="77777777" w:rsidTr="008E298C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D08664C" w14:textId="6C4BF5A2" w:rsidR="00A544DD" w:rsidRDefault="00A544DD" w:rsidP="00A544D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2.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25950AAA" w14:textId="635DD8CC" w:rsidR="00A544DD" w:rsidRDefault="00A544DD" w:rsidP="00A544D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1C6F260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84D25D1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2B08DB5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A3916DF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B2F32BE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CBA72AD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7CE0D8C" w14:textId="2626FBAE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252,730,845</w:t>
            </w:r>
          </w:p>
        </w:tc>
      </w:tr>
      <w:tr w:rsidR="00A544DD" w14:paraId="667B1A83" w14:textId="77777777" w:rsidTr="008E298C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3A075F2" w14:textId="65BF9C3E" w:rsidR="00A544DD" w:rsidRDefault="00A544DD" w:rsidP="00A544D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3.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1CFAB858" w14:textId="7C430D1D" w:rsidR="00A544DD" w:rsidRDefault="00A544DD" w:rsidP="00A544D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97EBFF0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241,604,332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E964E53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747B4D3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855,350,520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4F0C112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32B8EC8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9114DD3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7E34FD8" w14:textId="3D00B64A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2,120,692,148</w:t>
            </w:r>
          </w:p>
        </w:tc>
      </w:tr>
      <w:tr w:rsidR="00A544DD" w14:paraId="39C81B6E" w14:textId="77777777" w:rsidTr="008E298C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16CF503" w14:textId="46A21579" w:rsidR="00A544DD" w:rsidRDefault="00A544DD" w:rsidP="00A544D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4.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1BB4F5F9" w14:textId="5732FE23" w:rsidR="00A544DD" w:rsidRDefault="00A544DD" w:rsidP="00A544D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84D17E5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09A55C8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2,147,823,848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BD985DE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2F14F92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E86572C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2CB2999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7079ABD" w14:textId="33512472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2,147,823,848</w:t>
            </w:r>
          </w:p>
        </w:tc>
      </w:tr>
      <w:tr w:rsidR="00A544DD" w14:paraId="120BFC5B" w14:textId="77777777" w:rsidTr="008E298C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624779B" w14:textId="3E52E514" w:rsidR="00A544DD" w:rsidRDefault="00A544DD" w:rsidP="00A544D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5.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4CD10B79" w14:textId="4629EB40" w:rsidR="00A544DD" w:rsidRDefault="00A544DD" w:rsidP="00A544D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AB209DC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B30FBC9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1383711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4A57A7D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B58FC28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248,916,337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FCE4FFD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8DF855C" w14:textId="7204E573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248,916,337</w:t>
            </w:r>
          </w:p>
        </w:tc>
      </w:tr>
      <w:tr w:rsidR="00A544DD" w14:paraId="4EEC64E4" w14:textId="77777777" w:rsidTr="008E298C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62A0C5A" w14:textId="240A03AE" w:rsidR="00A544DD" w:rsidRDefault="00A544DD" w:rsidP="00A544D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6.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70DCF20B" w14:textId="26A05B84" w:rsidR="00A544DD" w:rsidRDefault="00A544DD" w:rsidP="00A544D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73E78AB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2A82EE1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91B6A1E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BC2EED1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050B3AC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309AEF8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58A1FA1" w14:textId="6F239300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9,885,427,897</w:t>
            </w:r>
          </w:p>
        </w:tc>
      </w:tr>
      <w:tr w:rsidR="00A544DD" w14:paraId="627D17B5" w14:textId="77777777" w:rsidTr="008E298C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26CB2D2" w14:textId="6883DE9E" w:rsidR="00A544DD" w:rsidRDefault="00A544DD" w:rsidP="00A544D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7.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5DE74CFA" w14:textId="716C7C77" w:rsidR="00A544DD" w:rsidRDefault="00A544DD" w:rsidP="00A544D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D80FDF9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89BE332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F67AF4E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7BD41BD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28FD9FC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3AA68B9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B804252" w14:textId="0EDBB7E2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1,223,014,780</w:t>
            </w:r>
          </w:p>
        </w:tc>
      </w:tr>
      <w:tr w:rsidR="00A544DD" w14:paraId="4AA233DF" w14:textId="77777777" w:rsidTr="008E298C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5E9890E" w14:textId="312142A9" w:rsidR="00A544DD" w:rsidRDefault="00A544DD" w:rsidP="00A544D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8.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74036560" w14:textId="00342916" w:rsidR="00A544DD" w:rsidRDefault="00A544DD" w:rsidP="00A544D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4154FFEC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4EAD7E0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0688FBA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65ECD60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DF9D0FD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3D35027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CB6C4A1" w14:textId="4CEC8A0D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2,631,442,613</w:t>
            </w:r>
          </w:p>
        </w:tc>
      </w:tr>
      <w:tr w:rsidR="00A544DD" w14:paraId="38F5EEDF" w14:textId="77777777" w:rsidTr="008E298C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14A0EB1" w14:textId="12BC78DD" w:rsidR="00A544DD" w:rsidRDefault="00A544DD" w:rsidP="00A544D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9.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4BACD49E" w14:textId="2C9A962A" w:rsidR="00A544DD" w:rsidRDefault="00A544DD" w:rsidP="00A544D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40658CBC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2D4F240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E5E2E96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E2DDFD9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0F159E1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611E29B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72F344C" w14:textId="201FB395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252,135,604</w:t>
            </w:r>
          </w:p>
        </w:tc>
      </w:tr>
      <w:tr w:rsidR="00A544DD" w14:paraId="2F69BBF3" w14:textId="77777777" w:rsidTr="008E298C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48C01F3" w14:textId="583F0C26" w:rsidR="00A544DD" w:rsidRDefault="00A544DD" w:rsidP="00A544D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10.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4DD9C1BE" w14:textId="7E8F4C31" w:rsidR="00A544DD" w:rsidRDefault="00A544DD" w:rsidP="00A544D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5EA82F8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0AF41FC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E830483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350F69F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4121FAF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65641F5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62D357D" w14:textId="56FAC19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1,879,510,440</w:t>
            </w:r>
          </w:p>
        </w:tc>
      </w:tr>
      <w:tr w:rsidR="00A544DD" w14:paraId="2664970F" w14:textId="77777777" w:rsidTr="008E298C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5CC82B7" w14:textId="52B56C67" w:rsidR="00A544DD" w:rsidRDefault="00A544DD" w:rsidP="00A544D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11.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065C3452" w14:textId="206EB7F7" w:rsidR="00A544DD" w:rsidRDefault="00A544DD" w:rsidP="00A544D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1A4FD581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3BE73AF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C68AE6E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6F89219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9097E48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C3E68A5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1416FA2" w14:textId="295C6D1C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606,952,410</w:t>
            </w:r>
          </w:p>
        </w:tc>
      </w:tr>
      <w:tr w:rsidR="00A544DD" w14:paraId="0EFDA716" w14:textId="77777777" w:rsidTr="008E298C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401E47F" w14:textId="1B8A7F17" w:rsidR="00A544DD" w:rsidRDefault="00A544DD" w:rsidP="00A544D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12.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7C03E1ED" w14:textId="78E02454" w:rsidR="00A544DD" w:rsidRDefault="00A544DD" w:rsidP="00A544D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BFF4C3D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C1CA5D6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212EF3E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B70D19A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225BDA4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CE90C01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37E4A85" w14:textId="7CC1676B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138,889,436</w:t>
            </w:r>
          </w:p>
        </w:tc>
      </w:tr>
      <w:tr w:rsidR="00A544DD" w14:paraId="03854E08" w14:textId="77777777" w:rsidTr="008E298C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CA2F2BE" w14:textId="7D315335" w:rsidR="00A544DD" w:rsidRDefault="00A544DD" w:rsidP="00A544D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/>
                <w:noProof/>
                <w:sz w:val="20"/>
              </w:rPr>
              <w:t>1</w:t>
            </w:r>
            <w:r w:rsidRPr="00415404">
              <w:rPr>
                <w:rFonts w:ascii="標楷體" w:eastAsia="標楷體" w:hAnsi="標楷體" w:hint="eastAsia"/>
                <w:noProof/>
                <w:sz w:val="20"/>
              </w:rPr>
              <w:t>3.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33FFB782" w14:textId="2F30C175" w:rsidR="00A544DD" w:rsidRDefault="00A544DD" w:rsidP="00A544D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742FB8C3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5CFF611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61FD34C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DFA04BE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B94C9DC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610D8C8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F596505" w14:textId="5B357EDF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171,840,826</w:t>
            </w:r>
          </w:p>
        </w:tc>
      </w:tr>
      <w:tr w:rsidR="00A544DD" w14:paraId="73627A19" w14:textId="77777777" w:rsidTr="008E298C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3100694" w14:textId="01FE49F2" w:rsidR="00A544DD" w:rsidRDefault="00A544DD" w:rsidP="00A544D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14.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2C0F3AE3" w14:textId="06607FE2" w:rsidR="00A544DD" w:rsidRDefault="00A544DD" w:rsidP="00A544D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F52CFDC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6FD0A02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475B576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2BF3554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C6D999B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3AA8ABA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098DCFC" w14:textId="7678FA99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2,404,807,865</w:t>
            </w:r>
          </w:p>
        </w:tc>
      </w:tr>
      <w:tr w:rsidR="00A544DD" w14:paraId="06479AE2" w14:textId="77777777" w:rsidTr="008E298C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7EC3457" w14:textId="64768ACF" w:rsidR="00A544DD" w:rsidRDefault="00A544DD" w:rsidP="00A544D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15.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23F30705" w14:textId="58B086EF" w:rsidR="00A544DD" w:rsidRDefault="00A544DD" w:rsidP="00A544D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D61210F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23E18E9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34E8208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5DF2926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D3A7225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639B908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F7C153C" w14:textId="24C118B3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131,052,581</w:t>
            </w:r>
          </w:p>
        </w:tc>
      </w:tr>
      <w:tr w:rsidR="00A544DD" w14:paraId="26460988" w14:textId="77777777" w:rsidTr="008E298C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A5EBF01" w14:textId="23D0EC5B" w:rsidR="00A544DD" w:rsidRDefault="00A544DD" w:rsidP="00A544D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16.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040D7BCA" w14:textId="500928EE" w:rsidR="00A544DD" w:rsidRDefault="00A544DD" w:rsidP="00A544D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1452A3E4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1661B73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537D868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A75C826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2,198,141,462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38C46C1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78311A2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A48648B" w14:textId="2E428C85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2,198,141,462</w:t>
            </w:r>
          </w:p>
        </w:tc>
      </w:tr>
      <w:tr w:rsidR="00A544DD" w14:paraId="68F00DAD" w14:textId="77777777" w:rsidTr="008E298C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C447DF5" w14:textId="20D7D9D8" w:rsidR="00A544DD" w:rsidRDefault="00A544DD" w:rsidP="00A544D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17.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67E8627F" w14:textId="3B734DA8" w:rsidR="00A544DD" w:rsidRDefault="00A544DD" w:rsidP="00A544D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91795E6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8DE8ABE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C7D9456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8B05DB7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1081158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D8E2AF9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213494D" w14:textId="3A36507D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461,248,316</w:t>
            </w:r>
          </w:p>
        </w:tc>
      </w:tr>
      <w:tr w:rsidR="00A544DD" w14:paraId="29C535DF" w14:textId="77777777" w:rsidTr="008E298C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2CA7125" w14:textId="5E5F72E1" w:rsidR="00A544DD" w:rsidRDefault="00A544DD" w:rsidP="00A544D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18.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5C4985AE" w14:textId="04B67709" w:rsidR="00A544DD" w:rsidRDefault="00A544DD" w:rsidP="00A544D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B9A4A44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91FD551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5474A43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AF8AAE7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0C15375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3AB8CF0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74AC070" w14:textId="247EED1F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1,051,197,472</w:t>
            </w:r>
          </w:p>
        </w:tc>
      </w:tr>
      <w:tr w:rsidR="00A544DD" w14:paraId="00ED2DA9" w14:textId="77777777" w:rsidTr="008E298C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C2B54C1" w14:textId="348C7A31" w:rsidR="00A544DD" w:rsidRDefault="00A544DD" w:rsidP="00A544D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19.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0DB073CC" w14:textId="6F38DB15" w:rsidR="00A544DD" w:rsidRDefault="00A544DD" w:rsidP="00A544D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45570D09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79BE764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308A7FD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E218BBF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7FAFB85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290150D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574,805,584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C847799" w14:textId="352F79ED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2,094,111,584</w:t>
            </w:r>
          </w:p>
        </w:tc>
      </w:tr>
      <w:tr w:rsidR="00A544DD" w14:paraId="3DC5CB64" w14:textId="77777777" w:rsidTr="008E298C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9DA8CD6" w14:textId="07FABFC8" w:rsidR="00A544DD" w:rsidRDefault="00A544DD" w:rsidP="00A544D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20.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25FD5049" w14:textId="33FA51A5" w:rsidR="00A544DD" w:rsidRDefault="00A544DD" w:rsidP="00A544D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1FDDA97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2B77836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38B64EE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5ABE539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E857F5E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316,020,286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27413CF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A28E428" w14:textId="3C8DD0FE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316,020,286</w:t>
            </w:r>
          </w:p>
        </w:tc>
      </w:tr>
      <w:tr w:rsidR="00A544DD" w14:paraId="09C593E3" w14:textId="77777777" w:rsidTr="008E298C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FF3CB77" w14:textId="154DA91C" w:rsidR="00A544DD" w:rsidRDefault="00A544DD" w:rsidP="00A544D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21.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681894A4" w14:textId="1C35EF40" w:rsidR="00A544DD" w:rsidRDefault="00A544DD" w:rsidP="00A544D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專案補助支出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120B4534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56A8566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28C8C05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4E48039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D17CD78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532485D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9,000,000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50EF478" w14:textId="79513AE9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9,000,000</w:t>
            </w:r>
          </w:p>
        </w:tc>
      </w:tr>
      <w:tr w:rsidR="00A544DD" w14:paraId="21344C35" w14:textId="77777777" w:rsidTr="008E298C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14FFE" w14:textId="0CCC5A6E" w:rsidR="00A544DD" w:rsidRDefault="00A544DD" w:rsidP="00A544DD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22.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7BC71B57" w14:textId="5DD2321D" w:rsidR="00A544DD" w:rsidRDefault="00A544DD" w:rsidP="00A544D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15404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070DB6F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49EEA7F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F96D450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85BFA85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BA6AB16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3FE64FA" w14:textId="77777777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330,189,337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1749991" w14:textId="603D8412" w:rsidR="00A544DD" w:rsidRDefault="00A544DD" w:rsidP="00A544D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15404">
              <w:rPr>
                <w:rFonts w:ascii="新細明體" w:hAnsi="新細明體"/>
                <w:noProof/>
                <w:sz w:val="20"/>
              </w:rPr>
              <w:t>442,004,337</w:t>
            </w:r>
          </w:p>
        </w:tc>
      </w:tr>
    </w:tbl>
    <w:p w14:paraId="6E5C62E5" w14:textId="77777777" w:rsidR="00D70819" w:rsidRDefault="00D70819" w:rsidP="00D70819"/>
    <w:p w14:paraId="0BCFAAC7" w14:textId="1E0B4CE2" w:rsidR="00D70819" w:rsidRDefault="00D70819" w:rsidP="00D70819">
      <w:pPr>
        <w:rPr>
          <w:rFonts w:hint="eastAsia"/>
        </w:rPr>
      </w:pPr>
    </w:p>
    <w:sectPr w:rsidR="00D70819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4695B" w14:textId="77777777" w:rsidR="00D70819" w:rsidRDefault="00D70819">
      <w:r>
        <w:separator/>
      </w:r>
    </w:p>
  </w:endnote>
  <w:endnote w:type="continuationSeparator" w:id="0">
    <w:p w14:paraId="45450345" w14:textId="77777777" w:rsidR="00D70819" w:rsidRDefault="00D70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EC4B0" w14:textId="0DB21902" w:rsidR="00C73874" w:rsidRDefault="00C73874">
    <w:pPr>
      <w:pStyle w:val="a4"/>
      <w:jc w:val="center"/>
    </w:pPr>
    <w:r>
      <w:rPr>
        <w:rFonts w:hint="eastAsia"/>
      </w:rPr>
      <w:t>7-</w:t>
    </w:r>
    <w:sdt>
      <w:sdtPr>
        <w:id w:val="119735543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sdtContent>
    </w:sdt>
  </w:p>
  <w:p w14:paraId="6A2558C3" w14:textId="77777777" w:rsidR="00C73874" w:rsidRDefault="00C7387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E094F" w14:textId="14DD6C0D" w:rsidR="00C73874" w:rsidRDefault="00C73874">
    <w:pPr>
      <w:pStyle w:val="a4"/>
      <w:jc w:val="center"/>
    </w:pPr>
    <w:r>
      <w:rPr>
        <w:rFonts w:hint="eastAsia"/>
      </w:rPr>
      <w:t>7-</w:t>
    </w:r>
    <w:sdt>
      <w:sdtPr>
        <w:id w:val="-222681563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sdtContent>
    </w:sdt>
  </w:p>
  <w:p w14:paraId="4C50E542" w14:textId="77777777" w:rsidR="00C73874" w:rsidRDefault="00C7387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AE626" w14:textId="77777777" w:rsidR="00D70819" w:rsidRDefault="00D70819">
      <w:r>
        <w:separator/>
      </w:r>
    </w:p>
  </w:footnote>
  <w:footnote w:type="continuationSeparator" w:id="0">
    <w:p w14:paraId="5C786EBA" w14:textId="77777777" w:rsidR="00D70819" w:rsidRDefault="00D70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C3562" w14:textId="3C153651" w:rsidR="003A0BB1" w:rsidRDefault="00D70819">
    <w:pPr>
      <w:jc w:val="center"/>
      <w:rPr>
        <w:rFonts w:ascii="標楷體" w:eastAsia="標楷體"/>
        <w:b/>
        <w:sz w:val="36"/>
        <w:u w:val="single"/>
      </w:rPr>
    </w:pPr>
    <w:proofErr w:type="gramStart"/>
    <w:r w:rsidRPr="00D70819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柒</w:t>
    </w:r>
    <w:proofErr w:type="gramEnd"/>
    <w:r w:rsidR="00965C8B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D70819">
      <w:rPr>
        <w:rFonts w:ascii="標楷體" w:eastAsia="標楷體" w:hAnsi="標楷體"/>
        <w:b/>
        <w:spacing w:val="60"/>
        <w:sz w:val="32"/>
        <w:szCs w:val="32"/>
        <w:u w:val="single"/>
      </w:rPr>
      <w:t>114</w:t>
    </w:r>
    <w:proofErr w:type="gramEnd"/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D70819">
      <w:rPr>
        <w:rFonts w:ascii="標楷體" w:eastAsia="標楷體" w:hAnsi="標楷體" w:hint="eastAsia"/>
        <w:b/>
        <w:spacing w:val="60"/>
        <w:sz w:val="32"/>
        <w:szCs w:val="32"/>
        <w:u w:val="single"/>
      </w:rPr>
      <w:t>宜蘭縣</w:t>
    </w:r>
    <w:r w:rsidR="00D360A3">
      <w:rPr>
        <w:rFonts w:ascii="標楷體" w:eastAsia="標楷體" w:hint="eastAsia"/>
        <w:b/>
        <w:spacing w:val="60"/>
        <w:sz w:val="32"/>
        <w:szCs w:val="32"/>
        <w:u w:val="single"/>
      </w:rPr>
      <w:t>總決算</w:t>
    </w:r>
    <w:r w:rsidR="004439C8" w:rsidRPr="004439C8">
      <w:rPr>
        <w:rFonts w:ascii="標楷體" w:eastAsia="標楷體" w:hint="eastAsia"/>
        <w:b/>
        <w:spacing w:val="60"/>
        <w:sz w:val="32"/>
        <w:szCs w:val="32"/>
        <w:u w:val="single"/>
      </w:rPr>
      <w:t>各主管機關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歲出政事別</w:t>
    </w:r>
    <w:r w:rsidR="004439C8" w:rsidRPr="004439C8">
      <w:rPr>
        <w:rFonts w:ascii="標楷體" w:eastAsia="標楷體" w:hint="eastAsia"/>
        <w:b/>
        <w:spacing w:val="60"/>
        <w:sz w:val="32"/>
        <w:szCs w:val="32"/>
        <w:u w:val="single"/>
      </w:rPr>
      <w:t>科目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審定數綜計</w:t>
    </w:r>
    <w:proofErr w:type="gramEnd"/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D70819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1632B" w14:textId="7B2FC6CF" w:rsidR="003A0BB1" w:rsidRDefault="00D70819">
    <w:pPr>
      <w:jc w:val="center"/>
      <w:rPr>
        <w:rFonts w:ascii="標楷體" w:eastAsia="標楷體"/>
        <w:b/>
        <w:sz w:val="32"/>
        <w:u w:val="single"/>
      </w:rPr>
    </w:pPr>
    <w:proofErr w:type="gramStart"/>
    <w:r w:rsidRPr="00D70819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柒</w:t>
    </w:r>
    <w:proofErr w:type="gramEnd"/>
    <w:r w:rsidR="00C10A9E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D70819">
      <w:rPr>
        <w:rFonts w:ascii="標楷體" w:eastAsia="標楷體" w:hAnsi="標楷體"/>
        <w:b/>
        <w:spacing w:val="60"/>
        <w:sz w:val="32"/>
        <w:u w:val="single"/>
      </w:rPr>
      <w:t>114</w:t>
    </w:r>
    <w:proofErr w:type="gramEnd"/>
    <w:r w:rsidR="003A0BB1" w:rsidRPr="003B0DD9">
      <w:rPr>
        <w:rFonts w:ascii="標楷體" w:eastAsia="標楷體" w:hint="eastAsia"/>
        <w:b/>
        <w:spacing w:val="60"/>
        <w:sz w:val="32"/>
        <w:u w:val="single"/>
      </w:rPr>
      <w:t>年度</w:t>
    </w:r>
    <w:r w:rsidRPr="00D70819">
      <w:rPr>
        <w:rFonts w:ascii="標楷體" w:eastAsia="標楷體" w:hAnsi="標楷體" w:hint="eastAsia"/>
        <w:b/>
        <w:spacing w:val="60"/>
        <w:sz w:val="32"/>
        <w:u w:val="single"/>
      </w:rPr>
      <w:t>宜蘭縣</w:t>
    </w:r>
    <w:r w:rsidR="00D360A3">
      <w:rPr>
        <w:rFonts w:ascii="標楷體" w:eastAsia="標楷體" w:hint="eastAsia"/>
        <w:b/>
        <w:spacing w:val="60"/>
        <w:sz w:val="32"/>
        <w:u w:val="single"/>
      </w:rPr>
      <w:t>總決算</w:t>
    </w:r>
    <w:r w:rsidR="003B0DD9" w:rsidRPr="003B0DD9">
      <w:rPr>
        <w:rFonts w:ascii="標楷體" w:eastAsia="標楷體" w:hint="eastAsia"/>
        <w:b/>
        <w:spacing w:val="60"/>
        <w:sz w:val="32"/>
        <w:u w:val="single"/>
      </w:rPr>
      <w:t>各主管機關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歲出政事別</w:t>
    </w:r>
    <w:r w:rsidR="003B0DD9" w:rsidRPr="003B0DD9">
      <w:rPr>
        <w:rFonts w:ascii="標楷體" w:eastAsia="標楷體" w:hint="eastAsia"/>
        <w:b/>
        <w:spacing w:val="60"/>
        <w:sz w:val="32"/>
        <w:u w:val="single"/>
      </w:rPr>
      <w:t>科目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 w:rsidR="003A0BB1" w:rsidRPr="003B0DD9">
      <w:rPr>
        <w:rFonts w:ascii="標楷體" w:eastAsia="標楷體" w:hint="eastAsia"/>
        <w:b/>
        <w:spacing w:val="60"/>
        <w:sz w:val="32"/>
        <w:u w:val="single"/>
      </w:rPr>
      <w:t>審定數綜計</w:t>
    </w:r>
    <w:proofErr w:type="gramEnd"/>
    <w:r w:rsidR="003A0BB1" w:rsidRPr="003B0DD9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819"/>
    <w:rsid w:val="00005F7A"/>
    <w:rsid w:val="00112731"/>
    <w:rsid w:val="001B52A9"/>
    <w:rsid w:val="00247C62"/>
    <w:rsid w:val="003147A6"/>
    <w:rsid w:val="00393891"/>
    <w:rsid w:val="003A0BB1"/>
    <w:rsid w:val="003B0DD9"/>
    <w:rsid w:val="003E4DD9"/>
    <w:rsid w:val="004439C8"/>
    <w:rsid w:val="0083101B"/>
    <w:rsid w:val="008E298C"/>
    <w:rsid w:val="00930A01"/>
    <w:rsid w:val="00965C8B"/>
    <w:rsid w:val="009F5E83"/>
    <w:rsid w:val="00A214F3"/>
    <w:rsid w:val="00A544DD"/>
    <w:rsid w:val="00AA34B5"/>
    <w:rsid w:val="00AB7299"/>
    <w:rsid w:val="00C10A9E"/>
    <w:rsid w:val="00C70E25"/>
    <w:rsid w:val="00C73874"/>
    <w:rsid w:val="00D26187"/>
    <w:rsid w:val="00D360A3"/>
    <w:rsid w:val="00D70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31E1928"/>
  <w15:chartTrackingRefBased/>
  <w15:docId w15:val="{E620634E-C741-48E5-8F8D-3355C01E6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C7387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4cSrp&#27506;&#20986;&#25919;&#20107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4cSrp歲出政事別機關別決算審定數綜計表</Template>
  <TotalTime>11</TotalTime>
  <Pages>2</Pages>
  <Words>710</Words>
  <Characters>1299</Characters>
  <Application>Microsoft Office Word</Application>
  <DocSecurity>0</DocSecurity>
  <Lines>10</Lines>
  <Paragraphs>4</Paragraphs>
  <ScaleCrop>false</ScaleCrop>
  <Company>N.A.O.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林勃任</dc:creator>
  <cp:keywords/>
  <cp:lastModifiedBy>林勃任</cp:lastModifiedBy>
  <cp:revision>7</cp:revision>
  <cp:lastPrinted>2026-06-24T06:27:00Z</cp:lastPrinted>
  <dcterms:created xsi:type="dcterms:W3CDTF">2026-06-24T05:57:00Z</dcterms:created>
  <dcterms:modified xsi:type="dcterms:W3CDTF">2026-06-24T08:14:00Z</dcterms:modified>
</cp:coreProperties>
</file>