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9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"/>
        <w:gridCol w:w="1663"/>
        <w:gridCol w:w="978"/>
        <w:gridCol w:w="605"/>
        <w:gridCol w:w="1518"/>
        <w:gridCol w:w="1519"/>
        <w:gridCol w:w="1518"/>
        <w:gridCol w:w="1518"/>
        <w:gridCol w:w="1519"/>
        <w:gridCol w:w="1518"/>
        <w:gridCol w:w="1519"/>
        <w:gridCol w:w="1518"/>
        <w:gridCol w:w="1518"/>
        <w:gridCol w:w="1519"/>
        <w:gridCol w:w="1518"/>
        <w:gridCol w:w="1450"/>
      </w:tblGrid>
      <w:tr w:rsidR="005F319A" w14:paraId="07E87214" w14:textId="77777777" w:rsidTr="00D917B5">
        <w:trPr>
          <w:trHeight w:val="290"/>
        </w:trPr>
        <w:tc>
          <w:tcPr>
            <w:tcW w:w="4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CACC9B" w14:textId="77777777" w:rsidR="005F319A" w:rsidRPr="00D917B5" w:rsidRDefault="005F319A" w:rsidP="005F319A">
            <w:pPr>
              <w:rPr>
                <w:rFonts w:ascii="標楷體" w:eastAsia="標楷體"/>
                <w:position w:val="-10"/>
                <w:sz w:val="20"/>
              </w:rPr>
            </w:pPr>
            <w:r w:rsidRPr="00D917B5">
              <w:rPr>
                <w:rFonts w:ascii="標楷體" w:eastAsia="標楷體"/>
                <w:noProof/>
                <w:spacing w:val="-10"/>
                <w:position w:val="-10"/>
                <w:sz w:val="20"/>
              </w:rPr>
              <w:t>經常</w:t>
            </w:r>
          </w:p>
        </w:tc>
        <w:tc>
          <w:tcPr>
            <w:tcW w:w="2641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41181EC4" w14:textId="77777777" w:rsidR="005F319A" w:rsidRPr="001D79E3" w:rsidRDefault="005F319A" w:rsidP="005F319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57" w:type="dxa"/>
            <w:gridSpan w:val="13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5561117B" w14:textId="77777777" w:rsidR="005F319A" w:rsidRDefault="005F319A" w:rsidP="005F319A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5F319A" w14:paraId="6F4157FE" w14:textId="77777777" w:rsidTr="00D917B5">
        <w:trPr>
          <w:trHeight w:val="259"/>
        </w:trPr>
        <w:tc>
          <w:tcPr>
            <w:tcW w:w="49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B6D2D4C" w14:textId="77777777" w:rsidR="005F319A" w:rsidRPr="001D79E3" w:rsidRDefault="005F319A" w:rsidP="005F319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41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66FBA1E" w14:textId="77777777" w:rsidR="005F319A" w:rsidRPr="001D79E3" w:rsidRDefault="005F319A" w:rsidP="005F319A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57" w:type="dxa"/>
            <w:gridSpan w:val="13"/>
            <w:vMerge/>
            <w:tcBorders>
              <w:left w:val="nil"/>
            </w:tcBorders>
            <w:shd w:val="clear" w:color="auto" w:fill="auto"/>
            <w:vAlign w:val="center"/>
          </w:tcPr>
          <w:p w14:paraId="2743CDF8" w14:textId="77777777" w:rsidR="005F319A" w:rsidRPr="00CC0D84" w:rsidRDefault="005F319A" w:rsidP="005F319A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141501" w14:paraId="3585D7B7" w14:textId="77777777" w:rsidTr="008E3365">
        <w:trPr>
          <w:cantSplit/>
          <w:trHeight w:val="999"/>
          <w:tblHeader/>
        </w:trPr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38D98E41" w14:textId="77777777" w:rsidR="00141501" w:rsidRPr="005A71D6" w:rsidRDefault="00141501" w:rsidP="00141501">
            <w:pPr>
              <w:spacing w:line="400" w:lineRule="exact"/>
              <w:ind w:right="1361"/>
              <w:rPr>
                <w:rFonts w:ascii="標楷體" w:eastAsia="標楷體"/>
                <w:position w:val="16"/>
                <w:sz w:val="20"/>
              </w:rPr>
            </w:pPr>
            <w:r w:rsidRPr="005A71D6">
              <w:rPr>
                <w:noProof/>
                <w:vertAlign w:val="subscript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790529EA" wp14:editId="5625DCE2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-18415</wp:posOffset>
                      </wp:positionV>
                      <wp:extent cx="731520" cy="299720"/>
                      <wp:effectExtent l="0" t="0" r="0" b="5080"/>
                      <wp:wrapNone/>
                      <wp:docPr id="30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152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22CC08" w14:textId="77777777" w:rsidR="00141501" w:rsidRPr="005A71D6" w:rsidRDefault="00141501">
                                  <w:pP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A71D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機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 </w:t>
                                  </w:r>
                                  <w:r w:rsidRPr="005A71D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關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 </w:t>
                                  </w:r>
                                  <w:r w:rsidRPr="005A71D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0529E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54.85pt;margin-top:-1.45pt;width:57.6pt;height:23.6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" stroked="f">
                      <v:textbox>
                        <w:txbxContent>
                          <w:p w14:paraId="3D22CC08" w14:textId="77777777" w:rsidR="00141501" w:rsidRPr="005A71D6" w:rsidRDefault="00141501">
                            <w:pPr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A71D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機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 </w:t>
                            </w:r>
                            <w:r w:rsidRPr="005A71D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關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 </w:t>
                            </w:r>
                            <w:r w:rsidRPr="005A71D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A71D6">
              <w:rPr>
                <w:noProof/>
                <w:vertAlign w:val="subscript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0597B314" wp14:editId="27BDCC1A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199390</wp:posOffset>
                      </wp:positionV>
                      <wp:extent cx="736600" cy="284480"/>
                      <wp:effectExtent l="0" t="0" r="6350" b="1270"/>
                      <wp:wrapNone/>
                      <wp:docPr id="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660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90205F" w14:textId="77777777" w:rsidR="00141501" w:rsidRPr="005A71D6" w:rsidRDefault="00141501" w:rsidP="009900DA">
                                  <w:pP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來 源 </w:t>
                                  </w:r>
                                  <w:r w:rsidRPr="005A71D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97B314" id="_x0000_s1027" type="#_x0000_t202" style="position:absolute;margin-left:-1.35pt;margin-top:15.7pt;width:58pt;height:22.4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" stroked="f">
                      <v:textbox>
                        <w:txbxContent>
                          <w:p w14:paraId="6690205F" w14:textId="77777777" w:rsidR="00141501" w:rsidRPr="005A71D6" w:rsidRDefault="00141501" w:rsidP="009900DA">
                            <w:pPr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來 源 </w:t>
                            </w:r>
                            <w:r w:rsidRPr="005A71D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int="eastAsia"/>
                <w:kern w:val="0"/>
                <w:position w:val="16"/>
                <w:sz w:val="20"/>
              </w:rPr>
              <w:t xml:space="preserve">        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32B82" w14:textId="0507F522" w:rsidR="00141501" w:rsidRDefault="00141501" w:rsidP="00141501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縣議會主管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8D02C" w14:textId="326178A3" w:rsidR="00141501" w:rsidRDefault="00141501" w:rsidP="00141501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縣政府主管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71FCB" w14:textId="0BDB726B" w:rsidR="00141501" w:rsidRDefault="00141501" w:rsidP="00141501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B99AC" w14:textId="18143F94" w:rsidR="00141501" w:rsidRDefault="00141501" w:rsidP="00141501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教育處主管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16C1" w14:textId="7F345455" w:rsidR="00141501" w:rsidRDefault="00141501" w:rsidP="00141501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文化局主管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CB798" w14:textId="70447A65" w:rsidR="00141501" w:rsidRDefault="00141501" w:rsidP="00141501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農業處主管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BEEA8" w14:textId="59DC3749" w:rsidR="00141501" w:rsidRDefault="00141501" w:rsidP="00141501">
            <w:pPr>
              <w:spacing w:line="400" w:lineRule="exact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環境保護局主管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F4B7D" w14:textId="29DDA253" w:rsidR="00141501" w:rsidRDefault="00141501" w:rsidP="00141501">
            <w:pPr>
              <w:spacing w:line="400" w:lineRule="exact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地政處主管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FDE9" w14:textId="0DC607C4" w:rsidR="00141501" w:rsidRDefault="00141501" w:rsidP="00141501">
            <w:pPr>
              <w:spacing w:line="400" w:lineRule="exact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CA519" w14:textId="09B3015E" w:rsidR="00141501" w:rsidRDefault="00141501" w:rsidP="00141501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消防局主管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64E35" w14:textId="7351CA89" w:rsidR="00141501" w:rsidRDefault="00141501" w:rsidP="00141501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衛生局主管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2FB7B" w14:textId="0FCFF4BB" w:rsidR="00141501" w:rsidRDefault="00141501" w:rsidP="00141501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財政稅務局主管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673D1" w14:textId="01AE77FC" w:rsidR="00141501" w:rsidRDefault="00141501" w:rsidP="00141501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141501" w:rsidRPr="00C15D76" w14:paraId="2636161A" w14:textId="77777777" w:rsidTr="00AD1963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14:paraId="6AB1698F" w14:textId="77777777" w:rsidR="00141501" w:rsidRPr="00C15D76" w:rsidRDefault="00141501" w:rsidP="00141501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C15D7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332B8A3C" w14:textId="7409F628" w:rsidR="00141501" w:rsidRPr="001C11AF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12ADC">
              <w:rPr>
                <w:rFonts w:ascii="新細明體" w:hAnsi="新細明體"/>
                <w:b/>
                <w:noProof/>
                <w:spacing w:val="-10"/>
                <w:sz w:val="20"/>
              </w:rPr>
              <w:t>125,134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863003B" w14:textId="426A3EA3" w:rsidR="00141501" w:rsidRPr="001C11AF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12ADC">
              <w:rPr>
                <w:rFonts w:ascii="新細明體" w:hAnsi="新細明體"/>
                <w:b/>
                <w:noProof/>
                <w:spacing w:val="-10"/>
                <w:sz w:val="20"/>
              </w:rPr>
              <w:t>17,647,967,724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90CA881" w14:textId="55631A21" w:rsidR="00141501" w:rsidRPr="001C11AF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12ADC">
              <w:rPr>
                <w:rFonts w:ascii="新細明體" w:hAnsi="新細明體"/>
                <w:b/>
                <w:noProof/>
                <w:spacing w:val="-10"/>
                <w:sz w:val="20"/>
              </w:rPr>
              <w:t>371,453,235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5A94B3B" w14:textId="33110543" w:rsidR="00141501" w:rsidRPr="001C11AF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12ADC">
              <w:rPr>
                <w:rFonts w:ascii="新細明體" w:hAnsi="新細明體"/>
                <w:b/>
                <w:noProof/>
                <w:spacing w:val="-10"/>
                <w:sz w:val="20"/>
              </w:rPr>
              <w:t>53,308,238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AB805B3" w14:textId="384B256C" w:rsidR="00141501" w:rsidRPr="001C11AF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12ADC">
              <w:rPr>
                <w:rFonts w:ascii="新細明體" w:hAnsi="新細明體"/>
                <w:b/>
                <w:noProof/>
                <w:spacing w:val="-10"/>
                <w:sz w:val="20"/>
              </w:rPr>
              <w:t>209,998,189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0BF9A32" w14:textId="0D962D51" w:rsidR="00141501" w:rsidRPr="001C11AF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12ADC">
              <w:rPr>
                <w:rFonts w:ascii="新細明體" w:hAnsi="新細明體"/>
                <w:b/>
                <w:noProof/>
                <w:spacing w:val="-10"/>
                <w:sz w:val="20"/>
              </w:rPr>
              <w:t>108,123,347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518B0E82" w14:textId="41E76DE6" w:rsidR="00141501" w:rsidRPr="001C11AF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12ADC">
              <w:rPr>
                <w:rFonts w:ascii="新細明體" w:hAnsi="新細明體"/>
                <w:b/>
                <w:noProof/>
                <w:spacing w:val="-10"/>
                <w:sz w:val="20"/>
              </w:rPr>
              <w:t>426,300,628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EB880B8" w14:textId="6D5AC38D" w:rsidR="00141501" w:rsidRPr="001C11AF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12ADC">
              <w:rPr>
                <w:rFonts w:ascii="新細明體" w:hAnsi="新細明體"/>
                <w:b/>
                <w:noProof/>
                <w:spacing w:val="-10"/>
                <w:sz w:val="20"/>
              </w:rPr>
              <w:t>163,700,934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72F02EF" w14:textId="6252C2F7" w:rsidR="00141501" w:rsidRPr="001C11AF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512ADC">
              <w:rPr>
                <w:rFonts w:ascii="新細明體" w:hAnsi="新細明體"/>
                <w:b/>
                <w:noProof/>
                <w:spacing w:val="-10"/>
                <w:sz w:val="20"/>
              </w:rPr>
              <w:t>338,465,129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19080D7" w14:textId="62A144D4" w:rsidR="00141501" w:rsidRPr="0022356D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1078B">
              <w:rPr>
                <w:rFonts w:ascii="新細明體" w:hAnsi="新細明體"/>
                <w:b/>
                <w:noProof/>
                <w:spacing w:val="-10"/>
                <w:sz w:val="20"/>
              </w:rPr>
              <w:t>127,716,694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FAB6ECD" w14:textId="55FFA95A" w:rsidR="00141501" w:rsidRPr="0022356D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1078B">
              <w:rPr>
                <w:rFonts w:ascii="新細明體" w:hAnsi="新細明體"/>
                <w:b/>
                <w:noProof/>
                <w:spacing w:val="-10"/>
                <w:sz w:val="20"/>
              </w:rPr>
              <w:t>1,638,368,599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EC69F3E" w14:textId="379E57F6" w:rsidR="00141501" w:rsidRPr="0022356D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1078B">
              <w:rPr>
                <w:rFonts w:ascii="新細明體" w:hAnsi="新細明體"/>
                <w:b/>
                <w:noProof/>
                <w:spacing w:val="-10"/>
                <w:sz w:val="20"/>
              </w:rPr>
              <w:t>11,203,961,462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44D7CF3C" w14:textId="572954F1" w:rsidR="00141501" w:rsidRPr="0022356D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11078B">
              <w:rPr>
                <w:rFonts w:ascii="新細明體" w:hAnsi="新細明體"/>
                <w:b/>
                <w:noProof/>
                <w:spacing w:val="-10"/>
                <w:sz w:val="20"/>
              </w:rPr>
              <w:t>32,289,489,313</w:t>
            </w:r>
          </w:p>
        </w:tc>
      </w:tr>
      <w:tr w:rsidR="00141501" w14:paraId="0448FE65" w14:textId="77777777" w:rsidTr="00AD1963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14:paraId="03FAAD1B" w14:textId="77777777" w:rsidR="00141501" w:rsidRPr="005F319A" w:rsidRDefault="00141501" w:rsidP="00141501">
            <w:pPr>
              <w:snapToGrid w:val="0"/>
              <w:spacing w:line="400" w:lineRule="exact"/>
              <w:rPr>
                <w:rFonts w:ascii="標楷體" w:eastAsia="標楷體" w:hAnsi="標楷體"/>
                <w:noProof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607318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311424"/>
              </w:rPr>
              <w:t>稅課收</w:t>
            </w:r>
            <w:r w:rsidRPr="00607318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311424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42CF8720" w14:textId="6E47E1F1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E7FB7CF" w14:textId="485583E7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280,908,448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4BB4A3A" w14:textId="328807A8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501B7E97" w14:textId="6DB5E262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49D459DF" w14:textId="17057661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15,928,832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28892E1" w14:textId="276A8CFA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C77BDE4" w14:textId="02FDF055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8BCD349" w14:textId="1B9B2AFB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F0249F3" w14:textId="05820ACD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7,661,111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5DBAC1F" w14:textId="62C0D210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66,865,173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766E79F" w14:textId="4755C7DF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4,614,252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51D087BE" w14:textId="293E6586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11,027,625,565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47F45AB7" w14:textId="237E6B15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11,403,603,381</w:t>
            </w:r>
          </w:p>
        </w:tc>
      </w:tr>
      <w:tr w:rsidR="00141501" w14:paraId="25BD9572" w14:textId="77777777" w:rsidTr="00AD1963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14:paraId="7F5408FB" w14:textId="77777777" w:rsidR="00141501" w:rsidRDefault="00141501" w:rsidP="0014150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607318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311422"/>
              </w:rPr>
              <w:t>罰款及賠償收</w:t>
            </w:r>
            <w:r w:rsidRPr="00607318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311422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55E99066" w14:textId="38E17798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C5585C6" w14:textId="25807760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83,663,818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7F9EC45" w14:textId="107FA6BC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258,549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49EA1045" w14:textId="176EA4E3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58,000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37F14FD" w14:textId="5CD5BC3F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1,005,598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D54F34C" w14:textId="352D8B7E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2,187,534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F0665BB" w14:textId="4013931D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23,055,810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379767A" w14:textId="6D80AB7C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2,969,200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5C2DB00" w14:textId="30A58796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296,691,519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F5836B7" w14:textId="53F32257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1,161,523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637C84D" w14:textId="13BB4A24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22,330,719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50BDFD3" w14:textId="1A38E828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17,897,306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6396A826" w14:textId="6B95953D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451,279,576</w:t>
            </w:r>
          </w:p>
        </w:tc>
      </w:tr>
      <w:tr w:rsidR="00141501" w14:paraId="0E019F34" w14:textId="77777777" w:rsidTr="00AD1963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14:paraId="751AEF82" w14:textId="77777777" w:rsidR="00141501" w:rsidRDefault="00141501" w:rsidP="0014150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607318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311421"/>
              </w:rPr>
              <w:t>規費收</w:t>
            </w:r>
            <w:r w:rsidRPr="00607318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311421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256337CD" w14:textId="51713AEF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112,000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A608AC3" w14:textId="06DF3F61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200,515,507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4B84C22" w14:textId="36CC00A3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12,715,530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D4D8066" w14:textId="1FC612FD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4,618,540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143D745" w14:textId="1D21C10D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1,890,325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2A6429D" w14:textId="6835F41C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8,086,407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F5664FC" w14:textId="2C61AAEF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3,620,654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06D2397" w14:textId="7D4392CF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160,592,279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5FB1E10" w14:textId="2A799927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1,368,600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DBD2D38" w14:textId="4AA9784B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9,500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D7C9C48" w14:textId="4DF82D19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2,088,890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0842F08" w14:textId="6D6DFECA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65,366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6A0CF436" w14:textId="047813CC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395,683,598</w:t>
            </w:r>
          </w:p>
        </w:tc>
      </w:tr>
      <w:tr w:rsidR="00141501" w14:paraId="1A4A9A92" w14:textId="77777777" w:rsidTr="00AD1963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14:paraId="6F4535D3" w14:textId="77777777" w:rsidR="00141501" w:rsidRDefault="00141501" w:rsidP="0014150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607318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311420"/>
              </w:rPr>
              <w:t>財產收</w:t>
            </w:r>
            <w:r w:rsidRPr="00607318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311420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4D2ED8BC" w14:textId="7D13D082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9,175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93D9285" w14:textId="4CB1F3A3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28,747,739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A2AB335" w14:textId="65877DA7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445,667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329EF9E" w14:textId="1B2876BE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5,136,266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ADA416F" w14:textId="53F805B8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9,910,496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20D32A5" w14:textId="3F5C1C73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2,295,523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F5C9CF6" w14:textId="117B8D12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176,546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EFE6BF9" w14:textId="5FEC4B35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122,172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1810ACC" w14:textId="408F0D6D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2,514,615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E87F7B2" w14:textId="3B41E9D9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3,317,023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1363B5B" w14:textId="39D137E5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2,207,759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8900E23" w14:textId="5E71FE16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54,755,164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497B4D20" w14:textId="2AB657B6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109,638,145</w:t>
            </w:r>
          </w:p>
        </w:tc>
      </w:tr>
      <w:tr w:rsidR="00141501" w14:paraId="78EBE712" w14:textId="77777777" w:rsidTr="00AD1963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14:paraId="3B1893A1" w14:textId="77777777" w:rsidR="00141501" w:rsidRDefault="00141501" w:rsidP="0014150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2D1392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00" w:id="-970311168"/>
              </w:rPr>
              <w:t>營業盈餘及事業收</w:t>
            </w:r>
            <w:r w:rsidRPr="002D1392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11168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38E450FE" w14:textId="48BBAC72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A040162" w14:textId="65E2D5F8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129,191,000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6B5CFA9" w14:textId="4EB701FD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7EC760A" w14:textId="30211E98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57929FD" w14:textId="5C640648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44C85E9" w14:textId="51FD8041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56B9FB8F" w14:textId="564917A9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7F47477" w14:textId="055E652A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824D911" w14:textId="0699A3A7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8A820DD" w14:textId="7CA1C7BC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501A742" w14:textId="589EA5E8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14,123,804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B7A7B40" w14:textId="5BA59045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74D70BC8" w14:textId="057CE546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143,314,804</w:t>
            </w:r>
          </w:p>
        </w:tc>
      </w:tr>
      <w:tr w:rsidR="00141501" w14:paraId="2A718A38" w14:textId="77777777" w:rsidTr="00AD1963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14:paraId="0D0CA1A4" w14:textId="77777777" w:rsidR="00141501" w:rsidRDefault="00141501" w:rsidP="0014150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607318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311167"/>
              </w:rPr>
              <w:t>補助及協助收</w:t>
            </w:r>
            <w:r w:rsidRPr="00607318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311167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38A1CD0C" w14:textId="49EACF28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2440F3D" w14:textId="1338A16B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16,375,354,739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80974BE" w14:textId="3EFF2EE8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357,682,635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DD09835" w14:textId="3BC0E850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43,470,000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66BF468" w14:textId="0DF43568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177,294,138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68C1ABD" w14:textId="74733C3A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91,151,649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57EAA025" w14:textId="7146A9B0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76,047,233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F0EA353" w14:textId="03ABDEB9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4F9C98F8" w14:textId="5E20477B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13,609,200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45A53890" w14:textId="43A04A29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56,258,203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E77B750" w14:textId="666DB2EB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1,580,376,564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1C07173" w14:textId="56DABE6C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95,943,505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4ECD0625" w14:textId="38DCBC35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18,867,187,866</w:t>
            </w:r>
          </w:p>
        </w:tc>
      </w:tr>
      <w:tr w:rsidR="00141501" w14:paraId="6E9320E3" w14:textId="77777777" w:rsidTr="00AD1963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0D0497A" w14:textId="77777777" w:rsidR="00141501" w:rsidRDefault="00141501" w:rsidP="0014150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607318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970311166"/>
              </w:rPr>
              <w:t>捐獻及贈與收</w:t>
            </w:r>
            <w:r w:rsidRPr="00607318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970311166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319FC3EF" w14:textId="4FBA044C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592C6FE7" w14:textId="78AD3B68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12,304,785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8CDE715" w14:textId="5D75BB95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E26D544" w14:textId="05A6D3E9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2D053DE" w14:textId="13132DC2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D2E2E09" w14:textId="60E093F3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5FA8E68F" w14:textId="59AF441E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DA1ED3D" w14:textId="0EBB4752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8172F93" w14:textId="74F83857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C890254" w14:textId="696E3348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F2B27F6" w14:textId="2A9D4B75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5,000,000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55A8BADE" w14:textId="014C8D21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4515C0D2" w14:textId="4B5BCB5A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17,304,785</w:t>
            </w:r>
          </w:p>
        </w:tc>
      </w:tr>
      <w:tr w:rsidR="00141501" w14:paraId="03B43EAF" w14:textId="77777777" w:rsidTr="00AD1963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61942F" w14:textId="77777777" w:rsidR="00141501" w:rsidRDefault="00141501" w:rsidP="00141501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607318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970311165"/>
              </w:rPr>
              <w:t>其他收</w:t>
            </w:r>
            <w:r w:rsidRPr="00607318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970311165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14:paraId="437EA252" w14:textId="2ED76F1B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3,959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C25F60F" w14:textId="15D35BD4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537,281,688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75D883A" w14:textId="2524CADD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350,854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A3FC667" w14:textId="52943D98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25,432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BAB3322" w14:textId="0DE2D5A3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3,968,800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1D597C3" w14:textId="46985420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4,402,234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A2BE9C9" w14:textId="1CEE9F90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323,400,385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1B4849C" w14:textId="12B8641B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17,283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5501E2E" w14:textId="60800264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16,620,084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DA28575" w14:textId="4167FA71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105,272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EE69C91" w14:textId="04D4AF48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7,626,611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0112FF4" w14:textId="4E4F80D6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7,674,556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0E699636" w14:textId="5455F862" w:rsidR="00141501" w:rsidRDefault="00141501" w:rsidP="00141501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268D3">
              <w:rPr>
                <w:rFonts w:ascii="新細明體" w:hAnsi="新細明體"/>
                <w:noProof/>
                <w:spacing w:val="-10"/>
                <w:sz w:val="20"/>
              </w:rPr>
              <w:t>901,477,158</w:t>
            </w:r>
          </w:p>
        </w:tc>
      </w:tr>
    </w:tbl>
    <w:p w14:paraId="34D5615E" w14:textId="77777777" w:rsidR="002D1392" w:rsidRPr="002D1392" w:rsidRDefault="002D1392" w:rsidP="002D1392">
      <w:pPr>
        <w:widowControl/>
        <w:rPr>
          <w:vertAlign w:val="subscript"/>
        </w:rPr>
      </w:pPr>
    </w:p>
    <w:sectPr w:rsidR="002D1392" w:rsidRPr="002D1392" w:rsidSect="00AE712A">
      <w:headerReference w:type="default" r:id="rId7"/>
      <w:headerReference w:type="first" r:id="rId8"/>
      <w:footerReference w:type="first" r:id="rId9"/>
      <w:pgSz w:w="23814" w:h="16840" w:orient="landscape" w:code="8"/>
      <w:pgMar w:top="1418" w:right="851" w:bottom="624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D59ED" w14:textId="77777777" w:rsidR="005A71D6" w:rsidRDefault="005A71D6">
      <w:r>
        <w:separator/>
      </w:r>
    </w:p>
  </w:endnote>
  <w:endnote w:type="continuationSeparator" w:id="0">
    <w:p w14:paraId="3D65443F" w14:textId="77777777" w:rsidR="005A71D6" w:rsidRDefault="005A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2042332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193FF980" w14:textId="556EB92C" w:rsidR="00AE712A" w:rsidRPr="00AE712A" w:rsidRDefault="00AE712A" w:rsidP="00AE712A">
        <w:pPr>
          <w:pStyle w:val="a4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/>
          </w:rPr>
          <w:t>6</w:t>
        </w:r>
        <w:r w:rsidRPr="000A5CAC">
          <w:rPr>
            <w:rFonts w:ascii="標楷體" w:eastAsia="標楷體" w:hAnsi="標楷體" w:hint="eastAsia"/>
          </w:rPr>
          <w:t>-</w:t>
        </w:r>
        <w:r>
          <w:rPr>
            <w:rFonts w:ascii="標楷體" w:eastAsia="標楷體" w:hAnsi="標楷體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BC003" w14:textId="77777777" w:rsidR="005A71D6" w:rsidRDefault="005A71D6">
      <w:r>
        <w:separator/>
      </w:r>
    </w:p>
  </w:footnote>
  <w:footnote w:type="continuationSeparator" w:id="0">
    <w:p w14:paraId="7DA10DFC" w14:textId="77777777" w:rsidR="005A71D6" w:rsidRDefault="005A7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6A133" w14:textId="77777777" w:rsidR="005A71D6" w:rsidRDefault="005A71D6">
    <w:pPr>
      <w:pStyle w:val="a3"/>
      <w:jc w:val="center"/>
    </w:pP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8E02BE">
      <w:rPr>
        <w:rFonts w:ascii="標楷體" w:eastAsia="標楷體" w:hAnsi="標楷體"/>
        <w:b/>
        <w:spacing w:val="60"/>
        <w:sz w:val="32"/>
        <w:szCs w:val="32"/>
        <w:u w:val="single"/>
      </w:rPr>
      <w:t>112</w:t>
    </w:r>
    <w:proofErr w:type="gramEnd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8E02BE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proofErr w:type="gramStart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8E02BE">
      <w:rPr>
        <w:rFonts w:ascii="標楷體" w:eastAsia="標楷體" w:hAnsi="標楷體"/>
        <w:b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34590" w14:textId="4932BED1" w:rsidR="005A71D6" w:rsidRDefault="00412D64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陸</w:t>
    </w:r>
    <w:r>
      <w:rPr>
        <w:rFonts w:ascii="標楷體" w:eastAsia="標楷體" w:hAnsi="標楷體" w:hint="eastAsia"/>
        <w:b/>
        <w:spacing w:val="60"/>
        <w:sz w:val="32"/>
        <w:u w:val="single"/>
      </w:rPr>
      <w:t>、</w:t>
    </w:r>
    <w:r w:rsidR="005A71D6"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5A71D6" w:rsidRPr="008E02BE">
      <w:rPr>
        <w:rFonts w:ascii="標楷體" w:eastAsia="標楷體" w:hAnsi="標楷體"/>
        <w:b/>
        <w:spacing w:val="60"/>
        <w:sz w:val="32"/>
        <w:u w:val="single"/>
      </w:rPr>
      <w:t>11</w:t>
    </w:r>
    <w:r w:rsidR="00141501">
      <w:rPr>
        <w:rFonts w:ascii="標楷體" w:eastAsia="標楷體" w:hAnsi="標楷體"/>
        <w:b/>
        <w:spacing w:val="60"/>
        <w:sz w:val="32"/>
        <w:u w:val="single"/>
      </w:rPr>
      <w:t>4</w:t>
    </w:r>
    <w:proofErr w:type="gramEnd"/>
    <w:r w:rsidR="005A71D6"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="00141501">
      <w:rPr>
        <w:rFonts w:ascii="標楷體" w:eastAsia="標楷體" w:hint="eastAsia"/>
        <w:b/>
        <w:spacing w:val="60"/>
        <w:sz w:val="32"/>
        <w:u w:val="single"/>
      </w:rPr>
      <w:t>宜蘭</w:t>
    </w:r>
    <w:r w:rsidR="005A71D6" w:rsidRPr="008E02BE">
      <w:rPr>
        <w:rFonts w:ascii="標楷體" w:eastAsia="標楷體" w:hAnsi="標楷體" w:hint="eastAsia"/>
        <w:b/>
        <w:spacing w:val="60"/>
        <w:sz w:val="32"/>
        <w:u w:val="single"/>
      </w:rPr>
      <w:t>縣</w:t>
    </w:r>
    <w:r w:rsidR="005A71D6"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</w:t>
    </w:r>
    <w:proofErr w:type="gramStart"/>
    <w:r w:rsidR="005A71D6" w:rsidRPr="00B95F6B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5A71D6" w:rsidRPr="00B95F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E3C"/>
    <w:rsid w:val="000F3B45"/>
    <w:rsid w:val="000F5C79"/>
    <w:rsid w:val="00141501"/>
    <w:rsid w:val="00143F79"/>
    <w:rsid w:val="00166FAE"/>
    <w:rsid w:val="0022580D"/>
    <w:rsid w:val="002934F7"/>
    <w:rsid w:val="002D1392"/>
    <w:rsid w:val="00397B4B"/>
    <w:rsid w:val="003C6046"/>
    <w:rsid w:val="00406E3C"/>
    <w:rsid w:val="00412D64"/>
    <w:rsid w:val="0047422B"/>
    <w:rsid w:val="005A71D6"/>
    <w:rsid w:val="005F216F"/>
    <w:rsid w:val="005F319A"/>
    <w:rsid w:val="00607318"/>
    <w:rsid w:val="006F09C1"/>
    <w:rsid w:val="007257CE"/>
    <w:rsid w:val="00805B3D"/>
    <w:rsid w:val="00810A19"/>
    <w:rsid w:val="0085072B"/>
    <w:rsid w:val="008D59BD"/>
    <w:rsid w:val="008E02BE"/>
    <w:rsid w:val="009900DA"/>
    <w:rsid w:val="009A2B86"/>
    <w:rsid w:val="009E3486"/>
    <w:rsid w:val="00A03B90"/>
    <w:rsid w:val="00A57D0E"/>
    <w:rsid w:val="00AD15A7"/>
    <w:rsid w:val="00AE712A"/>
    <w:rsid w:val="00B5403C"/>
    <w:rsid w:val="00B95F6B"/>
    <w:rsid w:val="00C004BF"/>
    <w:rsid w:val="00C11C32"/>
    <w:rsid w:val="00CE52EB"/>
    <w:rsid w:val="00D17C30"/>
    <w:rsid w:val="00D20547"/>
    <w:rsid w:val="00D7295B"/>
    <w:rsid w:val="00D917B5"/>
    <w:rsid w:val="00D93478"/>
    <w:rsid w:val="00D942C4"/>
    <w:rsid w:val="00DA6D4D"/>
    <w:rsid w:val="00DF00FA"/>
    <w:rsid w:val="00EA6287"/>
    <w:rsid w:val="00EA6F5D"/>
    <w:rsid w:val="00EB7E0E"/>
    <w:rsid w:val="00F3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ADB1EAE"/>
  <w15:docId w15:val="{711D95D9-8E13-401D-96DF-00D1689E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List Paragraph"/>
    <w:basedOn w:val="a"/>
    <w:uiPriority w:val="34"/>
    <w:qFormat/>
    <w:rsid w:val="005F319A"/>
    <w:pPr>
      <w:ind w:leftChars="200" w:left="480"/>
    </w:pPr>
  </w:style>
  <w:style w:type="paragraph" w:styleId="a7">
    <w:name w:val="Balloon Text"/>
    <w:basedOn w:val="a"/>
    <w:link w:val="a8"/>
    <w:uiPriority w:val="99"/>
    <w:semiHidden/>
    <w:unhideWhenUsed/>
    <w:rsid w:val="005A71D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A71D6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AE712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X7dOTqS9yRIw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62A66-8F91-4853-942F-3B51A7F7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hX7dOTqS9yRIw歲入來源別機關別決算審定數綜計表.dot</Template>
  <TotalTime>2</TotalTime>
  <Pages>1</Pages>
  <Words>253</Words>
  <Characters>946</Characters>
  <Application>Microsoft Office Word</Application>
  <DocSecurity>0</DocSecurity>
  <Lines>7</Lines>
  <Paragraphs>2</Paragraphs>
  <ScaleCrop>false</ScaleCrop>
  <Company>N.A.O.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creator>蔡秉勲</dc:creator>
  <cp:lastModifiedBy>詹佳恆</cp:lastModifiedBy>
  <cp:revision>3</cp:revision>
  <cp:lastPrinted>1900-12-31T16:00:00Z</cp:lastPrinted>
  <dcterms:created xsi:type="dcterms:W3CDTF">2026-07-03T09:22:00Z</dcterms:created>
  <dcterms:modified xsi:type="dcterms:W3CDTF">2026-07-03T09:23:00Z</dcterms:modified>
</cp:coreProperties>
</file>