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40"/>
        <w:gridCol w:w="240"/>
        <w:gridCol w:w="2400"/>
        <w:gridCol w:w="3120"/>
        <w:gridCol w:w="772"/>
        <w:gridCol w:w="698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AC2EAF" w14:paraId="168258A1" w14:textId="77777777" w:rsidTr="00EE7ED6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1D7BD1" w14:textId="6AD2BC06" w:rsidR="00AC2EAF" w:rsidRDefault="009C7CA7" w:rsidP="00EE7E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3C231" w14:textId="2415A477" w:rsidR="00AC2EAF" w:rsidRDefault="009C7CA7" w:rsidP="00EE7ED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8D4B" w14:textId="236C4378" w:rsidR="00AC2EAF" w:rsidRDefault="00AC2EAF" w:rsidP="00EE7E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15E9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C2EAF" w14:paraId="005072BB" w14:textId="77777777" w:rsidTr="00EE7ED6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right w:val="nil"/>
            </w:tcBorders>
          </w:tcPr>
          <w:p w14:paraId="218EDEEC" w14:textId="783F4DD5" w:rsidR="00AC2EAF" w:rsidRDefault="009C7CA7" w:rsidP="00EE7E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010AD3B0" w14:textId="77777777" w:rsidR="00AC2EAF" w:rsidRDefault="00AC2EAF" w:rsidP="00EE7E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1767B326" w14:textId="77777777" w:rsidR="00AC2EAF" w:rsidRDefault="00AC2EAF" w:rsidP="00EE7E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6895EDA1" w14:textId="77777777">
        <w:trPr>
          <w:cantSplit/>
          <w:tblHeader/>
        </w:trPr>
        <w:tc>
          <w:tcPr>
            <w:tcW w:w="3240" w:type="dxa"/>
            <w:gridSpan w:val="5"/>
            <w:vMerge w:val="restart"/>
            <w:tcBorders>
              <w:left w:val="nil"/>
            </w:tcBorders>
            <w:vAlign w:val="center"/>
          </w:tcPr>
          <w:p w14:paraId="294E183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34038827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9"/>
            <w:tcBorders>
              <w:right w:val="single" w:sz="12" w:space="0" w:color="auto"/>
            </w:tcBorders>
          </w:tcPr>
          <w:p w14:paraId="068B170D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000582" w14:textId="40C2EE63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F15E97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8E01BC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2F7294BE" w14:textId="77777777">
        <w:trPr>
          <w:cantSplit/>
          <w:tblHeader/>
        </w:trPr>
        <w:tc>
          <w:tcPr>
            <w:tcW w:w="3240" w:type="dxa"/>
            <w:gridSpan w:val="5"/>
            <w:vMerge/>
            <w:tcBorders>
              <w:left w:val="nil"/>
            </w:tcBorders>
          </w:tcPr>
          <w:p w14:paraId="5ACA1D41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16D12E04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3"/>
          </w:tcPr>
          <w:p w14:paraId="71DF1C67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17518A2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2E2E32B8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3D5C7EEE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7E523F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2925EFF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41EF02DB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59C10C99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5E0D1FA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  <w:gridSpan w:val="2"/>
          </w:tcPr>
          <w:p w14:paraId="3884FE6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611F6A23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0D37A29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2A649D6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0F7FEA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4F1B61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7E2A32F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4C9B2966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7901A79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E548DC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3CD065B6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21DABD2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5F983AD1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6E154B19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15E97" w:rsidRPr="00D00F0C" w14:paraId="63FB5081" w14:textId="77777777" w:rsidTr="00A10782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39E1F71" w14:textId="77777777" w:rsidR="00F15E97" w:rsidRPr="00D00F0C" w:rsidRDefault="00F15E97" w:rsidP="00A1078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3428E18E" w14:textId="77777777" w:rsidR="00F15E97" w:rsidRPr="00D00F0C" w:rsidRDefault="00F15E97" w:rsidP="00A1078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F61E492" w14:textId="77777777" w:rsidR="00F15E97" w:rsidRPr="00D00F0C" w:rsidRDefault="00F15E97" w:rsidP="00A1078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098A82AB" w14:textId="77777777" w:rsidR="00F15E97" w:rsidRPr="00D00F0C" w:rsidRDefault="00F15E97" w:rsidP="00A1078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00F0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21C3947E" w14:textId="77777777" w:rsidR="00F15E97" w:rsidRPr="00D00F0C" w:rsidRDefault="00F15E97" w:rsidP="00A1078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246C5B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B5DBCF1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6265A3E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860DD8F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720730A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2EA3A66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12,455,153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ECF26E2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137F0C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23,502,816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2FDCC20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8C9627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12,455,153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694EA7" w14:textId="77777777" w:rsidR="00F15E97" w:rsidRPr="00D00F0C" w:rsidRDefault="00F15E97" w:rsidP="00A1078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15E97" w:rsidRPr="00D00F0C" w14:paraId="241C2A0B" w14:textId="77777777" w:rsidTr="00A1078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4C5E2C" w14:textId="77777777" w:rsidR="00F15E97" w:rsidRPr="00D00F0C" w:rsidRDefault="00F15E97" w:rsidP="00A1078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59ABE" w14:textId="77777777" w:rsidR="00F15E97" w:rsidRPr="00D00F0C" w:rsidRDefault="00F15E97" w:rsidP="00A1078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E6647" w14:textId="77777777" w:rsidR="00F15E97" w:rsidRPr="00D00F0C" w:rsidRDefault="00F15E97" w:rsidP="00A1078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6AA5B" w14:textId="77777777" w:rsidR="00F15E97" w:rsidRPr="00D00F0C" w:rsidRDefault="00F15E97" w:rsidP="00A1078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00F0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宜蘭縣政府衛生局主管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22280" w14:textId="77777777" w:rsidR="00F15E97" w:rsidRPr="00D00F0C" w:rsidRDefault="00F15E97" w:rsidP="00A1078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2603E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2F8E6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3693F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49599F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00A66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B922C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12,455,153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34E6B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242DB3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sz w:val="20"/>
              </w:rPr>
              <w:t>23,502,816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6F9E2CD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00F0C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7EA3D8" w14:textId="77777777" w:rsidR="00F15E97" w:rsidRPr="00D00F0C" w:rsidRDefault="00F15E97" w:rsidP="00A10782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D00F0C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12,455,153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60795A" w14:textId="77777777" w:rsidR="00F15E97" w:rsidRPr="00D00F0C" w:rsidRDefault="00F15E97" w:rsidP="00A1078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15E97" w14:paraId="34A35BF6" w14:textId="77777777" w:rsidTr="00A1078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85B23F" w14:textId="77777777" w:rsidR="00F15E97" w:rsidRDefault="00F15E97" w:rsidP="00A1078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41B51" w14:textId="77777777" w:rsidR="00F15E97" w:rsidRDefault="00F15E97" w:rsidP="00A1078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8B2A4" w14:textId="77777777" w:rsidR="00F15E97" w:rsidRDefault="00F15E97" w:rsidP="00A1078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A0A9A" w14:textId="77777777" w:rsidR="00F15E97" w:rsidRPr="00F05FAC" w:rsidRDefault="00F15E97" w:rsidP="00A10782">
            <w:pPr>
              <w:ind w:leftChars="100" w:left="240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 w:rsidRPr="00F05FAC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宜蘭縣長期照護服務管理所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5ABA8" w14:textId="77777777" w:rsidR="00F15E97" w:rsidRDefault="00F15E97" w:rsidP="00A1078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733A9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595E4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407D9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DD643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1BEA6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BDF3D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12,455,153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00772" w14:textId="77777777" w:rsidR="00F15E97" w:rsidRDefault="00F15E97" w:rsidP="00A10782">
            <w:pPr>
              <w:jc w:val="right"/>
              <w:rPr>
                <w:rFonts w:ascii="新細明體" w:hAnsi="新細明體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5A638D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23,502,816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5A9E878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48320A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12,455,153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B4796E" w14:textId="77777777" w:rsidR="00F15E97" w:rsidRDefault="00F15E97" w:rsidP="00A1078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F15E97" w14:paraId="1FD2C252" w14:textId="77777777" w:rsidTr="00A1078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A0BAE87" w14:textId="77777777" w:rsidR="00F15E97" w:rsidRDefault="00F15E97" w:rsidP="00A1078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2D3359CB" w14:textId="77777777" w:rsidR="00F15E97" w:rsidRDefault="00F15E97" w:rsidP="00A1078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6089830" w14:textId="77777777" w:rsidR="00F15E97" w:rsidRDefault="00F15E97" w:rsidP="00A1078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32C3424E" w14:textId="77777777" w:rsidR="00F15E97" w:rsidRDefault="00F15E97" w:rsidP="00A1078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E0F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07D36E26" w14:textId="5D06B6AF" w:rsidR="00F15E97" w:rsidRDefault="00F15E97" w:rsidP="00A1078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E0F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減列溢保留之中央補助經費</w:t>
            </w:r>
            <w:r w:rsidR="00F05FA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，及</w:t>
            </w:r>
            <w:r w:rsidRPr="008E0F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減列尚未辦理核銷程序</w:t>
            </w:r>
            <w:r w:rsidR="00F05FA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之</w:t>
            </w:r>
            <w:r w:rsidRPr="008E0F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實現數，並同額增列應付數。</w:t>
            </w:r>
          </w:p>
        </w:tc>
        <w:tc>
          <w:tcPr>
            <w:tcW w:w="14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5356A0A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D31F159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004DCDF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599FC1A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F6947EB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4F8B4DF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12,455,153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43FB92F" w14:textId="77777777" w:rsidR="00F15E97" w:rsidRDefault="00F15E97" w:rsidP="00A10782">
            <w:pPr>
              <w:jc w:val="right"/>
              <w:rPr>
                <w:rFonts w:ascii="新細明體" w:hAnsi="新細明體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11,047,663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7BB028AC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sz w:val="20"/>
              </w:rPr>
              <w:t>23,502,816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153E34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E0F7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02423" w14:textId="77777777" w:rsidR="00F15E97" w:rsidRDefault="00F15E97" w:rsidP="00A10782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E0F7C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12,455,153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27724FD" w14:textId="36519798" w:rsidR="00F15E97" w:rsidRDefault="00F05FAC" w:rsidP="00A1078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</w:t>
            </w:r>
            <w:r w:rsidR="00F15E97" w:rsidRPr="008E0F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庫未撥款。</w:t>
            </w:r>
          </w:p>
        </w:tc>
      </w:tr>
    </w:tbl>
    <w:p w14:paraId="097A134F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793" w14:textId="77777777" w:rsidR="00F15E97" w:rsidRDefault="00F15E97">
      <w:r>
        <w:separator/>
      </w:r>
    </w:p>
  </w:endnote>
  <w:endnote w:type="continuationSeparator" w:id="0">
    <w:p w14:paraId="4A735206" w14:textId="77777777" w:rsidR="00F15E97" w:rsidRDefault="00F1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052352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EF6FFF5" w14:textId="0BA3517A" w:rsidR="00097D8E" w:rsidRPr="00097D8E" w:rsidRDefault="00097D8E">
        <w:pPr>
          <w:pStyle w:val="a4"/>
          <w:jc w:val="center"/>
          <w:rPr>
            <w:rFonts w:ascii="標楷體" w:eastAsia="標楷體" w:hAnsi="標楷體"/>
          </w:rPr>
        </w:pPr>
        <w:r w:rsidRPr="00097D8E">
          <w:rPr>
            <w:rFonts w:ascii="標楷體" w:eastAsia="標楷體" w:hAnsi="標楷體" w:hint="eastAsia"/>
          </w:rPr>
          <w:t>1-2-</w:t>
        </w:r>
        <w:r w:rsidRPr="00097D8E">
          <w:rPr>
            <w:rFonts w:ascii="標楷體" w:eastAsia="標楷體" w:hAnsi="標楷體"/>
          </w:rPr>
          <w:fldChar w:fldCharType="begin"/>
        </w:r>
        <w:r w:rsidRPr="00097D8E">
          <w:rPr>
            <w:rFonts w:ascii="標楷體" w:eastAsia="標楷體" w:hAnsi="標楷體"/>
          </w:rPr>
          <w:instrText>PAGE   \* MERGEFORMAT</w:instrText>
        </w:r>
        <w:r w:rsidRPr="00097D8E">
          <w:rPr>
            <w:rFonts w:ascii="標楷體" w:eastAsia="標楷體" w:hAnsi="標楷體"/>
          </w:rPr>
          <w:fldChar w:fldCharType="separate"/>
        </w:r>
        <w:r w:rsidRPr="00097D8E">
          <w:rPr>
            <w:rFonts w:ascii="標楷體" w:eastAsia="標楷體" w:hAnsi="標楷體"/>
            <w:lang w:val="zh-TW"/>
          </w:rPr>
          <w:t>2</w:t>
        </w:r>
        <w:r w:rsidRPr="00097D8E">
          <w:rPr>
            <w:rFonts w:ascii="標楷體" w:eastAsia="標楷體" w:hAnsi="標楷體"/>
          </w:rPr>
          <w:fldChar w:fldCharType="end"/>
        </w:r>
      </w:p>
    </w:sdtContent>
  </w:sdt>
  <w:p w14:paraId="71DE79E3" w14:textId="77777777" w:rsidR="00097D8E" w:rsidRDefault="00097D8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67A9" w14:textId="77777777" w:rsidR="00F15E97" w:rsidRDefault="00F15E97">
      <w:r>
        <w:separator/>
      </w:r>
    </w:p>
  </w:footnote>
  <w:footnote w:type="continuationSeparator" w:id="0">
    <w:p w14:paraId="34FB1A18" w14:textId="77777777" w:rsidR="00F15E97" w:rsidRDefault="00F15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E967" w14:textId="49019E23" w:rsidR="00BC2A3A" w:rsidRDefault="00DF17B9">
    <w:pPr>
      <w:pStyle w:val="a3"/>
      <w:jc w:val="center"/>
    </w:pPr>
    <w:r w:rsidRPr="00DF17B9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F17B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F17B9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DF17B9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4584" w14:textId="23306DB5" w:rsidR="00BC2A3A" w:rsidRDefault="00F05FAC">
    <w:pPr>
      <w:pStyle w:val="a3"/>
      <w:jc w:val="center"/>
      <w:rPr>
        <w:b/>
        <w:sz w:val="32"/>
      </w:rPr>
    </w:pPr>
    <w:r w:rsidRPr="00F05FAC">
      <w:rPr>
        <w:rFonts w:ascii="標楷體" w:eastAsia="標楷體" w:hint="eastAsia"/>
        <w:b/>
        <w:spacing w:val="60"/>
        <w:sz w:val="32"/>
        <w:u w:val="single"/>
      </w:rPr>
      <w:t>二</w:t>
    </w:r>
    <w:r w:rsidR="000D26B0" w:rsidRPr="00F05FAC">
      <w:rPr>
        <w:rFonts w:ascii="標楷體" w:eastAsia="標楷體" w:hint="eastAsia"/>
        <w:b/>
        <w:spacing w:val="60"/>
        <w:sz w:val="32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r w:rsidR="00DF17B9" w:rsidRPr="00DF17B9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DF17B9" w:rsidRPr="00DF17B9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97"/>
    <w:rsid w:val="00097D8E"/>
    <w:rsid w:val="000D26B0"/>
    <w:rsid w:val="0013159C"/>
    <w:rsid w:val="001E5C26"/>
    <w:rsid w:val="002140B6"/>
    <w:rsid w:val="00406E4A"/>
    <w:rsid w:val="006910DB"/>
    <w:rsid w:val="009C7CA7"/>
    <w:rsid w:val="00AC2EAF"/>
    <w:rsid w:val="00AE487A"/>
    <w:rsid w:val="00B11880"/>
    <w:rsid w:val="00BC2A3A"/>
    <w:rsid w:val="00DF17B9"/>
    <w:rsid w:val="00EE7ED6"/>
    <w:rsid w:val="00EF7572"/>
    <w:rsid w:val="00F05FAC"/>
    <w:rsid w:val="00F1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04FBAE5"/>
  <w15:chartTrackingRefBased/>
  <w15:docId w15:val="{72CE9A27-0FDE-495A-985D-DED478658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97D8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ZfBjjnU2PXqAj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JZfBjjnU2PXqAj歲出決算修正數明細表</Template>
  <TotalTime>15</TotalTime>
  <Pages>1</Pages>
  <Words>176</Words>
  <Characters>326</Characters>
  <Application>Microsoft Office Word</Application>
  <DocSecurity>0</DocSecurity>
  <Lines>2</Lines>
  <Paragraphs>1</Paragraphs>
  <ScaleCrop>false</ScaleCrop>
  <Company>N.A.O.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李益誌</dc:creator>
  <cp:keywords/>
  <cp:lastModifiedBy>李益誌</cp:lastModifiedBy>
  <cp:revision>6</cp:revision>
  <dcterms:created xsi:type="dcterms:W3CDTF">2026-06-12T02:50:00Z</dcterms:created>
  <dcterms:modified xsi:type="dcterms:W3CDTF">2026-06-16T01:06:00Z</dcterms:modified>
</cp:coreProperties>
</file>