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86"/>
        <w:gridCol w:w="2914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D74E0B" w14:paraId="262D69C7" w14:textId="77777777" w:rsidTr="006A1B36">
        <w:trPr>
          <w:cantSplit/>
          <w:tblHeader/>
        </w:trPr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D74E0B" w14:paraId="00BCEC56" w14:textId="77777777" w:rsidTr="00BE1755">
              <w:tc>
                <w:tcPr>
                  <w:tcW w:w="534" w:type="dxa"/>
                  <w:hideMark/>
                </w:tcPr>
                <w:p w14:paraId="258BFFCC" w14:textId="77777777" w:rsidR="00D74E0B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06E0FFAB" w14:textId="77777777" w:rsidR="00D74E0B" w:rsidRDefault="00D74E0B" w:rsidP="00D74E0B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D74E0B" w14:paraId="22C9B447" w14:textId="77777777" w:rsidTr="00BE1755">
              <w:tc>
                <w:tcPr>
                  <w:tcW w:w="534" w:type="dxa"/>
                  <w:hideMark/>
                </w:tcPr>
                <w:p w14:paraId="6AC34EF8" w14:textId="77777777" w:rsidR="00D74E0B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61B974FB" w14:textId="77777777" w:rsidR="00D74E0B" w:rsidRDefault="00D74E0B" w:rsidP="00D74E0B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2F15BB45" w14:textId="77777777" w:rsidR="00D74E0B" w:rsidRDefault="00D74E0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BE17BC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1870C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1C6CC06" w14:textId="77777777" w:rsidR="00D74E0B" w:rsidRDefault="00D74E0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DD4E6" w14:textId="77777777" w:rsidR="00D74E0B" w:rsidRDefault="00E120AC" w:rsidP="00E120AC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A6B" w14:paraId="5B27991F" w14:textId="77777777" w:rsidTr="006A1B36">
        <w:trPr>
          <w:cantSplit/>
          <w:tblHeader/>
        </w:trPr>
        <w:tc>
          <w:tcPr>
            <w:tcW w:w="3686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73FB230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</w:tcBorders>
            <w:vAlign w:val="center"/>
          </w:tcPr>
          <w:p w14:paraId="21A3AC70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1F1B05BA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B77D85" w14:textId="72A52DD6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900E38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1C574610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5191F2C5" w14:textId="77777777" w:rsidTr="006A1B36">
        <w:trPr>
          <w:cantSplit/>
          <w:tblHeader/>
        </w:trPr>
        <w:tc>
          <w:tcPr>
            <w:tcW w:w="3686" w:type="dxa"/>
            <w:gridSpan w:val="4"/>
            <w:vMerge/>
            <w:tcBorders>
              <w:left w:val="nil"/>
            </w:tcBorders>
          </w:tcPr>
          <w:p w14:paraId="192A14C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914" w:type="dxa"/>
            <w:vMerge/>
          </w:tcPr>
          <w:p w14:paraId="7E6BD9F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0A95404F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1AD0C216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790" w:type="dxa"/>
            <w:gridSpan w:val="2"/>
          </w:tcPr>
          <w:p w14:paraId="55B27FFC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3BE4D704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5198094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4E669C96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0CBCBE2C" w14:textId="77777777" w:rsidTr="006A1B36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671B45F5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1C57B268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6B63F08F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86" w:type="dxa"/>
          </w:tcPr>
          <w:p w14:paraId="7410814D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2914" w:type="dxa"/>
            <w:vMerge/>
          </w:tcPr>
          <w:p w14:paraId="383D61C8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25DD046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2AFEDFF3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0EE242C6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19286313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3D6D8BC5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2E97E36D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13FCA4CB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5E4AAB34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196D13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41E51754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900E38" w:rsidRPr="00794A9F" w14:paraId="01AC93BD" w14:textId="77777777" w:rsidTr="006A1B36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C46E3C4" w14:textId="77777777" w:rsidR="00900E38" w:rsidRPr="00794A9F" w:rsidRDefault="00900E38" w:rsidP="00AF0BA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69CA4E0" w14:textId="77777777" w:rsidR="00900E38" w:rsidRPr="00794A9F" w:rsidRDefault="00900E38" w:rsidP="00AF0BA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226E1AF1" w14:textId="77777777" w:rsidR="00900E38" w:rsidRPr="00794A9F" w:rsidRDefault="00900E38" w:rsidP="00AF0BA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86" w:type="dxa"/>
            <w:tcBorders>
              <w:bottom w:val="nil"/>
            </w:tcBorders>
            <w:shd w:val="clear" w:color="auto" w:fill="auto"/>
            <w:vAlign w:val="center"/>
          </w:tcPr>
          <w:p w14:paraId="750C42CC" w14:textId="77777777" w:rsidR="00900E38" w:rsidRPr="00794A9F" w:rsidRDefault="00900E38" w:rsidP="00AF0BA5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94A9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2914" w:type="dxa"/>
            <w:tcBorders>
              <w:bottom w:val="nil"/>
            </w:tcBorders>
            <w:shd w:val="clear" w:color="auto" w:fill="auto"/>
            <w:vAlign w:val="center"/>
          </w:tcPr>
          <w:p w14:paraId="726B959A" w14:textId="77777777" w:rsidR="00900E38" w:rsidRPr="00794A9F" w:rsidRDefault="00900E38" w:rsidP="00AF0BA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4571AC6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3CAAF213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5159C12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91117DC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/>
                <w:b/>
                <w:noProof/>
                <w:spacing w:val="-10"/>
                <w:sz w:val="20"/>
              </w:rPr>
              <w:t>12,455,153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FCD2B0A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CF8E97C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422257F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053EBF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/>
                <w:b/>
                <w:noProof/>
                <w:spacing w:val="-10"/>
                <w:sz w:val="20"/>
              </w:rPr>
              <w:t>12,455,153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44F569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796B0" w14:textId="77777777" w:rsidR="00900E38" w:rsidRPr="00794A9F" w:rsidRDefault="00900E38" w:rsidP="00AF0BA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900E38" w:rsidRPr="00794A9F" w14:paraId="00792B86" w14:textId="77777777" w:rsidTr="006A1B36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AC7D2B" w14:textId="77777777" w:rsidR="00900E38" w:rsidRPr="00794A9F" w:rsidRDefault="00900E38" w:rsidP="00AF0BA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ACDB6" w14:textId="77777777" w:rsidR="00900E38" w:rsidRPr="00794A9F" w:rsidRDefault="00900E38" w:rsidP="00AF0BA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2AFF5" w14:textId="77777777" w:rsidR="00900E38" w:rsidRPr="00794A9F" w:rsidRDefault="00900E38" w:rsidP="00AF0BA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53920" w14:textId="77777777" w:rsidR="00900E38" w:rsidRPr="00794A9F" w:rsidRDefault="00900E38" w:rsidP="00AF0BA5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94A9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D4269" w14:textId="77777777" w:rsidR="00900E38" w:rsidRPr="00794A9F" w:rsidRDefault="00900E38" w:rsidP="00AF0BA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9A26A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8A867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4166D6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2FD7A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/>
                <w:b/>
                <w:noProof/>
                <w:spacing w:val="-10"/>
                <w:sz w:val="20"/>
              </w:rPr>
              <w:t>12,455,153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31414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6062E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7CE0D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08C388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/>
                <w:b/>
                <w:noProof/>
                <w:spacing w:val="-10"/>
                <w:sz w:val="20"/>
              </w:rPr>
              <w:t>12,455,153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420728" w14:textId="77777777" w:rsidR="00900E38" w:rsidRPr="00794A9F" w:rsidRDefault="00900E38" w:rsidP="00AF0BA5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94A9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195FB2" w14:textId="77777777" w:rsidR="00900E38" w:rsidRPr="00794A9F" w:rsidRDefault="00900E38" w:rsidP="00AF0BA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900E38" w:rsidRPr="006C7AF6" w14:paraId="4BA27EF5" w14:textId="77777777" w:rsidTr="006A1B36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8770E5" w14:textId="77777777" w:rsidR="00900E38" w:rsidRPr="00C87AFA" w:rsidRDefault="00900E38" w:rsidP="00AF0BA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2EA64" w14:textId="77777777" w:rsidR="00900E38" w:rsidRPr="00C87AFA" w:rsidRDefault="00900E38" w:rsidP="00AF0BA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6E489" w14:textId="77777777" w:rsidR="00900E38" w:rsidRPr="00C87AFA" w:rsidRDefault="00900E38" w:rsidP="00AF0BA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A05F5" w14:textId="77777777" w:rsidR="00900E38" w:rsidRPr="006C7AF6" w:rsidRDefault="00900E38" w:rsidP="00AF0BA5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4B6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宜蘭縣長期照護服務管理所</w:t>
            </w:r>
          </w:p>
        </w:tc>
        <w:tc>
          <w:tcPr>
            <w:tcW w:w="29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34598" w14:textId="77777777" w:rsidR="00900E38" w:rsidRPr="006C7AF6" w:rsidRDefault="00900E38" w:rsidP="00AF0BA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1BDE5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EE6B0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4C861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7EDEE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/>
                <w:noProof/>
                <w:spacing w:val="-10"/>
                <w:sz w:val="20"/>
              </w:rPr>
              <w:t>12,455,153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FA23F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01C1B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3341E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23237D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/>
                <w:noProof/>
                <w:spacing w:val="-10"/>
                <w:sz w:val="20"/>
              </w:rPr>
              <w:t>12,455,153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153BEA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A8611D" w14:textId="77777777" w:rsidR="00900E38" w:rsidRPr="006C7AF6" w:rsidRDefault="00900E38" w:rsidP="00AF0BA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00E38" w:rsidRPr="006C7AF6" w14:paraId="78A56DA7" w14:textId="77777777" w:rsidTr="000F1FA6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3ED6CB9" w14:textId="77777777" w:rsidR="00900E38" w:rsidRPr="00C87AFA" w:rsidRDefault="00900E38" w:rsidP="00AF0BA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3670C861" w14:textId="77777777" w:rsidR="00900E38" w:rsidRPr="00C87AFA" w:rsidRDefault="00900E38" w:rsidP="00AF0BA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1FC3FC8B" w14:textId="77777777" w:rsidR="00900E38" w:rsidRPr="00C87AFA" w:rsidRDefault="00900E38" w:rsidP="00AF0BA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86" w:type="dxa"/>
            <w:tcBorders>
              <w:top w:val="nil"/>
            </w:tcBorders>
            <w:shd w:val="clear" w:color="auto" w:fill="auto"/>
            <w:vAlign w:val="center"/>
          </w:tcPr>
          <w:p w14:paraId="3CBC2907" w14:textId="77777777" w:rsidR="00900E38" w:rsidRPr="006C7AF6" w:rsidRDefault="00900E38" w:rsidP="00AF0BA5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C4B6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2914" w:type="dxa"/>
            <w:tcBorders>
              <w:top w:val="nil"/>
            </w:tcBorders>
            <w:shd w:val="clear" w:color="auto" w:fill="auto"/>
            <w:vAlign w:val="center"/>
          </w:tcPr>
          <w:p w14:paraId="197EC4CA" w14:textId="0E2357E6" w:rsidR="00900E38" w:rsidRPr="006C7AF6" w:rsidRDefault="00900E38" w:rsidP="00AF0BA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4B6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減列溢保留之中央補助經費</w:t>
            </w:r>
            <w:r w:rsidR="00F757F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F504BA8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6733071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C1632AB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AA2BF3B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/>
                <w:noProof/>
                <w:spacing w:val="-10"/>
                <w:sz w:val="20"/>
              </w:rPr>
              <w:t>12,455,153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08F370A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13F572C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5FFF2FA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171918F2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/>
                <w:noProof/>
                <w:spacing w:val="-10"/>
                <w:sz w:val="20"/>
              </w:rPr>
              <w:t>12,455,153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EB144" w14:textId="77777777" w:rsidR="00900E38" w:rsidRPr="00C87AFA" w:rsidRDefault="00900E38" w:rsidP="00AF0BA5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FC4B6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2433DC4" w14:textId="437BE9B5" w:rsidR="00900E38" w:rsidRPr="006C7AF6" w:rsidRDefault="002D79D5" w:rsidP="00AF0BA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D79D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縣庫尚未收繳，毋須退還。</w:t>
            </w:r>
          </w:p>
        </w:tc>
      </w:tr>
    </w:tbl>
    <w:p w14:paraId="03814EBB" w14:textId="441E13E4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3ED1C" w14:textId="77777777" w:rsidR="00900E38" w:rsidRDefault="00900E38">
      <w:r>
        <w:separator/>
      </w:r>
    </w:p>
  </w:endnote>
  <w:endnote w:type="continuationSeparator" w:id="0">
    <w:p w14:paraId="572407CC" w14:textId="77777777" w:rsidR="00900E38" w:rsidRDefault="0090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DC17" w14:textId="57118D05" w:rsidR="002D79D5" w:rsidRDefault="002D79D5">
    <w:pPr>
      <w:pStyle w:val="a4"/>
      <w:jc w:val="center"/>
    </w:pPr>
    <w:r>
      <w:rPr>
        <w:rFonts w:hint="eastAsia"/>
      </w:rPr>
      <w:t>1-1-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 w14:paraId="77812C49" w14:textId="77777777" w:rsidR="002D79D5" w:rsidRDefault="002D79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5FEEE" w14:textId="77777777" w:rsidR="00900E38" w:rsidRDefault="00900E38">
      <w:r>
        <w:separator/>
      </w:r>
    </w:p>
  </w:footnote>
  <w:footnote w:type="continuationSeparator" w:id="0">
    <w:p w14:paraId="37FB2B5F" w14:textId="77777777" w:rsidR="00900E38" w:rsidRDefault="00900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4ED8" w14:textId="446F5A43" w:rsidR="00763A6B" w:rsidRDefault="006A1B36">
    <w:pPr>
      <w:pStyle w:val="a3"/>
      <w:jc w:val="center"/>
    </w:pPr>
    <w:r w:rsidRPr="006A1B36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A1B3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A1B36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A1B3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7A9E" w14:textId="4A995567" w:rsidR="00DF250C" w:rsidRDefault="00DF250C">
    <w:pPr>
      <w:pStyle w:val="a3"/>
      <w:jc w:val="center"/>
      <w:rPr>
        <w:rFonts w:ascii="標楷體" w:eastAsia="標楷體" w:hAnsi="標楷體"/>
        <w:b/>
        <w:spacing w:val="10"/>
        <w:sz w:val="32"/>
        <w:szCs w:val="36"/>
        <w:u w:val="single"/>
      </w:rPr>
    </w:pPr>
    <w:r w:rsidRPr="00DF250C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壹、總決算修正數</w:t>
    </w:r>
  </w:p>
  <w:p w14:paraId="4A555DD5" w14:textId="1021776E" w:rsidR="00763A6B" w:rsidRDefault="002D79D5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A1B36" w:rsidRPr="006A1B36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年度</w:t>
    </w:r>
    <w:r w:rsidR="006A1B36" w:rsidRPr="006A1B36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763A6B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>
      <w:rPr>
        <w:rFonts w:eastAsia="標楷體" w:hint="eastAsia"/>
        <w:b/>
        <w:spacing w:val="60"/>
        <w:sz w:val="32"/>
        <w:u w:val="single"/>
      </w:rPr>
      <w:t>入</w:t>
    </w:r>
    <w:r w:rsidR="00763A6B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63A6B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E38"/>
    <w:rsid w:val="000E0127"/>
    <w:rsid w:val="000F1FA6"/>
    <w:rsid w:val="001400AD"/>
    <w:rsid w:val="002C1B9B"/>
    <w:rsid w:val="002D79D5"/>
    <w:rsid w:val="004A7EFE"/>
    <w:rsid w:val="00610C0F"/>
    <w:rsid w:val="006A1B36"/>
    <w:rsid w:val="006C7AF6"/>
    <w:rsid w:val="00763A6B"/>
    <w:rsid w:val="00885D38"/>
    <w:rsid w:val="00900E38"/>
    <w:rsid w:val="00912D0E"/>
    <w:rsid w:val="00A8063F"/>
    <w:rsid w:val="00A95D81"/>
    <w:rsid w:val="00BE1755"/>
    <w:rsid w:val="00C87AFA"/>
    <w:rsid w:val="00C96114"/>
    <w:rsid w:val="00D74E0B"/>
    <w:rsid w:val="00D96A7F"/>
    <w:rsid w:val="00DC778E"/>
    <w:rsid w:val="00DF250C"/>
    <w:rsid w:val="00E120AC"/>
    <w:rsid w:val="00E57720"/>
    <w:rsid w:val="00F216E7"/>
    <w:rsid w:val="00F31595"/>
    <w:rsid w:val="00F7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87CE16"/>
  <w15:chartTrackingRefBased/>
  <w15:docId w15:val="{93300EC6-F232-4570-9B5E-D39662BA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2D79D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EoaMf8T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CF5-56F4-46B8-A903-55FF92DB0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uEoaMf8T歲入決算修正數明細表</Template>
  <TotalTime>42</TotalTime>
  <Pages>1</Pages>
  <Words>148</Words>
  <Characters>181</Characters>
  <Application>Microsoft Office Word</Application>
  <DocSecurity>0</DocSecurity>
  <Lines>1</Lines>
  <Paragraphs>1</Paragraphs>
  <ScaleCrop>false</ScaleCrop>
  <Company>N.A.O.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林郡瀅</dc:creator>
  <cp:keywords/>
  <cp:lastModifiedBy>林郡瀅</cp:lastModifiedBy>
  <cp:revision>6</cp:revision>
  <cp:lastPrinted>2026-06-15T09:02:00Z</cp:lastPrinted>
  <dcterms:created xsi:type="dcterms:W3CDTF">2026-06-15T08:43:00Z</dcterms:created>
  <dcterms:modified xsi:type="dcterms:W3CDTF">2026-06-15T09:13:00Z</dcterms:modified>
</cp:coreProperties>
</file>