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371878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931A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371878">
        <w:trPr>
          <w:cantSplit/>
          <w:trHeight w:val="270"/>
          <w:tblHeader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371878">
        <w:trPr>
          <w:cantSplit/>
          <w:tblHeader/>
        </w:trPr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371878">
        <w:trPr>
          <w:cantSplit/>
          <w:trHeight w:val="260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:rsidTr="00371878">
        <w:trPr>
          <w:cantSplit/>
          <w:trHeight w:val="128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371878">
        <w:trPr>
          <w:cantSplit/>
          <w:trHeight w:val="127"/>
          <w:tblHeader/>
        </w:trPr>
        <w:tc>
          <w:tcPr>
            <w:tcW w:w="851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D931A3" w:rsidRPr="00C36490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36490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3,522,111,729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1,571,778,998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1,571,778,998</w:t>
            </w:r>
          </w:p>
        </w:tc>
      </w:tr>
      <w:tr w:rsidR="00D931A3" w:rsidRPr="00C36490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3649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3,521,897,370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1,571,564,639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189,168,958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1,761,163,773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214,359</w:t>
            </w:r>
          </w:p>
          <w:p w:rsidR="00D931A3" w:rsidRPr="00C36490" w:rsidRDefault="00D931A3" w:rsidP="00371878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C36490">
              <w:rPr>
                <w:rFonts w:ascii="新細明體" w:hAnsi="新細明體"/>
                <w:b/>
                <w:noProof/>
                <w:spacing w:val="-6"/>
                <w:sz w:val="20"/>
              </w:rPr>
              <w:t>1,571,564,639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862,176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46,556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815,620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46,556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815,620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2,062,743,857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85,968,505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1,126,804,181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849,971,171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85,968,505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1,126,804,181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849,971,171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38,337,840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385,335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24,812,505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13,140,000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385,335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24,812,505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13,140,000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148,157,220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61,960,766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86,196,454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61,960,766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86,196,454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836,727,305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77,581,427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213,396,609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545,749,269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77,581,427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213,396,609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545,749,269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24,121,045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13,307,243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10,813,802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13,307,243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10,813,802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88,010,342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2,498,172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82,941,237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2,570,933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2,498,172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82,941,237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2,570,933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31,833,439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40,593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11,164,714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20,628,132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40,593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11,164,714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214,359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20,628,132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54,439,885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4,517,566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49,922,319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4,517,566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49,922,319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92,884,696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4,469,970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80,550,055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7,864,671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4,469,970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80,550,055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7,864,671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127,984,158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13,014,839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80,339,112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34,630,207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13,014,839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80,339,112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34,630,207</w:t>
            </w:r>
          </w:p>
        </w:tc>
      </w:tr>
      <w:tr w:rsidR="00D931A3" w:rsidTr="003718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shd w:val="clear" w:color="auto" w:fill="auto"/>
            <w:vAlign w:val="center"/>
          </w:tcPr>
          <w:p w:rsidR="00D931A3" w:rsidRDefault="00D931A3" w:rsidP="00371878">
            <w:pPr>
              <w:jc w:val="center"/>
              <w:rPr>
                <w:rFonts w:ascii="新細明體" w:hAnsi="新細明體"/>
                <w:sz w:val="20"/>
              </w:rPr>
            </w:pPr>
            <w:r w:rsidRPr="001F395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D931A3" w:rsidRDefault="00D931A3" w:rsidP="0037187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1F395E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15,795,407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645,995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15,149,412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645,995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/>
                <w:noProof/>
                <w:spacing w:val="-6"/>
                <w:sz w:val="20"/>
              </w:rPr>
              <w:t>15,149,412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931A3" w:rsidRPr="008B0CCA" w:rsidRDefault="00D931A3" w:rsidP="00371878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F395E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D867AC" w:rsidSect="00C82B0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878" w:rsidRDefault="00371878">
      <w:r>
        <w:separator/>
      </w:r>
    </w:p>
  </w:endnote>
  <w:endnote w:type="continuationSeparator" w:id="0">
    <w:p w:rsidR="00371878" w:rsidRDefault="0037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Content>
      <w:p w:rsidR="00C82B0C" w:rsidRPr="00C82B0C" w:rsidRDefault="00C82B0C" w:rsidP="00C82B0C">
        <w:pPr>
          <w:pStyle w:val="a4"/>
          <w:ind w:right="240"/>
          <w:jc w:val="center"/>
          <w:rPr>
            <w:rFonts w:ascii="標楷體" w:eastAsia="標楷體" w:hAnsi="標楷體" w:hint="eastAsia"/>
            <w:sz w:val="24"/>
          </w:rPr>
        </w:pPr>
        <w:r>
          <w:rPr>
            <w:rFonts w:ascii="標楷體" w:eastAsia="標楷體" w:hAnsi="標楷體" w:hint="eastAsia"/>
          </w:rPr>
          <w:t>第</w:t>
        </w:r>
        <w:r>
          <w:rPr>
            <w:rFonts w:ascii="標楷體" w:eastAsia="標楷體" w:hAnsi="標楷體" w:hint="eastAsia"/>
          </w:rPr>
          <w:t>14</w:t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878" w:rsidRDefault="00371878">
      <w:r>
        <w:separator/>
      </w:r>
    </w:p>
  </w:footnote>
  <w:footnote w:type="continuationSeparator" w:id="0">
    <w:p w:rsidR="00371878" w:rsidRDefault="00371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78" w:rsidRDefault="00371878">
    <w:pPr>
      <w:jc w:val="center"/>
    </w:pPr>
    <w:r w:rsidRPr="0037187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37187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371878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71878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371878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78" w:rsidRDefault="00371878">
    <w:pPr>
      <w:jc w:val="center"/>
      <w:rPr>
        <w:rFonts w:ascii="標楷體" w:eastAsia="標楷體" w:hAnsi="標楷體"/>
        <w:b/>
        <w:sz w:val="32"/>
      </w:rPr>
    </w:pPr>
    <w:r w:rsidRPr="0037187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371878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37187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371878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A3"/>
    <w:rsid w:val="0001712C"/>
    <w:rsid w:val="000A3326"/>
    <w:rsid w:val="001214FD"/>
    <w:rsid w:val="001A4B2C"/>
    <w:rsid w:val="003245DF"/>
    <w:rsid w:val="00371878"/>
    <w:rsid w:val="003F092B"/>
    <w:rsid w:val="004E0B7F"/>
    <w:rsid w:val="00734FFE"/>
    <w:rsid w:val="00775C5D"/>
    <w:rsid w:val="008B0CCA"/>
    <w:rsid w:val="008E605A"/>
    <w:rsid w:val="009D2E50"/>
    <w:rsid w:val="00AA7593"/>
    <w:rsid w:val="00AB6EA1"/>
    <w:rsid w:val="00B27658"/>
    <w:rsid w:val="00B72540"/>
    <w:rsid w:val="00C82B0C"/>
    <w:rsid w:val="00CE74C9"/>
    <w:rsid w:val="00D867AC"/>
    <w:rsid w:val="00D931A3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6384697"/>
  <w15:chartTrackingRefBased/>
  <w15:docId w15:val="{12F4C350-A635-4643-A327-813C090E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C82B0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TRdpQSd0ciz7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vTRdpQSd0ciz7以前年度歲出決算審定表.dot</Template>
  <TotalTime>0</TotalTime>
  <Pages>1</Pages>
  <Words>618</Words>
  <Characters>1333</Characters>
  <Application>Microsoft Office Word</Application>
  <DocSecurity>0</DocSecurity>
  <Lines>11</Lines>
  <Paragraphs>3</Paragraphs>
  <ScaleCrop>false</ScaleCrop>
  <Company>N.A.O.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談采庭</dc:creator>
  <cp:keywords/>
  <cp:lastModifiedBy>曹承淯</cp:lastModifiedBy>
  <cp:revision>4</cp:revision>
  <dcterms:created xsi:type="dcterms:W3CDTF">2026-05-18T07:50:00Z</dcterms:created>
  <dcterms:modified xsi:type="dcterms:W3CDTF">2026-06-29T06:28:00Z</dcterms:modified>
</cp:coreProperties>
</file>