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909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:rsidTr="001F0EC8">
        <w:trPr>
          <w:cantSplit/>
          <w:trHeight w:val="270"/>
          <w:tblHeader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25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4C0CEE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:rsidTr="001F0EC8">
        <w:trPr>
          <w:cantSplit/>
          <w:trHeight w:val="270"/>
          <w:tblHeader/>
        </w:trPr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258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:rsidTr="001F0EC8">
        <w:trPr>
          <w:cantSplit/>
          <w:tblHeader/>
        </w:trPr>
        <w:tc>
          <w:tcPr>
            <w:tcW w:w="851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09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:rsidTr="001F0EC8">
        <w:trPr>
          <w:cantSplit/>
          <w:trHeight w:val="260"/>
          <w:tblHeader/>
        </w:trPr>
        <w:tc>
          <w:tcPr>
            <w:tcW w:w="851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</w:tr>
      <w:tr w:rsidR="00D867AC" w:rsidTr="001F0EC8">
        <w:trPr>
          <w:cantSplit/>
          <w:trHeight w:val="128"/>
          <w:tblHeader/>
        </w:trPr>
        <w:tc>
          <w:tcPr>
            <w:tcW w:w="851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:rsidTr="001F0EC8">
        <w:trPr>
          <w:cantSplit/>
          <w:trHeight w:val="127"/>
          <w:tblHeader/>
        </w:trPr>
        <w:tc>
          <w:tcPr>
            <w:tcW w:w="851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4C0CEE" w:rsidRPr="005572FF" w:rsidTr="001F0E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572FF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/>
                <w:b/>
                <w:noProof/>
                <w:spacing w:val="-6"/>
                <w:sz w:val="20"/>
              </w:rPr>
              <w:t>3,522,111,729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/>
                <w:b/>
                <w:noProof/>
                <w:spacing w:val="-6"/>
                <w:sz w:val="20"/>
              </w:rPr>
              <w:t>189,168,958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/>
                <w:b/>
                <w:noProof/>
                <w:spacing w:val="-6"/>
                <w:sz w:val="20"/>
              </w:rPr>
              <w:t>1,761,163,773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/>
                <w:b/>
                <w:noProof/>
                <w:spacing w:val="-6"/>
                <w:sz w:val="20"/>
              </w:rPr>
              <w:t>1,571,778,998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/>
                <w:b/>
                <w:noProof/>
                <w:spacing w:val="-6"/>
                <w:sz w:val="20"/>
              </w:rPr>
              <w:t>189,168,958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/>
                <w:b/>
                <w:noProof/>
                <w:spacing w:val="-6"/>
                <w:sz w:val="20"/>
              </w:rPr>
              <w:t>1,761,163,773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/>
                <w:b/>
                <w:noProof/>
                <w:spacing w:val="-6"/>
                <w:sz w:val="20"/>
              </w:rPr>
              <w:t>1,571,778,998</w:t>
            </w:r>
          </w:p>
        </w:tc>
      </w:tr>
      <w:tr w:rsidR="004C0CEE" w:rsidRPr="005572FF" w:rsidTr="001F0E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572FF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/>
                <w:b/>
                <w:noProof/>
                <w:spacing w:val="-6"/>
                <w:sz w:val="20"/>
              </w:rPr>
              <w:t>214,359</w:t>
            </w:r>
          </w:p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/>
                <w:b/>
                <w:noProof/>
                <w:spacing w:val="-6"/>
                <w:sz w:val="20"/>
              </w:rPr>
              <w:t>3,521,897,370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/>
                <w:b/>
                <w:noProof/>
                <w:spacing w:val="-6"/>
                <w:sz w:val="20"/>
              </w:rPr>
              <w:t>189,168,958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/>
                <w:b/>
                <w:noProof/>
                <w:spacing w:val="-6"/>
                <w:sz w:val="20"/>
              </w:rPr>
              <w:t>1,761,163,773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/>
                <w:b/>
                <w:noProof/>
                <w:spacing w:val="-6"/>
                <w:sz w:val="20"/>
              </w:rPr>
              <w:t>214,359</w:t>
            </w:r>
          </w:p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/>
                <w:b/>
                <w:noProof/>
                <w:spacing w:val="-6"/>
                <w:sz w:val="20"/>
              </w:rPr>
              <w:t>1,571,564,639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/>
                <w:b/>
                <w:noProof/>
                <w:spacing w:val="-6"/>
                <w:sz w:val="20"/>
              </w:rPr>
              <w:t>189,168,958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/>
                <w:b/>
                <w:noProof/>
                <w:spacing w:val="-6"/>
                <w:sz w:val="20"/>
              </w:rPr>
              <w:t>1,761,163,773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/>
                <w:b/>
                <w:noProof/>
                <w:spacing w:val="-6"/>
                <w:sz w:val="20"/>
              </w:rPr>
              <w:t>214,359</w:t>
            </w:r>
          </w:p>
          <w:p w:rsidR="004C0CEE" w:rsidRPr="005572FF" w:rsidRDefault="004C0CEE" w:rsidP="00C57BA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72FF">
              <w:rPr>
                <w:rFonts w:ascii="新細明體" w:hAnsi="新細明體"/>
                <w:b/>
                <w:noProof/>
                <w:spacing w:val="-6"/>
                <w:sz w:val="20"/>
              </w:rPr>
              <w:t>1,571,564,639</w:t>
            </w:r>
          </w:p>
        </w:tc>
      </w:tr>
      <w:tr w:rsidR="004C0CEE" w:rsidTr="001F0E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4C0CEE" w:rsidRDefault="004C0CEE" w:rsidP="00C57BA7">
            <w:pPr>
              <w:jc w:val="center"/>
              <w:rPr>
                <w:rFonts w:ascii="新細明體" w:hAnsi="新細明體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4C0CEE" w:rsidRDefault="004C0CEE" w:rsidP="00C57BA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26CE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62,915,092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1,470,417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47,453,868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13,990,807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1,470,417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47,453,868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13,990,807</w:t>
            </w:r>
          </w:p>
        </w:tc>
      </w:tr>
      <w:tr w:rsidR="004C0CEE" w:rsidTr="001F0E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4C0CEE" w:rsidRDefault="004C0CEE" w:rsidP="00C57BA7">
            <w:pPr>
              <w:jc w:val="center"/>
              <w:rPr>
                <w:rFonts w:ascii="新細明體" w:hAnsi="新細明體"/>
                <w:sz w:val="20"/>
              </w:rPr>
            </w:pPr>
            <w:r w:rsidRPr="009226CE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4C0CEE" w:rsidRDefault="004C0CEE" w:rsidP="00C57BA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26CE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862,176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46,556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815,620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46,556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815,620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C0CEE" w:rsidTr="001F0E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4C0CEE" w:rsidRDefault="004C0CEE" w:rsidP="00C57BA7">
            <w:pPr>
              <w:jc w:val="center"/>
              <w:rPr>
                <w:rFonts w:ascii="新細明體" w:hAnsi="新細明體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z w:val="20"/>
              </w:rPr>
              <w:t>107－113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4C0CEE" w:rsidRDefault="004C0CEE" w:rsidP="00C57BA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26CE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214,359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117,842,043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1,761,782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32,512,786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214,359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83,567,475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1,761,782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32,512,786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214,359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83,567,475</w:t>
            </w:r>
          </w:p>
        </w:tc>
      </w:tr>
      <w:tr w:rsidR="004C0CEE" w:rsidTr="001F0E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4C0CEE" w:rsidRDefault="004C0CEE" w:rsidP="00C57BA7">
            <w:pPr>
              <w:jc w:val="center"/>
              <w:rPr>
                <w:rFonts w:ascii="新細明體" w:hAnsi="新細明體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4C0CEE" w:rsidRDefault="004C0CEE" w:rsidP="00C57BA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26CE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88,010,342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2,498,172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82,941,237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2,570,933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2,498,172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82,941,237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2,570,933</w:t>
            </w:r>
          </w:p>
        </w:tc>
      </w:tr>
      <w:tr w:rsidR="004C0CEE" w:rsidTr="001F0E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4C0CEE" w:rsidRDefault="004C0CEE" w:rsidP="00C57BA7">
            <w:pPr>
              <w:jc w:val="center"/>
              <w:rPr>
                <w:rFonts w:ascii="新細明體" w:hAnsi="新細明體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z w:val="20"/>
              </w:rPr>
              <w:t>106－</w:t>
            </w:r>
            <w:r w:rsidRPr="009226CE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4C0CEE" w:rsidRDefault="004C0CEE" w:rsidP="00C57BA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26CE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5,728,619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2,596,887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3,131,732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2,596,887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3,131,732</w:t>
            </w:r>
          </w:p>
        </w:tc>
      </w:tr>
      <w:tr w:rsidR="004C0CEE" w:rsidTr="001F0E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4C0CEE" w:rsidRDefault="004C0CEE" w:rsidP="00C57BA7">
            <w:pPr>
              <w:jc w:val="center"/>
              <w:rPr>
                <w:rFonts w:ascii="新細明體" w:hAnsi="新細明體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z w:val="20"/>
              </w:rPr>
              <w:t>108－113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4C0CEE" w:rsidRDefault="004C0CEE" w:rsidP="00C57BA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26CE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1,060,359,964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79,157,860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321,204,225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659,997,879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79,157,860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321,204,225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659,997,879</w:t>
            </w:r>
          </w:p>
        </w:tc>
      </w:tr>
      <w:tr w:rsidR="004C0CEE" w:rsidTr="001F0E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4C0CEE" w:rsidRDefault="004C0CEE" w:rsidP="00C57BA7">
            <w:pPr>
              <w:jc w:val="center"/>
              <w:rPr>
                <w:rFonts w:ascii="新細明體" w:hAnsi="新細明體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z w:val="20"/>
              </w:rPr>
              <w:t>109－113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4C0CEE" w:rsidRDefault="004C0CEE" w:rsidP="00C57BA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26CE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285,548,683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12,714,649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224,212,380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48,621,654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12,714,649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224,212,380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48,621,654</w:t>
            </w:r>
          </w:p>
        </w:tc>
      </w:tr>
      <w:tr w:rsidR="004C0CEE" w:rsidTr="001F0E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4C0CEE" w:rsidRDefault="004C0CEE" w:rsidP="00C57BA7">
            <w:pPr>
              <w:jc w:val="center"/>
              <w:rPr>
                <w:rFonts w:ascii="新細明體" w:hAnsi="新細明體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z w:val="20"/>
              </w:rPr>
              <w:t>101－113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4C0CEE" w:rsidRDefault="004C0CEE" w:rsidP="00C57BA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26CE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316,874,032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25,845,816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140,658,375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150,369,841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25,845,816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140,658,375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150,369,841</w:t>
            </w:r>
          </w:p>
        </w:tc>
      </w:tr>
      <w:tr w:rsidR="004C0CEE" w:rsidTr="001F0E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4C0CEE" w:rsidRDefault="004C0CEE" w:rsidP="00C57BA7">
            <w:pPr>
              <w:jc w:val="center"/>
              <w:rPr>
                <w:rFonts w:ascii="新細明體" w:hAnsi="新細明體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z w:val="20"/>
              </w:rPr>
              <w:t>109－113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4C0CEE" w:rsidRDefault="004C0CEE" w:rsidP="00C57BA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26CE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839,559,310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33,437,891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380,310,241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425,811,178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33,437,891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380,310,241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425,811,178</w:t>
            </w:r>
          </w:p>
        </w:tc>
      </w:tr>
      <w:tr w:rsidR="004C0CEE" w:rsidTr="001F0E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4C0CEE" w:rsidRDefault="004C0CEE" w:rsidP="00C57BA7">
            <w:pPr>
              <w:jc w:val="center"/>
              <w:rPr>
                <w:rFonts w:ascii="新細明體" w:hAnsi="新細明體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z w:val="20"/>
              </w:rPr>
              <w:t>107－113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4C0CEE" w:rsidRDefault="004C0CEE" w:rsidP="00C57BA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26CE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425,873,017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18,436,932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255,919,460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151,516,625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18,436,932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255,919,460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151,516,625</w:t>
            </w:r>
          </w:p>
        </w:tc>
      </w:tr>
      <w:tr w:rsidR="004C0CEE" w:rsidTr="001F0E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4C0CEE" w:rsidRDefault="004C0CEE" w:rsidP="00C57BA7">
            <w:pPr>
              <w:jc w:val="center"/>
              <w:rPr>
                <w:rFonts w:ascii="新細明體" w:hAnsi="新細明體"/>
                <w:sz w:val="20"/>
              </w:rPr>
            </w:pPr>
            <w:r w:rsidRPr="009226CE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4C0CEE" w:rsidRDefault="004C0CEE" w:rsidP="00C57BA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26CE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720,000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720,000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720,000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C0CEE" w:rsidTr="001F0E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4C0CEE" w:rsidRDefault="004C0CEE" w:rsidP="00C57BA7">
            <w:pPr>
              <w:jc w:val="center"/>
              <w:rPr>
                <w:rFonts w:ascii="新細明體" w:hAnsi="新細明體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4C0CEE" w:rsidRDefault="004C0CEE" w:rsidP="00C57BA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26CE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38,776,799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352,334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25,424,465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13,000,000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352,334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25,424,465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13,000,000</w:t>
            </w:r>
          </w:p>
        </w:tc>
      </w:tr>
      <w:tr w:rsidR="004C0CEE" w:rsidTr="001F0E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4C0CEE" w:rsidRDefault="004C0CEE" w:rsidP="00C57BA7">
            <w:pPr>
              <w:jc w:val="center"/>
              <w:rPr>
                <w:rFonts w:ascii="新細明體" w:hAnsi="新細明體"/>
                <w:sz w:val="20"/>
              </w:rPr>
            </w:pPr>
            <w:r w:rsidRPr="009226CE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4C0CEE" w:rsidRDefault="004C0CEE" w:rsidP="00C57BA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26CE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21,014,152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298,760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20,715,392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298,760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20,715,392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C0CEE" w:rsidTr="001F0E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4C0CEE" w:rsidRDefault="004C0CEE" w:rsidP="00C57BA7">
            <w:pPr>
              <w:jc w:val="center"/>
              <w:rPr>
                <w:rFonts w:ascii="新細明體" w:hAnsi="新細明體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4C0CEE" w:rsidRDefault="004C0CEE" w:rsidP="00C57BA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26CE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54,439,885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4,517,566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49,922,319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4,517,566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49,922,319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C0CEE" w:rsidTr="001F0E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4C0CEE" w:rsidRDefault="004C0CEE" w:rsidP="00C57BA7">
            <w:pPr>
              <w:jc w:val="center"/>
              <w:rPr>
                <w:rFonts w:ascii="新細明體" w:hAnsi="新細明體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4C0CEE" w:rsidRDefault="004C0CEE" w:rsidP="00C57BA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26CE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187,577,849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7,984,228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160,607,106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18,986,515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7,984,228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160,607,106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18,986,515</w:t>
            </w:r>
          </w:p>
        </w:tc>
      </w:tr>
      <w:tr w:rsidR="004C0CEE" w:rsidTr="001F0EC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4C0CEE" w:rsidRDefault="004C0CEE" w:rsidP="00C57BA7">
            <w:pPr>
              <w:jc w:val="center"/>
              <w:rPr>
                <w:rFonts w:ascii="新細明體" w:hAnsi="新細明體"/>
                <w:sz w:val="20"/>
              </w:rPr>
            </w:pPr>
            <w:r w:rsidRPr="009226CE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4C0CEE" w:rsidRDefault="004C0CEE" w:rsidP="00C57BA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26CE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15,795,407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645,995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15,149,412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645,995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/>
                <w:noProof/>
                <w:spacing w:val="-6"/>
                <w:sz w:val="20"/>
              </w:rPr>
              <w:t>15,149,412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4C0CEE" w:rsidRPr="008B0CCA" w:rsidRDefault="004C0CEE" w:rsidP="00C57BA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26C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:rsidR="00D867AC" w:rsidRDefault="00D867AC" w:rsidP="00ED19D3">
      <w:pPr>
        <w:ind w:right="414"/>
        <w:rPr>
          <w:rFonts w:eastAsia="標楷體"/>
          <w:sz w:val="22"/>
        </w:rPr>
      </w:pPr>
      <w:bookmarkStart w:id="0" w:name="_GoBack"/>
      <w:bookmarkEnd w:id="0"/>
    </w:p>
    <w:sectPr w:rsidR="00D867AC" w:rsidSect="00233286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CEE" w:rsidRDefault="004C0CEE">
      <w:r>
        <w:separator/>
      </w:r>
    </w:p>
  </w:endnote>
  <w:endnote w:type="continuationSeparator" w:id="0">
    <w:p w:rsidR="004C0CEE" w:rsidRDefault="004C0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 w:hint="eastAsia"/>
      </w:rPr>
      <w:id w:val="1469329449"/>
      <w:docPartObj>
        <w:docPartGallery w:val="Page Numbers (Bottom of Page)"/>
        <w:docPartUnique/>
      </w:docPartObj>
    </w:sdtPr>
    <w:sdtContent>
      <w:p w:rsidR="00233286" w:rsidRPr="00233286" w:rsidRDefault="00233286" w:rsidP="00233286">
        <w:pPr>
          <w:pStyle w:val="a4"/>
          <w:ind w:right="240"/>
          <w:jc w:val="center"/>
          <w:rPr>
            <w:rFonts w:ascii="標楷體" w:eastAsia="標楷體" w:hAnsi="標楷體"/>
            <w:sz w:val="24"/>
          </w:rPr>
        </w:pPr>
        <w:r>
          <w:rPr>
            <w:rFonts w:ascii="標楷體" w:eastAsia="標楷體" w:hAnsi="標楷體" w:hint="eastAsia"/>
          </w:rPr>
          <w:t>第1</w:t>
        </w:r>
        <w:r>
          <w:rPr>
            <w:rFonts w:ascii="標楷體" w:eastAsia="標楷體" w:hAnsi="標楷體" w:hint="eastAsia"/>
          </w:rPr>
          <w:t>3</w:t>
        </w:r>
        <w:sdt>
          <w:sdtPr>
            <w:rPr>
              <w:rFonts w:ascii="標楷體" w:eastAsia="標楷體" w:hAnsi="標楷體" w:hint="eastAsia"/>
            </w:rPr>
            <w:id w:val="887915929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標楷體" w:eastAsia="標楷體" w:hAnsi="標楷體" w:hint="eastAsia"/>
              </w:rPr>
              <w:t>頁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CEE" w:rsidRDefault="004C0CEE">
      <w:r>
        <w:separator/>
      </w:r>
    </w:p>
  </w:footnote>
  <w:footnote w:type="continuationSeparator" w:id="0">
    <w:p w:rsidR="004C0CEE" w:rsidRDefault="004C0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7AC" w:rsidRDefault="001F0EC8">
    <w:pPr>
      <w:jc w:val="center"/>
    </w:pPr>
    <w:r w:rsidRPr="001F0EC8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r w:rsidRPr="001F0EC8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1F0EC8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1F0EC8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1F0EC8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7AC" w:rsidRDefault="001F0EC8">
    <w:pPr>
      <w:jc w:val="center"/>
      <w:rPr>
        <w:rFonts w:ascii="標楷體" w:eastAsia="標楷體" w:hAnsi="標楷體"/>
        <w:b/>
        <w:sz w:val="32"/>
      </w:rPr>
    </w:pPr>
    <w:r w:rsidRPr="001F0EC8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r w:rsidRPr="001F0EC8">
      <w:rPr>
        <w:rFonts w:ascii="標楷體" w:eastAsia="標楷體" w:hAnsi="標楷體" w:hint="eastAsia"/>
        <w:b/>
        <w:spacing w:val="60"/>
        <w:sz w:val="32"/>
        <w:u w:val="single"/>
      </w:rPr>
      <w:t>114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1F0EC8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1F0EC8">
      <w:rPr>
        <w:rFonts w:ascii="標楷體" w:eastAsia="標楷體" w:hAnsi="標楷體"/>
        <w:b/>
        <w:spacing w:val="60"/>
        <w:sz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CEE"/>
    <w:rsid w:val="0001712C"/>
    <w:rsid w:val="000A3326"/>
    <w:rsid w:val="001214FD"/>
    <w:rsid w:val="001A4B2C"/>
    <w:rsid w:val="001F0EC8"/>
    <w:rsid w:val="00233286"/>
    <w:rsid w:val="003F092B"/>
    <w:rsid w:val="004C0CEE"/>
    <w:rsid w:val="004E0B7F"/>
    <w:rsid w:val="00734FFE"/>
    <w:rsid w:val="00775C5D"/>
    <w:rsid w:val="008B0CCA"/>
    <w:rsid w:val="008E605A"/>
    <w:rsid w:val="009D2E50"/>
    <w:rsid w:val="00AA7593"/>
    <w:rsid w:val="00AB6EA1"/>
    <w:rsid w:val="00B27658"/>
    <w:rsid w:val="00CE74C9"/>
    <w:rsid w:val="00D867AC"/>
    <w:rsid w:val="00EC414C"/>
    <w:rsid w:val="00ED19D3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A6358FC"/>
  <w15:chartTrackingRefBased/>
  <w15:docId w15:val="{D98BA9E8-837E-4AD9-B8F0-01D283577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semiHidden/>
    <w:rsid w:val="0023328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yIQSU1XbgKQ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yIQSU1XbgKQ以前年度歲出決算審定表.dot</Template>
  <TotalTime>1</TotalTime>
  <Pages>1</Pages>
  <Words>745</Words>
  <Characters>1676</Characters>
  <Application>Microsoft Office Word</Application>
  <DocSecurity>0</DocSecurity>
  <Lines>13</Lines>
  <Paragraphs>4</Paragraphs>
  <ScaleCrop>false</ScaleCrop>
  <Company>N.A.O.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談采庭</dc:creator>
  <cp:keywords/>
  <cp:lastModifiedBy>曹承淯</cp:lastModifiedBy>
  <cp:revision>3</cp:revision>
  <dcterms:created xsi:type="dcterms:W3CDTF">2026-05-18T05:42:00Z</dcterms:created>
  <dcterms:modified xsi:type="dcterms:W3CDTF">2026-06-29T06:27:00Z</dcterms:modified>
</cp:coreProperties>
</file>