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371"/>
        <w:gridCol w:w="1699"/>
        <w:gridCol w:w="1484"/>
        <w:gridCol w:w="1482"/>
        <w:gridCol w:w="1482"/>
        <w:gridCol w:w="91"/>
        <w:gridCol w:w="1392"/>
        <w:gridCol w:w="1484"/>
        <w:gridCol w:w="1484"/>
        <w:gridCol w:w="1483"/>
        <w:gridCol w:w="1484"/>
        <w:gridCol w:w="1486"/>
        <w:gridCol w:w="1483"/>
        <w:gridCol w:w="1484"/>
        <w:gridCol w:w="1484"/>
        <w:gridCol w:w="1481"/>
        <w:gridCol w:w="10"/>
      </w:tblGrid>
      <w:tr w:rsidR="00D46CDC" w:rsidTr="00E866F7">
        <w:trPr>
          <w:cantSplit/>
          <w:trHeight w:val="270"/>
          <w:tblHeader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1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9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A417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:rsidTr="00E866F7">
        <w:trPr>
          <w:cantSplit/>
          <w:trHeight w:val="270"/>
          <w:tblHeader/>
        </w:trPr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3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866F7" w:rsidTr="00E866F7">
        <w:trPr>
          <w:gridAfter w:val="1"/>
          <w:wAfter w:w="10" w:type="dxa"/>
          <w:cantSplit/>
          <w:trHeight w:val="397"/>
          <w:tblHeader/>
        </w:trPr>
        <w:tc>
          <w:tcPr>
            <w:tcW w:w="849" w:type="dxa"/>
            <w:gridSpan w:val="2"/>
            <w:vMerge w:val="restart"/>
            <w:tcBorders>
              <w:left w:val="nil"/>
            </w:tcBorders>
            <w:vAlign w:val="center"/>
          </w:tcPr>
          <w:p w:rsidR="00E866F7" w:rsidRDefault="00E866F7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:rsidR="00E866F7" w:rsidRDefault="00E866F7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85" w:type="dxa"/>
            <w:vMerge w:val="restart"/>
            <w:vAlign w:val="center"/>
          </w:tcPr>
          <w:p w:rsidR="00E866F7" w:rsidRDefault="00E866F7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931" w:type="dxa"/>
            <w:gridSpan w:val="5"/>
            <w:vAlign w:val="center"/>
          </w:tcPr>
          <w:p w:rsidR="00E866F7" w:rsidRDefault="00E866F7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932" w:type="dxa"/>
            <w:gridSpan w:val="4"/>
            <w:vAlign w:val="center"/>
          </w:tcPr>
          <w:p w:rsidR="00E866F7" w:rsidRDefault="00E866F7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32" w:type="dxa"/>
            <w:gridSpan w:val="4"/>
            <w:tcBorders>
              <w:right w:val="nil"/>
            </w:tcBorders>
            <w:vAlign w:val="center"/>
          </w:tcPr>
          <w:p w:rsidR="00E866F7" w:rsidRDefault="00E866F7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E866F7" w:rsidTr="00E866F7">
        <w:trPr>
          <w:cantSplit/>
          <w:trHeight w:val="397"/>
          <w:tblHeader/>
        </w:trPr>
        <w:tc>
          <w:tcPr>
            <w:tcW w:w="847" w:type="dxa"/>
            <w:gridSpan w:val="2"/>
            <w:vMerge/>
            <w:tcBorders>
              <w:left w:val="nil"/>
            </w:tcBorders>
            <w:vAlign w:val="center"/>
          </w:tcPr>
          <w:p w:rsidR="00E866F7" w:rsidRDefault="00E866F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0" w:type="dxa"/>
            <w:vMerge/>
            <w:vAlign w:val="center"/>
          </w:tcPr>
          <w:p w:rsidR="00E866F7" w:rsidRDefault="00E866F7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4" w:type="dxa"/>
            <w:vMerge/>
            <w:vAlign w:val="center"/>
          </w:tcPr>
          <w:p w:rsidR="00E866F7" w:rsidRDefault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3" w:type="dxa"/>
            <w:vAlign w:val="center"/>
          </w:tcPr>
          <w:p w:rsidR="00E866F7" w:rsidRP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pacing w:val="-6"/>
                <w:sz w:val="20"/>
              </w:rPr>
            </w:pPr>
            <w:r w:rsidRPr="00E866F7">
              <w:rPr>
                <w:rFonts w:ascii="標楷體" w:eastAsia="標楷體" w:hAnsi="標楷體" w:hint="eastAsia"/>
                <w:spacing w:val="-6"/>
                <w:sz w:val="20"/>
              </w:rPr>
              <w:t>減免</w:t>
            </w:r>
            <w:r w:rsidRPr="00E866F7">
              <w:rPr>
                <w:rFonts w:ascii="標楷體" w:eastAsia="標楷體" w:hAnsi="標楷體" w:hint="eastAsia"/>
                <w:bCs/>
                <w:spacing w:val="-6"/>
                <w:sz w:val="20"/>
              </w:rPr>
              <w:t>（註銷）</w:t>
            </w:r>
            <w:r w:rsidRPr="00E866F7">
              <w:rPr>
                <w:rFonts w:ascii="標楷體" w:eastAsia="標楷體" w:hAnsi="標楷體" w:hint="eastAsia"/>
                <w:spacing w:val="-6"/>
                <w:sz w:val="20"/>
              </w:rPr>
              <w:t>數</w:t>
            </w:r>
          </w:p>
        </w:tc>
        <w:tc>
          <w:tcPr>
            <w:tcW w:w="1483" w:type="dxa"/>
            <w:vAlign w:val="center"/>
          </w:tcPr>
          <w:p w:rsidR="00E866F7" w:rsidRDefault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3" w:type="dxa"/>
            <w:gridSpan w:val="2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84" w:type="dxa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84" w:type="dxa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bCs/>
                <w:spacing w:val="-6"/>
                <w:sz w:val="20"/>
              </w:rPr>
              <w:t>減免（註銷）數</w:t>
            </w:r>
          </w:p>
        </w:tc>
        <w:tc>
          <w:tcPr>
            <w:tcW w:w="1483" w:type="dxa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4" w:type="dxa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86" w:type="dxa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83" w:type="dxa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bCs/>
                <w:spacing w:val="-6"/>
                <w:sz w:val="20"/>
              </w:rPr>
              <w:t>減免（註銷）數</w:t>
            </w:r>
          </w:p>
        </w:tc>
        <w:tc>
          <w:tcPr>
            <w:tcW w:w="1484" w:type="dxa"/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4" w:type="dxa"/>
            <w:tcBorders>
              <w:right w:val="nil"/>
            </w:tcBorders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E866F7" w:rsidRDefault="00E866F7" w:rsidP="00E866F7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:rsidTr="00E866F7">
        <w:trPr>
          <w:cantSplit/>
          <w:trHeight w:val="397"/>
          <w:tblHeader/>
        </w:trPr>
        <w:tc>
          <w:tcPr>
            <w:tcW w:w="847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3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:rsidTr="00E866F7">
        <w:trPr>
          <w:cantSplit/>
          <w:trHeight w:val="397"/>
          <w:tblHeader/>
        </w:trPr>
        <w:tc>
          <w:tcPr>
            <w:tcW w:w="847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3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3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4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2A4176" w:rsidRPr="00571C3C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66F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1,373,564,756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54,348,727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466,902,396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852,313,633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54,348,727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466,902,396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852,313,633</w:t>
            </w:r>
          </w:p>
        </w:tc>
      </w:tr>
      <w:tr w:rsidR="002A4176" w:rsidRPr="00571C3C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66F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1,373,564,756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54,348,727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466,902,396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852,313,633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54,348,727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466,902,396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/>
                <w:b/>
                <w:noProof/>
                <w:sz w:val="20"/>
              </w:rPr>
              <w:t>852,313,633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866F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A4176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437,779,729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31,654,480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231,905,860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174,219,389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31,654,480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231,905,860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174,219,389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A4176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104－113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116,727,834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10,160,973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17,983,487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88,583,374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10,160,973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17,983,487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88,583,374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A4176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109－11</w:t>
            </w:r>
            <w:r w:rsidRPr="00E866F7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448,624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351,275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97,349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351,275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97,349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A4176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17,241,517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16,779,251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462,266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16,779,251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462,266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A4176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763,172,403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12,450,961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162,180,875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588,540,567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12,450,961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162,180,875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588,540,567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A4176" w:rsidTr="00E866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47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center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866F7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38,194,649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82,313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37,701,648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410,688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82,313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37,701,648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/>
                <w:noProof/>
                <w:sz w:val="20"/>
              </w:rPr>
              <w:t>410,688</w:t>
            </w:r>
          </w:p>
          <w:p w:rsidR="002A4176" w:rsidRPr="00E866F7" w:rsidRDefault="002A4176" w:rsidP="009D7BC8">
            <w:pPr>
              <w:jc w:val="right"/>
              <w:rPr>
                <w:rFonts w:ascii="新細明體" w:hAnsi="新細明體"/>
                <w:sz w:val="20"/>
              </w:rPr>
            </w:pPr>
            <w:r w:rsidRPr="00E866F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D46CDC" w:rsidRDefault="00D46CDC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46CDC" w:rsidSect="00E866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176" w:rsidRDefault="002A4176">
      <w:r>
        <w:separator/>
      </w:r>
    </w:p>
  </w:endnote>
  <w:endnote w:type="continuationSeparator" w:id="0">
    <w:p w:rsidR="002A4176" w:rsidRDefault="002A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7" w:rsidRDefault="00E866F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7" w:rsidRDefault="00E866F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7" w:rsidRPr="00E866F7" w:rsidRDefault="00E866F7" w:rsidP="00E866F7">
    <w:pPr>
      <w:pStyle w:val="a4"/>
      <w:jc w:val="center"/>
      <w:rPr>
        <w:rFonts w:ascii="標楷體" w:eastAsia="標楷體" w:hAnsi="標楷體" w:hint="eastAsia"/>
        <w:sz w:val="24"/>
      </w:rPr>
    </w:pPr>
    <w:r>
      <w:rPr>
        <w:rFonts w:ascii="標楷體" w:eastAsia="標楷體" w:hAnsi="標楷體" w:hint="eastAsia"/>
      </w:rPr>
      <w:t>第1</w:t>
    </w:r>
    <w:r>
      <w:rPr>
        <w:rFonts w:ascii="標楷體" w:eastAsia="標楷體" w:hAnsi="標楷體"/>
      </w:rPr>
      <w:t>2</w:t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176" w:rsidRDefault="002A4176">
      <w:r>
        <w:separator/>
      </w:r>
    </w:p>
  </w:footnote>
  <w:footnote w:type="continuationSeparator" w:id="0">
    <w:p w:rsidR="002A4176" w:rsidRDefault="002A4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7" w:rsidRDefault="00E866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E866F7">
    <w:pPr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866F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866F7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866F7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CDC" w:rsidRDefault="00E866F7">
    <w:pPr>
      <w:jc w:val="center"/>
      <w:rPr>
        <w:b/>
        <w:sz w:val="32"/>
      </w:rPr>
    </w:pPr>
    <w:r w:rsidRPr="00E866F7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E866F7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E866F7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176"/>
    <w:rsid w:val="001021E7"/>
    <w:rsid w:val="001512E9"/>
    <w:rsid w:val="001F4CCA"/>
    <w:rsid w:val="002A4176"/>
    <w:rsid w:val="005E1975"/>
    <w:rsid w:val="00653A7E"/>
    <w:rsid w:val="007D75E7"/>
    <w:rsid w:val="0085742D"/>
    <w:rsid w:val="00860F6F"/>
    <w:rsid w:val="009E1C1B"/>
    <w:rsid w:val="00B205E3"/>
    <w:rsid w:val="00B40E8D"/>
    <w:rsid w:val="00BB53F0"/>
    <w:rsid w:val="00CB1EE5"/>
    <w:rsid w:val="00D46CDC"/>
    <w:rsid w:val="00E866F7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EFC3EE"/>
  <w15:chartTrackingRefBased/>
  <w15:docId w15:val="{98289FDC-CF24-417C-A9AF-859223A4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semiHidden/>
    <w:rsid w:val="00E866F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FWHY5lMeqFEQ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sFWHY5lMeqFEQ以前年度歲入決算審定表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>N.A.O.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謝佩蓉</dc:creator>
  <cp:keywords/>
  <cp:lastModifiedBy>謝佩蓉</cp:lastModifiedBy>
  <cp:revision>2</cp:revision>
  <dcterms:created xsi:type="dcterms:W3CDTF">2026-05-21T07:04:00Z</dcterms:created>
  <dcterms:modified xsi:type="dcterms:W3CDTF">2026-05-21T07:04:00Z</dcterms:modified>
</cp:coreProperties>
</file>