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95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476"/>
        <w:gridCol w:w="1559"/>
        <w:gridCol w:w="1418"/>
        <w:gridCol w:w="637"/>
        <w:gridCol w:w="780"/>
        <w:gridCol w:w="1418"/>
        <w:gridCol w:w="1417"/>
        <w:gridCol w:w="1418"/>
        <w:gridCol w:w="1276"/>
        <w:gridCol w:w="1417"/>
        <w:gridCol w:w="1418"/>
        <w:gridCol w:w="1417"/>
        <w:gridCol w:w="1418"/>
        <w:gridCol w:w="1842"/>
      </w:tblGrid>
      <w:tr w:rsidR="00975682" w:rsidTr="008D1ADF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2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920D7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Tr="008D1ADF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21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Tr="00B22C41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76" w:type="dxa"/>
            <w:vMerge w:val="restart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12" w:type="dxa"/>
            <w:gridSpan w:val="5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111" w:type="dxa"/>
            <w:gridSpan w:val="3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670" w:type="dxa"/>
            <w:gridSpan w:val="4"/>
            <w:vAlign w:val="center"/>
          </w:tcPr>
          <w:p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842" w:type="dxa"/>
            <w:vMerge w:val="restart"/>
            <w:tcBorders>
              <w:right w:val="nil"/>
            </w:tcBorders>
            <w:vAlign w:val="center"/>
          </w:tcPr>
          <w:p w:rsidR="00C82D26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:rsidR="00975682" w:rsidRDefault="00975682" w:rsidP="00C82D26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預算數比較增減</w:t>
            </w:r>
          </w:p>
        </w:tc>
      </w:tr>
      <w:tr w:rsidR="008D1ADF" w:rsidTr="002A1C66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76" w:type="dxa"/>
            <w:vMerge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6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8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842" w:type="dxa"/>
            <w:vMerge/>
            <w:tcBorders>
              <w:right w:val="nil"/>
            </w:tcBorders>
            <w:vAlign w:val="center"/>
          </w:tcPr>
          <w:p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8D1ADF" w:rsidRPr="001E566D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E56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4,941,697,957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2,798,646,314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1,241,285,019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4,039,931,333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2,798,646,314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1,241,285,019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4,039,931,333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- 901,766,624</w:t>
            </w:r>
          </w:p>
        </w:tc>
      </w:tr>
      <w:tr w:rsidR="008D1ADF" w:rsidRPr="001E566D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E56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725,877,123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499,258,373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117,379,132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616,637,505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499,258,373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117,379,132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616,637,505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- 109,239,618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43,577,000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26,298,960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12,414,134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38,713,094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26,298,960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12,414,134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38,713,094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- 4,863,906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4,043,000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1,729,878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1,865,000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3,594,878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1,729,878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1,865,000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3,594,878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- 448,122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363,978,102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278,921,210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77,298,798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356,220,008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278,921,210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77,298,798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356,220,008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- 7,758,094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268,860,021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164,306,748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10,681,670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174,988,418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164,306,748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10,681,670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174,988,418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- 93,871,603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45,419,000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28,001,577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15,119,530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43,121,107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28,001,577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15,119,530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43,121,107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- 2,297,893</w:t>
            </w:r>
          </w:p>
        </w:tc>
      </w:tr>
      <w:tr w:rsidR="008D1ADF" w:rsidRPr="001E566D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E56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1,643,736,513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1,380,279,341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111,983,110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1,492,262,451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1,380,279,341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111,983,110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1,492,262,451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- 151,474,062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1,468,143,000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1,318,410,046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1,318,410,046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1,318,410,046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1,318,410,046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- 149,732,954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175,593,513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61,869,295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111,983,110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173,852,405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61,869,295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111,983,110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173,852,405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- 1,741,108</w:t>
            </w:r>
          </w:p>
        </w:tc>
      </w:tr>
      <w:tr w:rsidR="008D1ADF" w:rsidRPr="001E566D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E56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1,372,231,514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489,702,869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593,825,880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1,083,528,749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489,702,869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593,825,880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1,083,528,749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- 288,702,765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218,736,680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87,042,665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54,274,822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141,317,487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87,042,665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54,274,822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141,317,487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- 77,419,193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376,410,000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122,233,649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223,914,916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346,148,565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122,233,649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223,914,916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346,148,565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- 30,261,435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701,681,000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255,012,782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267,168,298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522,181,080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255,012,782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267,168,298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522,181,080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- 179,499,920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75,403,834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25,413,773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48,467,844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73,881,617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25,413,773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48,467,844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73,881,617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- 1,522,217</w:t>
            </w:r>
          </w:p>
        </w:tc>
      </w:tr>
      <w:tr w:rsidR="008D1ADF" w:rsidRPr="001E566D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E56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119,496,434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34,502,268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71,930,294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106,432,562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34,502,268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71,930,294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106,432,562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- 13,063,872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74,865,375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17,791,595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52,854,572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70,646,167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17,791,595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52,854,572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70,646,167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- 4,219,208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14,594,000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9,679,402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3,616,644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13,296,046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9,679,402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3,616,644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13,296,046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- 1,297,954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30,037,059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7,031,271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15,459,078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22,490,349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bookmarkStart w:id="0" w:name="_GoBack"/>
            <w:bookmarkEnd w:id="0"/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7,031,271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15,459,078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22,490,349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- 7,546,710</w:t>
            </w:r>
          </w:p>
        </w:tc>
      </w:tr>
      <w:tr w:rsidR="008D1ADF" w:rsidRPr="001E566D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32901">
              <w:rPr>
                <w:rFonts w:ascii="標楷體" w:eastAsia="標楷體" w:hAnsi="標楷體" w:hint="eastAsia"/>
                <w:b/>
                <w:noProof/>
                <w:spacing w:val="1"/>
                <w:w w:val="76"/>
                <w:kern w:val="0"/>
                <w:sz w:val="20"/>
                <w:fitText w:val="1674" w:id="-970688768"/>
              </w:rPr>
              <w:t>社區發展及環境保護支</w:t>
            </w:r>
            <w:r w:rsidRPr="00732901">
              <w:rPr>
                <w:rFonts w:ascii="標楷體" w:eastAsia="標楷體" w:hAnsi="標楷體" w:hint="eastAsia"/>
                <w:b/>
                <w:noProof/>
                <w:spacing w:val="-3"/>
                <w:w w:val="76"/>
                <w:kern w:val="0"/>
                <w:sz w:val="20"/>
                <w:fitText w:val="1674" w:id="-970688768"/>
              </w:rPr>
              <w:t>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780,745,000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385,949,064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244,707,696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630,656,760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385,949,064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244,707,696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630,656,760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- 150,088,240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779,145,000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385,143,852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244,707,696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629,851,548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385,143,852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244,707,696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629,851,548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- 149,293,452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1,600,000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805,212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805,212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805,212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805,212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- 794,788</w:t>
            </w:r>
          </w:p>
        </w:tc>
      </w:tr>
      <w:tr w:rsidR="008D1ADF" w:rsidRPr="001E566D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1E566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299,611,373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8,954,399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101,458,907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110,413,306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8,954,399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101,458,907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110,413,306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Pr="001E566D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E566D">
              <w:rPr>
                <w:rFonts w:ascii="新細明體" w:hAnsi="新細明體"/>
                <w:b/>
                <w:noProof/>
                <w:spacing w:val="-10"/>
                <w:sz w:val="20"/>
              </w:rPr>
              <w:t>- 189,198,067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287,225,373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8,954,399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101,458,907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110,413,306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8,954,399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101,458,907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110,413,306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- 176,812,067</w:t>
            </w:r>
          </w:p>
        </w:tc>
      </w:tr>
      <w:tr w:rsidR="008D1ADF" w:rsidTr="002A1C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360" w:type="dxa"/>
            <w:gridSpan w:val="2"/>
            <w:shd w:val="clear" w:color="auto" w:fill="auto"/>
            <w:vAlign w:val="center"/>
          </w:tcPr>
          <w:p w:rsidR="00920D78" w:rsidRDefault="00504B6A" w:rsidP="008D1ADF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>
              <w:rPr>
                <w:rFonts w:ascii="新細明體" w:hAnsi="新細明體" w:hint="eastAsia"/>
                <w:spacing w:val="-10"/>
                <w:sz w:val="20"/>
              </w:rPr>
              <w:t>22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F1B8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12,386,000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20D78" w:rsidRDefault="00920D78" w:rsidP="008D1ADF">
            <w:pPr>
              <w:snapToGrid w:val="0"/>
              <w:spacing w:line="66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F1B85">
              <w:rPr>
                <w:rFonts w:ascii="新細明體" w:hAnsi="新細明體"/>
                <w:noProof/>
                <w:spacing w:val="-10"/>
                <w:sz w:val="20"/>
              </w:rPr>
              <w:t>- 12,386,000</w:t>
            </w:r>
          </w:p>
        </w:tc>
      </w:tr>
    </w:tbl>
    <w:p w:rsidR="005A5C82" w:rsidRPr="008D1ADF" w:rsidRDefault="00B22C41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 w:rsidRPr="00B22C41">
        <w:rPr>
          <w:rFonts w:ascii="標楷體" w:eastAsia="標楷體" w:hAnsi="標楷體" w:hint="eastAsia"/>
        </w:rPr>
        <w:t>註：</w:t>
      </w:r>
      <w:r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/>
        </w:rPr>
        <w:t>4</w:t>
      </w:r>
      <w:r w:rsidRPr="00B22C41">
        <w:rPr>
          <w:rFonts w:ascii="標楷體" w:eastAsia="標楷體" w:hAnsi="標楷體" w:hint="eastAsia"/>
        </w:rPr>
        <w:t>年度第二預備金資本門部分原編列預算數1億</w:t>
      </w:r>
      <w:r>
        <w:rPr>
          <w:rFonts w:ascii="標楷體" w:eastAsia="標楷體" w:hAnsi="標楷體"/>
        </w:rPr>
        <w:t>5</w:t>
      </w:r>
      <w:r w:rsidRPr="00B22C41">
        <w:rPr>
          <w:rFonts w:ascii="標楷體" w:eastAsia="標楷體" w:hAnsi="標楷體" w:hint="eastAsia"/>
        </w:rPr>
        <w:t>,000萬元，經市政府核准動支1億</w:t>
      </w:r>
      <w:r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,</w:t>
      </w:r>
      <w:r>
        <w:rPr>
          <w:rFonts w:ascii="標楷體" w:eastAsia="標楷體" w:hAnsi="標楷體"/>
        </w:rPr>
        <w:t>761</w:t>
      </w:r>
      <w:r w:rsidRPr="00B22C41">
        <w:rPr>
          <w:rFonts w:ascii="標楷體" w:eastAsia="標楷體" w:hAnsi="標楷體" w:hint="eastAsia"/>
        </w:rPr>
        <w:t>萬餘元，賸餘</w:t>
      </w:r>
      <w:r>
        <w:rPr>
          <w:rFonts w:ascii="標楷體" w:eastAsia="標楷體" w:hAnsi="標楷體" w:hint="eastAsia"/>
        </w:rPr>
        <w:t>1,</w:t>
      </w:r>
      <w:r>
        <w:rPr>
          <w:rFonts w:ascii="標楷體" w:eastAsia="標楷體" w:hAnsi="標楷體"/>
        </w:rPr>
        <w:t>238</w:t>
      </w:r>
      <w:r w:rsidRPr="00B22C41">
        <w:rPr>
          <w:rFonts w:ascii="標楷體" w:eastAsia="標楷體" w:hAnsi="標楷體" w:hint="eastAsia"/>
        </w:rPr>
        <w:t>萬餘元。</w:t>
      </w:r>
    </w:p>
    <w:sectPr w:rsidR="005A5C82" w:rsidRPr="008D1ADF" w:rsidSect="006E7950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1202" w:bottom="1418" w:left="1202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ADF" w:rsidRDefault="008D1ADF">
      <w:r>
        <w:separator/>
      </w:r>
    </w:p>
  </w:endnote>
  <w:endnote w:type="continuationSeparator" w:id="0">
    <w:p w:rsidR="008D1ADF" w:rsidRDefault="008D1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222791698"/>
      <w:docPartObj>
        <w:docPartGallery w:val="Page Numbers (Bottom of Page)"/>
        <w:docPartUnique/>
      </w:docPartObj>
    </w:sdtPr>
    <w:sdtEndPr/>
    <w:sdtContent>
      <w:p w:rsidR="006E7950" w:rsidRPr="00732901" w:rsidRDefault="006E7950" w:rsidP="00732901">
        <w:pPr>
          <w:pStyle w:val="a5"/>
          <w:ind w:right="240"/>
          <w:jc w:val="center"/>
          <w:rPr>
            <w:rFonts w:ascii="標楷體" w:eastAsia="標楷體" w:hAnsi="標楷體" w:hint="eastAsia"/>
            <w:sz w:val="24"/>
          </w:rPr>
        </w:pPr>
        <w:r>
          <w:rPr>
            <w:rFonts w:ascii="標楷體" w:eastAsia="標楷體" w:hAnsi="標楷體" w:hint="eastAsia"/>
          </w:rPr>
          <w:t>第10-3</w:t>
        </w:r>
        <w:sdt>
          <w:sdtPr>
            <w:rPr>
              <w:rFonts w:ascii="標楷體" w:eastAsia="標楷體" w:hAnsi="標楷體" w:hint="eastAsia"/>
            </w:rPr>
            <w:id w:val="-642588203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-2頁</w:t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1469329449"/>
      <w:docPartObj>
        <w:docPartGallery w:val="Page Numbers (Bottom of Page)"/>
        <w:docPartUnique/>
      </w:docPartObj>
    </w:sdtPr>
    <w:sdtEndPr/>
    <w:sdtContent>
      <w:p w:rsidR="006E7950" w:rsidRPr="00732901" w:rsidRDefault="006E7950" w:rsidP="00732901">
        <w:pPr>
          <w:pStyle w:val="a5"/>
          <w:ind w:right="240"/>
          <w:jc w:val="center"/>
          <w:rPr>
            <w:rFonts w:ascii="標楷體" w:eastAsia="標楷體" w:hAnsi="標楷體" w:hint="eastAsia"/>
            <w:sz w:val="24"/>
          </w:rPr>
        </w:pPr>
        <w:r>
          <w:rPr>
            <w:rFonts w:ascii="標楷體" w:eastAsia="標楷體" w:hAnsi="標楷體" w:hint="eastAsia"/>
          </w:rPr>
          <w:t>第10-3</w:t>
        </w:r>
        <w:sdt>
          <w:sdtPr>
            <w:rPr>
              <w:rFonts w:ascii="標楷體" w:eastAsia="標楷體" w:hAnsi="標楷體" w:hint="eastAsia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標楷體" w:eastAsia="標楷體" w:hAnsi="標楷體" w:hint="eastAsia"/>
              </w:rPr>
              <w:t>-1頁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ADF" w:rsidRDefault="008D1ADF">
      <w:r>
        <w:separator/>
      </w:r>
    </w:p>
  </w:footnote>
  <w:footnote w:type="continuationSeparator" w:id="0">
    <w:p w:rsidR="008D1ADF" w:rsidRDefault="008D1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ADF" w:rsidRDefault="008D1ADF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三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FC2EB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C2EBC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FC2EBC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FC2EBC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ADF" w:rsidRPr="00C82D26" w:rsidRDefault="008D1ADF" w:rsidP="00C82D26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三、中華民國</w:t>
    </w:r>
    <w:r>
      <w:rPr>
        <w:rFonts w:ascii="標楷體" w:eastAsia="標楷體" w:hAnsi="標楷體" w:hint="eastAsia"/>
        <w:b/>
        <w:spacing w:val="60"/>
        <w:sz w:val="32"/>
        <w:u w:val="single"/>
      </w:rPr>
      <w:t>114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總決算歲出政事別</w:t>
    </w:r>
    <w:r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D78"/>
    <w:rsid w:val="000E09BC"/>
    <w:rsid w:val="00187730"/>
    <w:rsid w:val="002A1C66"/>
    <w:rsid w:val="002B20C7"/>
    <w:rsid w:val="004B41BD"/>
    <w:rsid w:val="00504B6A"/>
    <w:rsid w:val="005A5C82"/>
    <w:rsid w:val="006A11BB"/>
    <w:rsid w:val="006E7950"/>
    <w:rsid w:val="00725752"/>
    <w:rsid w:val="00732901"/>
    <w:rsid w:val="008D1ADF"/>
    <w:rsid w:val="00920D78"/>
    <w:rsid w:val="00975682"/>
    <w:rsid w:val="00B22C41"/>
    <w:rsid w:val="00B26D79"/>
    <w:rsid w:val="00C82D26"/>
    <w:rsid w:val="00CB7FF9"/>
    <w:rsid w:val="00CF71B6"/>
    <w:rsid w:val="00E05496"/>
    <w:rsid w:val="00FC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92EFEBB"/>
  <w15:chartTrackingRefBased/>
  <w15:docId w15:val="{91D25878-0D47-46AB-9DD1-3E162586B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semiHidden/>
    <w:rsid w:val="00C82D26"/>
    <w:rPr>
      <w:kern w:val="2"/>
    </w:rPr>
  </w:style>
  <w:style w:type="character" w:customStyle="1" w:styleId="a6">
    <w:name w:val="頁尾 字元"/>
    <w:basedOn w:val="a0"/>
    <w:link w:val="a5"/>
    <w:uiPriority w:val="99"/>
    <w:semiHidden/>
    <w:rsid w:val="006E795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7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bQf1NIRv9fBD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qbQf1NIRv9fBD歲出政事別總表.dot</Template>
  <TotalTime>13</TotalTime>
  <Pages>2</Pages>
  <Words>626</Words>
  <Characters>2289</Characters>
  <Application>Microsoft Office Word</Application>
  <DocSecurity>0</DocSecurity>
  <Lines>19</Lines>
  <Paragraphs>5</Paragraphs>
  <ScaleCrop>false</ScaleCrop>
  <Company>N.A.O.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鍾宇欣</dc:creator>
  <cp:keywords/>
  <cp:lastModifiedBy>曹承淯</cp:lastModifiedBy>
  <cp:revision>8</cp:revision>
  <dcterms:created xsi:type="dcterms:W3CDTF">2026-05-26T07:12:00Z</dcterms:created>
  <dcterms:modified xsi:type="dcterms:W3CDTF">2026-06-29T06:26:00Z</dcterms:modified>
</cp:coreProperties>
</file>