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09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880"/>
        <w:gridCol w:w="1276"/>
        <w:gridCol w:w="1440"/>
        <w:gridCol w:w="1440"/>
        <w:gridCol w:w="734"/>
        <w:gridCol w:w="706"/>
        <w:gridCol w:w="1492"/>
        <w:gridCol w:w="1388"/>
        <w:gridCol w:w="1440"/>
        <w:gridCol w:w="1424"/>
        <w:gridCol w:w="1456"/>
        <w:gridCol w:w="1440"/>
        <w:gridCol w:w="1440"/>
        <w:gridCol w:w="1334"/>
        <w:gridCol w:w="1843"/>
      </w:tblGrid>
      <w:tr w:rsidR="00975682" w:rsidTr="00A622DE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96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38403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:rsidTr="00A622DE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963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124C72" w:rsidRPr="00A622DE" w:rsidTr="00237B87">
        <w:trPr>
          <w:cantSplit/>
          <w:trHeight w:val="20"/>
          <w:tblHeader/>
        </w:trPr>
        <w:tc>
          <w:tcPr>
            <w:tcW w:w="2240" w:type="dxa"/>
            <w:gridSpan w:val="3"/>
            <w:tcBorders>
              <w:left w:val="nil"/>
            </w:tcBorders>
            <w:vAlign w:val="center"/>
          </w:tcPr>
          <w:p w:rsidR="00124C72" w:rsidRDefault="00124C72" w:rsidP="00A622DE">
            <w:pPr>
              <w:spacing w:line="0" w:lineRule="atLeast"/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276" w:type="dxa"/>
            <w:vMerge w:val="restart"/>
            <w:vAlign w:val="center"/>
          </w:tcPr>
          <w:p w:rsidR="00124C72" w:rsidRDefault="00124C72" w:rsidP="00A622DE">
            <w:pPr>
              <w:spacing w:line="0" w:lineRule="atLeas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12" w:type="dxa"/>
            <w:gridSpan w:val="5"/>
            <w:vAlign w:val="center"/>
          </w:tcPr>
          <w:p w:rsidR="00124C72" w:rsidRDefault="00124C72" w:rsidP="00A622DE">
            <w:pPr>
              <w:spacing w:line="0" w:lineRule="atLeas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252" w:type="dxa"/>
            <w:gridSpan w:val="3"/>
            <w:vAlign w:val="center"/>
          </w:tcPr>
          <w:p w:rsidR="00124C72" w:rsidRDefault="00124C72" w:rsidP="00A622DE">
            <w:pPr>
              <w:spacing w:line="0" w:lineRule="atLeas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670" w:type="dxa"/>
            <w:gridSpan w:val="4"/>
            <w:vAlign w:val="center"/>
          </w:tcPr>
          <w:p w:rsidR="00124C72" w:rsidRDefault="00124C72" w:rsidP="00A622DE">
            <w:pPr>
              <w:spacing w:line="0" w:lineRule="atLeas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843" w:type="dxa"/>
            <w:vMerge w:val="restart"/>
            <w:tcBorders>
              <w:right w:val="nil"/>
            </w:tcBorders>
            <w:vAlign w:val="center"/>
          </w:tcPr>
          <w:p w:rsidR="00124C72" w:rsidRDefault="00124C72" w:rsidP="00A622DE">
            <w:pPr>
              <w:spacing w:line="0" w:lineRule="atLeast"/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:rsidR="00124C72" w:rsidRDefault="00124C72" w:rsidP="00A622DE">
            <w:pPr>
              <w:spacing w:line="0" w:lineRule="atLeast"/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預算數比較增減</w:t>
            </w:r>
          </w:p>
        </w:tc>
      </w:tr>
      <w:tr w:rsidR="00124C72" w:rsidTr="00237B87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:rsidR="00124C72" w:rsidRDefault="00124C7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880" w:type="dxa"/>
            <w:vAlign w:val="center"/>
          </w:tcPr>
          <w:p w:rsidR="00124C72" w:rsidRDefault="00124C7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276" w:type="dxa"/>
            <w:vMerge/>
            <w:vAlign w:val="center"/>
          </w:tcPr>
          <w:p w:rsidR="00124C72" w:rsidRDefault="00124C7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0" w:type="dxa"/>
            <w:vAlign w:val="center"/>
          </w:tcPr>
          <w:p w:rsidR="00124C72" w:rsidRDefault="00124C7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:rsidR="00124C72" w:rsidRDefault="00124C7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gridSpan w:val="2"/>
            <w:vAlign w:val="center"/>
          </w:tcPr>
          <w:p w:rsidR="00124C72" w:rsidRDefault="00124C7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92" w:type="dxa"/>
            <w:vAlign w:val="center"/>
          </w:tcPr>
          <w:p w:rsidR="00124C72" w:rsidRDefault="00124C7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388" w:type="dxa"/>
            <w:vAlign w:val="center"/>
          </w:tcPr>
          <w:p w:rsidR="00124C72" w:rsidRDefault="00124C7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:rsidR="00124C72" w:rsidRDefault="00124C7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24" w:type="dxa"/>
            <w:vAlign w:val="center"/>
          </w:tcPr>
          <w:p w:rsidR="00124C72" w:rsidRDefault="00124C7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6" w:type="dxa"/>
            <w:vAlign w:val="center"/>
          </w:tcPr>
          <w:p w:rsidR="00124C72" w:rsidRDefault="00124C7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:rsidR="00124C72" w:rsidRDefault="00124C7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:rsidR="00124C72" w:rsidRDefault="00124C7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34" w:type="dxa"/>
            <w:vAlign w:val="center"/>
          </w:tcPr>
          <w:p w:rsidR="00124C72" w:rsidRDefault="00124C7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843" w:type="dxa"/>
            <w:vMerge/>
            <w:tcBorders>
              <w:right w:val="nil"/>
            </w:tcBorders>
            <w:vAlign w:val="center"/>
          </w:tcPr>
          <w:p w:rsidR="00124C72" w:rsidRDefault="00124C7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384039" w:rsidRPr="00EE5508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E550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24,761,802,043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22,833,019,611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164,765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492,736,108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23,325,920,484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- 20,000,000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22,833,019,611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164,765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472,736,108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23,305,920,484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- 1,455,881,559</w:t>
            </w:r>
          </w:p>
        </w:tc>
      </w:tr>
      <w:tr w:rsidR="00384039" w:rsidRPr="00EE5508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E550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4,014,171,877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3,689,986,367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25,205,264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3,715,191,631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3,689,986,367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25,205,264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3,715,191,631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- 298,980,246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359,459,000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317,534,318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7,313,702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324,848,020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317,534,318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7,313,702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324,848,020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- 34,610,980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272,183,000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248,173,607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1,196,094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249,369,701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248,173,607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1,196,094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249,369,701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- 22,813,299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1,479,097,898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1,378,455,986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15,635,185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1,394,091,171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1,378,455,986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15,635,185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1,394,091,171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- 85,006,727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1,625,503,979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1,489,905,035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148,000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1,490,053,035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1,489,905,035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148,000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1,490,053,035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- 135,450,944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277,928,000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255,917,421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912,283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256,829,704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255,917,421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912,283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256,829,704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- 21,098,296</w:t>
            </w:r>
          </w:p>
        </w:tc>
      </w:tr>
      <w:tr w:rsidR="00384039" w:rsidRPr="00EE5508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E550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9,507,041,487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9,098,340,271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13,639,875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9,111,980,146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9,098,340,271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13,639,875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9,111,980,146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- 395,061,341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9,004,181,000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8,634,593,493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8,634,593,493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8,634,593,493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8,634,593,493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- 369,587,507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502,860,487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463,746,778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13,639,875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477,386,653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463,746,778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13,639,875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477,386,653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- 25,473,834</w:t>
            </w:r>
          </w:p>
        </w:tc>
      </w:tr>
      <w:tr w:rsidR="00384039" w:rsidRPr="00EE5508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E550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1,638,361,486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1,136,397,901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346,667,934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1,483,065,835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1,136,397,901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346,667,934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1,483,065,835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- 155,295,651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237,323,320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179,015,521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11,729,274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190,744,795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179,015,521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11,729,274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190,744,795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- 46,578,525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174,506,000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76,888,394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74,279,251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151,167,645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76,888,394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74,279,251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151,167,645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- 23,338,355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673,772,000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497,874,647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114,125,606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612,000,253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497,874,647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114,125,606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612,000,253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- 61,771,747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552,760,166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382,619,339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146,533,803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529,153,142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382,619,339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146,533,803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529,153,142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- 23,607,024</w:t>
            </w:r>
          </w:p>
        </w:tc>
      </w:tr>
      <w:tr w:rsidR="00384039" w:rsidRPr="00EE5508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E550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5,533,245,566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5,163,863,888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164,765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62,194,231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5,226,222,884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- 20,000,000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5,163,863,888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164,765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42,194,231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5,206,222,884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- 327,022,682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85,996,000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83,144,092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83,144,092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83,144,092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83,144,092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- 2,851,908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160,783,000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133,886,730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624,000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134,510,730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133,886,730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624,000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134,510,730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- 26,272,270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3,940,423,625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3,745,667,384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4,330,000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3,749,997,384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3,745,667,384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4,330,000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3,749,997,384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- 190,426,241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167,448,000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132,402,983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164,765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8,387,798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140,955,546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132,402,983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164,765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8,387,798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140,955,546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- 26,492,454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1,178,594,941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1,068,762,699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48,852,433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1,117,615,132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- 20,000,000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1,068,762,699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28,852,433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1,097,615,132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- 80,979,809</w:t>
            </w:r>
          </w:p>
        </w:tc>
      </w:tr>
      <w:tr w:rsidR="00384039" w:rsidRPr="00EE5508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E7588">
              <w:rPr>
                <w:rFonts w:ascii="標楷體" w:eastAsia="標楷體" w:hAnsi="標楷體" w:hint="eastAsia"/>
                <w:b/>
                <w:w w:val="76"/>
                <w:sz w:val="20"/>
              </w:rPr>
              <w:t>社區發展及環境保護支出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1,317,845,000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1,208,077,461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42,181,403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1,250,258,864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1,208,077,461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42,181,403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1,250,258,864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- 67,586,136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1,227,609,000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1,131,015,844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42,181,403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1,173,197,247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1,131,015,844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42,181,403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1,173,197,247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- 54,411,753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90,236,000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77,061,617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77,061,617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77,061,617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77,061,617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- 13,174,383</w:t>
            </w:r>
          </w:p>
        </w:tc>
      </w:tr>
      <w:tr w:rsidR="00384039" w:rsidRPr="00EE5508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E550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2,482,865,000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2,343,496,792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2,343,496,792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2,343,496,792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2,343,496,792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- 139,368,208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2,482,865,000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2,343,496,792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2,343,496,792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2,343,496,792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2,343,496,792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- 139,368,208</w:t>
            </w:r>
          </w:p>
        </w:tc>
      </w:tr>
      <w:tr w:rsidR="00384039" w:rsidRPr="00EE5508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E550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105,000,000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72,577,857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72,577,857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72,577,857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72,577,857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- 32,422,143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105,000,000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72,577,857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72,577,857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72,577,857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72,577,857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- 32,422,143</w:t>
            </w:r>
          </w:p>
        </w:tc>
      </w:tr>
      <w:tr w:rsidR="00384039" w:rsidRPr="00EE5508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E550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163,271,627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120,279,074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2,847,401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123,126,475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120,279,074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2,847,401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123,126,475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Pr="00EE5508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E5508">
              <w:rPr>
                <w:rFonts w:ascii="新細明體" w:hAnsi="新細明體"/>
                <w:b/>
                <w:noProof/>
                <w:spacing w:val="-10"/>
                <w:sz w:val="20"/>
              </w:rPr>
              <w:t>- 40,145,152</w:t>
            </w:r>
          </w:p>
        </w:tc>
      </w:tr>
      <w:tr w:rsidR="00384039" w:rsidTr="00124C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FB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163,271,627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120,279,074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2,847,401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123,126,475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120,279,074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2,847,401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123,126,475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4039" w:rsidRDefault="00384039" w:rsidP="00124C72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53FBD">
              <w:rPr>
                <w:rFonts w:ascii="新細明體" w:hAnsi="新細明體"/>
                <w:noProof/>
                <w:spacing w:val="-10"/>
                <w:sz w:val="20"/>
              </w:rPr>
              <w:t>- 40,145,152</w:t>
            </w:r>
          </w:p>
        </w:tc>
      </w:tr>
    </w:tbl>
    <w:p w:rsidR="005A5C82" w:rsidRPr="00A62171" w:rsidRDefault="00384039" w:rsidP="002E7588">
      <w:pPr>
        <w:ind w:right="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註：</w:t>
      </w:r>
      <w:r w:rsidR="002101C4">
        <w:rPr>
          <w:rFonts w:ascii="標楷體" w:eastAsia="標楷體" w:hAnsi="標楷體" w:hint="eastAsia"/>
          <w:sz w:val="20"/>
        </w:rPr>
        <w:t>114</w:t>
      </w:r>
      <w:r w:rsidR="002E7588" w:rsidRPr="002E7588">
        <w:rPr>
          <w:rFonts w:ascii="標楷體" w:eastAsia="標楷體" w:hAnsi="標楷體" w:hint="eastAsia"/>
          <w:sz w:val="20"/>
        </w:rPr>
        <w:t>年度第二預備金經常門部分原編</w:t>
      </w:r>
      <w:bookmarkStart w:id="0" w:name="_GoBack"/>
      <w:bookmarkEnd w:id="0"/>
      <w:r w:rsidR="002E7588" w:rsidRPr="002E7588">
        <w:rPr>
          <w:rFonts w:ascii="標楷體" w:eastAsia="標楷體" w:hAnsi="標楷體" w:hint="eastAsia"/>
          <w:sz w:val="20"/>
        </w:rPr>
        <w:t>列預算數1億</w:t>
      </w:r>
      <w:r w:rsidR="002E7588">
        <w:rPr>
          <w:rFonts w:ascii="標楷體" w:eastAsia="標楷體" w:hAnsi="標楷體" w:hint="eastAsia"/>
          <w:sz w:val="20"/>
        </w:rPr>
        <w:t>6,</w:t>
      </w:r>
      <w:r w:rsidR="002E7588">
        <w:rPr>
          <w:rFonts w:ascii="標楷體" w:eastAsia="標楷體" w:hAnsi="標楷體"/>
          <w:sz w:val="20"/>
        </w:rPr>
        <w:t>0</w:t>
      </w:r>
      <w:r w:rsidR="002E7588" w:rsidRPr="002E7588">
        <w:rPr>
          <w:rFonts w:ascii="標楷體" w:eastAsia="標楷體" w:hAnsi="標楷體" w:hint="eastAsia"/>
          <w:sz w:val="20"/>
        </w:rPr>
        <w:t>00萬元，經市政府核准動支1億</w:t>
      </w:r>
      <w:r w:rsidR="002E7588">
        <w:rPr>
          <w:rFonts w:ascii="標楷體" w:eastAsia="標楷體" w:hAnsi="標楷體" w:hint="eastAsia"/>
          <w:sz w:val="20"/>
        </w:rPr>
        <w:t>6,</w:t>
      </w:r>
      <w:r w:rsidR="002E7588">
        <w:rPr>
          <w:rFonts w:ascii="標楷體" w:eastAsia="標楷體" w:hAnsi="標楷體"/>
          <w:sz w:val="20"/>
        </w:rPr>
        <w:t>0</w:t>
      </w:r>
      <w:r w:rsidR="002E7588" w:rsidRPr="002E7588">
        <w:rPr>
          <w:rFonts w:ascii="標楷體" w:eastAsia="標楷體" w:hAnsi="標楷體" w:hint="eastAsia"/>
          <w:sz w:val="20"/>
        </w:rPr>
        <w:t>00萬元。</w:t>
      </w:r>
    </w:p>
    <w:sectPr w:rsidR="005A5C82" w:rsidRPr="00A62171" w:rsidSect="002E2E2C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1202" w:bottom="1418" w:left="1202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039" w:rsidRDefault="00384039">
      <w:r>
        <w:separator/>
      </w:r>
    </w:p>
  </w:endnote>
  <w:endnote w:type="continuationSeparator" w:id="0">
    <w:p w:rsidR="00384039" w:rsidRDefault="00384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987518520"/>
      <w:docPartObj>
        <w:docPartGallery w:val="Page Numbers (Bottom of Page)"/>
        <w:docPartUnique/>
      </w:docPartObj>
    </w:sdtPr>
    <w:sdtEndPr/>
    <w:sdtContent>
      <w:p w:rsidR="002E2E2C" w:rsidRDefault="002E2E2C" w:rsidP="002E2E2C">
        <w:pPr>
          <w:pStyle w:val="a5"/>
          <w:ind w:right="240"/>
          <w:jc w:val="center"/>
          <w:rPr>
            <w:rFonts w:ascii="標楷體" w:eastAsia="標楷體" w:hAnsi="標楷體"/>
            <w:sz w:val="24"/>
          </w:rPr>
        </w:pPr>
        <w:r>
          <w:rPr>
            <w:rFonts w:ascii="標楷體" w:eastAsia="標楷體" w:hAnsi="標楷體" w:hint="eastAsia"/>
          </w:rPr>
          <w:t>第10-</w:t>
        </w:r>
        <w:r>
          <w:rPr>
            <w:rFonts w:ascii="標楷體" w:eastAsia="標楷體" w:hAnsi="標楷體" w:hint="eastAsia"/>
          </w:rPr>
          <w:fldChar w:fldCharType="begin"/>
        </w:r>
        <w:r>
          <w:rPr>
            <w:rFonts w:ascii="標楷體" w:eastAsia="標楷體" w:hAnsi="標楷體" w:hint="eastAsia"/>
          </w:rPr>
          <w:instrText>PAGE   \* MERGEFORMAT</w:instrText>
        </w:r>
        <w:r>
          <w:rPr>
            <w:rFonts w:ascii="標楷體" w:eastAsia="標楷體" w:hAnsi="標楷體" w:hint="eastAsia"/>
          </w:rPr>
          <w:fldChar w:fldCharType="separate"/>
        </w:r>
        <w:r w:rsidR="008A7CD5">
          <w:rPr>
            <w:rFonts w:ascii="標楷體" w:eastAsia="標楷體" w:hAnsi="標楷體"/>
            <w:noProof/>
          </w:rPr>
          <w:t>2</w:t>
        </w:r>
        <w:r>
          <w:rPr>
            <w:rFonts w:ascii="標楷體" w:eastAsia="標楷體" w:hAnsi="標楷體" w:hint="eastAsia"/>
          </w:rPr>
          <w:fldChar w:fldCharType="end"/>
        </w:r>
        <w:sdt>
          <w:sdtPr>
            <w:rPr>
              <w:rFonts w:ascii="標楷體" w:eastAsia="標楷體" w:hAnsi="標楷體" w:hint="eastAsia"/>
            </w:rPr>
            <w:id w:val="-13049033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頁</w:t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1469329449"/>
      <w:docPartObj>
        <w:docPartGallery w:val="Page Numbers (Bottom of Page)"/>
        <w:docPartUnique/>
      </w:docPartObj>
    </w:sdtPr>
    <w:sdtEndPr/>
    <w:sdtContent>
      <w:p w:rsidR="002E2E2C" w:rsidRPr="002E2E2C" w:rsidRDefault="002E2E2C" w:rsidP="002E2E2C">
        <w:pPr>
          <w:pStyle w:val="a5"/>
          <w:ind w:right="240"/>
          <w:jc w:val="center"/>
          <w:rPr>
            <w:rFonts w:ascii="標楷體" w:eastAsia="標楷體" w:hAnsi="標楷體"/>
            <w:sz w:val="24"/>
          </w:rPr>
        </w:pPr>
        <w:r>
          <w:rPr>
            <w:rFonts w:ascii="標楷體" w:eastAsia="標楷體" w:hAnsi="標楷體" w:hint="eastAsia"/>
          </w:rPr>
          <w:t>第10-</w:t>
        </w:r>
        <w:r>
          <w:rPr>
            <w:rFonts w:ascii="標楷體" w:eastAsia="標楷體" w:hAnsi="標楷體"/>
          </w:rPr>
          <w:t>2</w:t>
        </w:r>
        <w:sdt>
          <w:sdtPr>
            <w:rPr>
              <w:rFonts w:ascii="標楷體" w:eastAsia="標楷體" w:hAnsi="標楷體" w:hint="eastAsia"/>
            </w:rPr>
            <w:id w:val="887915929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頁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039" w:rsidRDefault="00384039">
      <w:r>
        <w:separator/>
      </w:r>
    </w:p>
  </w:footnote>
  <w:footnote w:type="continuationSeparator" w:id="0">
    <w:p w:rsidR="00384039" w:rsidRDefault="00384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682" w:rsidRPr="006A4B93" w:rsidRDefault="006A4B93" w:rsidP="006A4B93">
    <w:pPr>
      <w:pStyle w:val="a3"/>
      <w:jc w:val="center"/>
    </w:pPr>
    <w:r>
      <w:rPr>
        <w:rFonts w:ascii="標楷體" w:eastAsia="標楷體" w:hint="eastAsia"/>
        <w:b/>
        <w:spacing w:val="60"/>
        <w:sz w:val="32"/>
        <w:szCs w:val="32"/>
        <w:u w:val="single"/>
      </w:rPr>
      <w:t>二、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68189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68189B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68189B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68189B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171" w:rsidRDefault="00A62171" w:rsidP="00A62171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二、中華民國</w:t>
    </w:r>
    <w:r>
      <w:rPr>
        <w:rFonts w:ascii="標楷體" w:eastAsia="標楷體" w:hAnsi="標楷體" w:hint="eastAsia"/>
        <w:b/>
        <w:spacing w:val="60"/>
        <w:sz w:val="32"/>
        <w:u w:val="single"/>
      </w:rPr>
      <w:t>114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>
      <w:rPr>
        <w:rFonts w:ascii="標楷體" w:eastAsia="標楷體" w:hint="eastAsia"/>
        <w:b/>
        <w:spacing w:val="60"/>
        <w:sz w:val="32"/>
        <w:u w:val="single"/>
      </w:rPr>
      <w:t>總決算歲出政事別</w:t>
    </w:r>
    <w:r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>
      <w:rPr>
        <w:rFonts w:ascii="標楷體" w:eastAsia="標楷體" w:hint="eastAsia"/>
        <w:b/>
        <w:spacing w:val="60"/>
        <w:sz w:val="32"/>
        <w:u w:val="single"/>
      </w:rPr>
      <w:t>決算審定數總表</w:t>
    </w:r>
  </w:p>
  <w:p w:rsidR="00975682" w:rsidRPr="00A62171" w:rsidRDefault="00975682" w:rsidP="00A621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039"/>
    <w:rsid w:val="000E09BC"/>
    <w:rsid w:val="00124C72"/>
    <w:rsid w:val="00187730"/>
    <w:rsid w:val="002101C4"/>
    <w:rsid w:val="00237B87"/>
    <w:rsid w:val="002B20C7"/>
    <w:rsid w:val="002E2E2C"/>
    <w:rsid w:val="002E7588"/>
    <w:rsid w:val="00384039"/>
    <w:rsid w:val="004B41BD"/>
    <w:rsid w:val="005640D7"/>
    <w:rsid w:val="005A5C82"/>
    <w:rsid w:val="006A11BB"/>
    <w:rsid w:val="006A4B93"/>
    <w:rsid w:val="00725752"/>
    <w:rsid w:val="008A7CD5"/>
    <w:rsid w:val="00975682"/>
    <w:rsid w:val="00A62171"/>
    <w:rsid w:val="00A622DE"/>
    <w:rsid w:val="00B26D79"/>
    <w:rsid w:val="00B74428"/>
    <w:rsid w:val="00CB7FF9"/>
    <w:rsid w:val="00CF71B6"/>
    <w:rsid w:val="00DA6599"/>
    <w:rsid w:val="00E0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651C35A7-F473-4067-8094-7EB370E59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semiHidden/>
    <w:rsid w:val="00A62171"/>
    <w:rPr>
      <w:kern w:val="2"/>
    </w:rPr>
  </w:style>
  <w:style w:type="character" w:customStyle="1" w:styleId="a6">
    <w:name w:val="頁尾 字元"/>
    <w:basedOn w:val="a0"/>
    <w:link w:val="a5"/>
    <w:uiPriority w:val="99"/>
    <w:semiHidden/>
    <w:rsid w:val="002E2E2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w5evy3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dw5evy3歲出政事別總表.dot</Template>
  <TotalTime>17</TotalTime>
  <Pages>2</Pages>
  <Words>722</Words>
  <Characters>2929</Characters>
  <Application>Microsoft Office Word</Application>
  <DocSecurity>0</DocSecurity>
  <Lines>1464</Lines>
  <Paragraphs>912</Paragraphs>
  <ScaleCrop>false</ScaleCrop>
  <Company>N.A.O.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鍾宇欣</dc:creator>
  <cp:keywords/>
  <cp:lastModifiedBy>曹承淯</cp:lastModifiedBy>
  <cp:revision>14</cp:revision>
  <dcterms:created xsi:type="dcterms:W3CDTF">2026-05-26T07:05:00Z</dcterms:created>
  <dcterms:modified xsi:type="dcterms:W3CDTF">2026-06-29T07:24:00Z</dcterms:modified>
</cp:coreProperties>
</file>