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94"/>
        <w:gridCol w:w="386"/>
        <w:gridCol w:w="2520"/>
        <w:gridCol w:w="1560"/>
        <w:gridCol w:w="1320"/>
        <w:gridCol w:w="772"/>
        <w:gridCol w:w="548"/>
        <w:gridCol w:w="1320"/>
        <w:gridCol w:w="1320"/>
        <w:gridCol w:w="1500"/>
        <w:gridCol w:w="1501"/>
        <w:gridCol w:w="1500"/>
        <w:gridCol w:w="1501"/>
        <w:gridCol w:w="797"/>
        <w:gridCol w:w="1596"/>
        <w:gridCol w:w="725"/>
        <w:gridCol w:w="1485"/>
        <w:gridCol w:w="915"/>
      </w:tblGrid>
      <w:tr w:rsidR="009805FE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5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5FE" w:rsidRDefault="009805FE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5FE" w:rsidRDefault="009805FE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6D7C0D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805FE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right w:val="nil"/>
            </w:tcBorders>
          </w:tcPr>
          <w:p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58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9805FE">
        <w:trPr>
          <w:cantSplit/>
          <w:tblHeader/>
        </w:trPr>
        <w:tc>
          <w:tcPr>
            <w:tcW w:w="3480" w:type="dxa"/>
            <w:gridSpan w:val="4"/>
            <w:tcBorders>
              <w:left w:val="nil"/>
            </w:tcBorders>
            <w:vAlign w:val="center"/>
          </w:tcPr>
          <w:p w:rsidR="009805FE" w:rsidRDefault="009805FE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280" w:type="dxa"/>
            <w:gridSpan w:val="5"/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99" w:type="dxa"/>
            <w:gridSpan w:val="5"/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21" w:type="dxa"/>
            <w:gridSpan w:val="2"/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400" w:type="dxa"/>
            <w:gridSpan w:val="2"/>
            <w:tcBorders>
              <w:right w:val="nil"/>
            </w:tcBorders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9805FE">
        <w:trPr>
          <w:cantSplit/>
          <w:tblHeader/>
        </w:trPr>
        <w:tc>
          <w:tcPr>
            <w:tcW w:w="480" w:type="dxa"/>
            <w:tcBorders>
              <w:left w:val="nil"/>
            </w:tcBorders>
            <w:vAlign w:val="center"/>
          </w:tcPr>
          <w:p w:rsidR="009805FE" w:rsidRDefault="009805FE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80" w:type="dxa"/>
            <w:gridSpan w:val="2"/>
            <w:vAlign w:val="center"/>
          </w:tcPr>
          <w:p w:rsidR="009805FE" w:rsidRDefault="00B83C7F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520" w:type="dxa"/>
            <w:vAlign w:val="center"/>
          </w:tcPr>
          <w:p w:rsidR="009805FE" w:rsidRDefault="009805FE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20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20" w:type="dxa"/>
            <w:gridSpan w:val="2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320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20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00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01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500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01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97" w:type="dxa"/>
            <w:vAlign w:val="center"/>
          </w:tcPr>
          <w:p w:rsidR="009805FE" w:rsidRDefault="009805FE" w:rsidP="0004623B">
            <w:pPr>
              <w:ind w:right="14"/>
              <w:jc w:val="center"/>
              <w:rPr>
                <w:rFonts w:eastAsia="標楷體"/>
                <w:spacing w:val="-20"/>
                <w:sz w:val="20"/>
              </w:rPr>
            </w:pPr>
            <w:r>
              <w:rPr>
                <w:rFonts w:eastAsia="標楷體" w:hint="eastAsia"/>
                <w:spacing w:val="-20"/>
                <w:sz w:val="20"/>
              </w:rPr>
              <w:t>占總數</w:t>
            </w:r>
            <w:r w:rsidR="0004623B">
              <w:rPr>
                <w:rFonts w:eastAsia="標楷體" w:hint="eastAsia"/>
                <w:spacing w:val="-20"/>
                <w:sz w:val="20"/>
              </w:rPr>
              <w:t>％</w:t>
            </w:r>
          </w:p>
        </w:tc>
        <w:tc>
          <w:tcPr>
            <w:tcW w:w="1596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25" w:type="dxa"/>
            <w:vAlign w:val="center"/>
          </w:tcPr>
          <w:p w:rsidR="009805FE" w:rsidRDefault="009805FE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485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915" w:type="dxa"/>
            <w:tcBorders>
              <w:right w:val="nil"/>
            </w:tcBorders>
            <w:vAlign w:val="center"/>
          </w:tcPr>
          <w:p w:rsidR="009805FE" w:rsidRDefault="009805FE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6D7C0D" w:rsidRPr="00F0379C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Pr="00F0379C" w:rsidRDefault="006D7C0D" w:rsidP="00D13451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0379C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29,734,194,000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29,464,834,572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908,158,441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30,372,993,013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29,464,834,572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909,096,074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30,373,930,646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639,736,646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2.15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937,633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0.00</w:t>
            </w:r>
          </w:p>
        </w:tc>
      </w:tr>
      <w:tr w:rsidR="006D7C0D" w:rsidRPr="00F0379C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Pr="00F0379C" w:rsidRDefault="006D7C0D" w:rsidP="00D13451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0379C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17,209,917,000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17,605,242,503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253,988,421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17,859,230,924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17,605,242,503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254,926,054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17,860,168,557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58.80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650,251,557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3.78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937,633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0.01</w:t>
            </w:r>
          </w:p>
        </w:tc>
      </w:tr>
      <w:tr w:rsidR="006D7C0D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D7C0D" w:rsidRDefault="006D7C0D" w:rsidP="00D13451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756E0">
              <w:rPr>
                <w:rFonts w:ascii="標楷體" w:eastAsia="標楷體" w:hAnsi="標楷體" w:hint="eastAsia"/>
                <w:noProof/>
                <w:sz w:val="20"/>
              </w:rPr>
              <w:t>遺產及贈與稅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490,075,000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742,712,638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742,712,638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742,712,638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742,712,638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2.45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252,637,638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51.55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D7C0D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D7C0D" w:rsidRDefault="006D7C0D" w:rsidP="00D13451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756E0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146,504,000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129,248,493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10,159,961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139,408,454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129,248,493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10,159,961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139,408,454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0.46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- 7,095,546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- 4.84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D7C0D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D7C0D" w:rsidRDefault="006D7C0D" w:rsidP="00D13451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756E0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602,000,000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1,021,554,128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4,042,169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1,025,596,297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1,021,554,128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4,042,169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1,025,596,297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3.38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423,596,297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70.36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D7C0D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D7C0D" w:rsidRDefault="006D7C0D" w:rsidP="00D13451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756E0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1,439,000,000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1,454,339,796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16,406,470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1,470,746,266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1,454,339,796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16,406,470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1,470,746,266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4.84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31,746,266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2.21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D7C0D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D7C0D" w:rsidRDefault="006D7C0D" w:rsidP="00D13451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756E0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3,299,537,000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2,769,422,183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67,198,209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2,836,620,392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2,769,422,183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67,198,209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2,836,620,392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9.34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- 462,916,608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- 14.03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D7C0D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z w:val="20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D7C0D" w:rsidRDefault="006D7C0D" w:rsidP="00D13451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756E0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1,955,000,000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2,058,535,342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11,066,683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2,069,602,025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2,058,535,342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11,066,683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2,069,602,025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6.81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114,602,025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5.86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D7C0D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z w:val="20"/>
              </w:rPr>
              <w:t>7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D7C0D" w:rsidRDefault="006D7C0D" w:rsidP="00D13451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756E0">
              <w:rPr>
                <w:rFonts w:ascii="標楷體" w:eastAsia="標楷體" w:hAnsi="標楷體" w:hint="eastAsia"/>
                <w:noProof/>
                <w:sz w:val="20"/>
              </w:rPr>
              <w:t>契稅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361,397,000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243,459,391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2,615,192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246,074,583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243,459,391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2,615,192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246,074,583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0.81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- 115,322,417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- 31.91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D7C0D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z w:val="20"/>
              </w:rPr>
              <w:t>8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D7C0D" w:rsidRDefault="006D7C0D" w:rsidP="00D13451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756E0">
              <w:rPr>
                <w:rFonts w:ascii="標楷體" w:eastAsia="標楷體" w:hAnsi="標楷體" w:hint="eastAsia"/>
                <w:noProof/>
                <w:sz w:val="20"/>
              </w:rPr>
              <w:t>娛樂稅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37,000,000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41,349,766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346,297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41,696,063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41,349,766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346,297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41,696,063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0.14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4,696,063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12.69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D7C0D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z w:val="20"/>
              </w:rPr>
              <w:t>9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D7C0D" w:rsidRDefault="006D7C0D" w:rsidP="00D13451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756E0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8,879,404,000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9,128,242,098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141,758,580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9,270,000,678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9,128,242,098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142,696,213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9,270,938,311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30.52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391,534,311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4.41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937,633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0.01</w:t>
            </w:r>
          </w:p>
        </w:tc>
      </w:tr>
      <w:tr w:rsidR="006D7C0D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z w:val="20"/>
              </w:rPr>
              <w:t>10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D7C0D" w:rsidRDefault="006D7C0D" w:rsidP="00D13451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756E0">
              <w:rPr>
                <w:rFonts w:ascii="標楷體" w:eastAsia="標楷體" w:hAnsi="標楷體" w:hint="eastAsia"/>
                <w:noProof/>
                <w:sz w:val="20"/>
              </w:rPr>
              <w:t>特別稅課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16,378,668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394,860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16,773,528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16,378,668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394,860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16,773,528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0.06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16,773,528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E22F4C" w:rsidRDefault="00827692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bookmarkStart w:id="0" w:name="_GoBack"/>
            <w:r w:rsidRPr="00E22F4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  <w:bookmarkEnd w:id="0"/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D7C0D" w:rsidRPr="00F0379C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Pr="00F0379C" w:rsidRDefault="006D7C0D" w:rsidP="00D13451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0379C">
              <w:rPr>
                <w:rFonts w:ascii="標楷體" w:eastAsia="標楷體" w:hAnsi="標楷體" w:hint="eastAsia"/>
                <w:b/>
                <w:noProof/>
                <w:sz w:val="20"/>
              </w:rPr>
              <w:t>工程受益費收入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41,136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41,136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41,136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41,136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40,136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4,013.60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6D7C0D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D7C0D" w:rsidRDefault="006D7C0D" w:rsidP="00D13451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756E0">
              <w:rPr>
                <w:rFonts w:ascii="標楷體" w:eastAsia="標楷體" w:hAnsi="標楷體" w:hint="eastAsia"/>
                <w:noProof/>
                <w:sz w:val="20"/>
              </w:rPr>
              <w:t>工程受益費收入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41,136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41,136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41,136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41,136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40,136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4,013.60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D7C0D" w:rsidRPr="00F0379C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Pr="00F0379C" w:rsidRDefault="006D7C0D" w:rsidP="00D13451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0379C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264,510,000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628,007,411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44,870,150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672,877,561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628,007,411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44,870,150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672,877,561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2.22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408,367,561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154.39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6D7C0D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D7C0D" w:rsidRDefault="006D7C0D" w:rsidP="00D13451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756E0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258,492,000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605,206,387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44,870,150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650,076,537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605,206,387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44,870,150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650,076,537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2.14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391,584,537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151.49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D7C0D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D7C0D" w:rsidRDefault="006D7C0D" w:rsidP="00D13451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756E0">
              <w:rPr>
                <w:rFonts w:ascii="標楷體" w:eastAsia="標楷體" w:hAnsi="標楷體" w:hint="eastAsia"/>
                <w:noProof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- 1,000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- 100.00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--</w:t>
            </w:r>
          </w:p>
        </w:tc>
      </w:tr>
      <w:tr w:rsidR="006D7C0D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D7C0D" w:rsidRDefault="006D7C0D" w:rsidP="00D13451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756E0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6,017,000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22,801,024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22,801,024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22,801,024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22,801,024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0.08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16,784,024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278.94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D7C0D" w:rsidRPr="00F0379C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Pr="00F0379C" w:rsidRDefault="006D7C0D" w:rsidP="00D13451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0379C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539,938,000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534,345,102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246,786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534,591,888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534,345,102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246,786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534,591,888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1.76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- 5,346,112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- 0.99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6D7C0D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D7C0D" w:rsidRDefault="006D7C0D" w:rsidP="00D13451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756E0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238,296,000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225,408,429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225,408,429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225,408,429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225,408,429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0.74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- 12,887,571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- 5.41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D7C0D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D7C0D" w:rsidRDefault="006D7C0D" w:rsidP="00D13451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756E0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301,642,000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308,936,673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246,786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309,183,459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308,936,673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246,786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309,183,459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1.02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7,541,459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2.50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D7C0D" w:rsidRPr="00F0379C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Pr="00F0379C" w:rsidRDefault="006D7C0D" w:rsidP="00D13451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0379C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414,272,000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222,610,353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292,087,148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514,697,501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222,610,353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292,087,148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514,697,501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1.69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100,425,501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24.24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6D7C0D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D7C0D" w:rsidRDefault="006D7C0D" w:rsidP="00D13451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756E0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381,800,000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165,325,489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292,087,148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457,412,637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165,325,489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292,087,148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457,412,637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1.51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75,612,637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19.80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D7C0D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D7C0D" w:rsidRDefault="006D7C0D" w:rsidP="00D13451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756E0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30,001,000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48,842,658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48,842,658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48,842,658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48,842,658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0.16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18,841,658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62.80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D7C0D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D7C0D" w:rsidRDefault="006D7C0D" w:rsidP="00D13451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756E0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2,471,000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8,442,206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8,442,206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8,442,206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8,442,206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0.03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5,971,206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241.65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D7C0D" w:rsidRPr="00F0379C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Pr="00F0379C" w:rsidRDefault="006D7C0D" w:rsidP="00D13451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0379C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318,251,000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318,251,000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318,251,000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318,251,000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318,251,000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1.05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6D7C0D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D7C0D" w:rsidRDefault="006D7C0D" w:rsidP="00D13451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756E0">
              <w:rPr>
                <w:rFonts w:ascii="標楷體" w:eastAsia="標楷體" w:hAnsi="標楷體" w:hint="eastAsia"/>
                <w:noProof/>
                <w:sz w:val="20"/>
              </w:rPr>
              <w:t>非營業特種基金賸餘繳庫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318,251,000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318,251,000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318,251,000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318,251,000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318,251,000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1.05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D7C0D" w:rsidRPr="00F0379C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Pr="00F0379C" w:rsidRDefault="006D7C0D" w:rsidP="00D13451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0379C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10,275,125,000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9,447,845,428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272,042,444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9,719,887,872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9,447,845,428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272,042,444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9,719,887,872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32.00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- 555,237,128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- 5.40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6D7C0D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D7C0D" w:rsidRDefault="006D7C0D" w:rsidP="00D13451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756E0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10,275,125,000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9,447,845,428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272,042,444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9,719,887,872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9,447,845,428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272,042,444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9,719,887,872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32.00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- 555,237,128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- 5.40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D7C0D" w:rsidRPr="00F0379C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Pr="00F0379C" w:rsidRDefault="006D7C0D" w:rsidP="00D13451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0379C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602,600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602,600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602,600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602,600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202,600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50.65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6D7C0D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D7C0D" w:rsidRDefault="006D7C0D" w:rsidP="00D13451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756E0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400,000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602,600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602,600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602,600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602,600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202,600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50.65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D7C0D" w:rsidRPr="00F0379C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z w:val="20"/>
              </w:rPr>
              <w:t>9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Pr="00F0379C" w:rsidRDefault="006D7C0D" w:rsidP="00D13451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0379C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711,780,000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707,889,039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44,923,492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752,812,531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707,889,039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44,923,492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752,812,531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2.48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41,032,531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5.76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F0379C" w:rsidRDefault="006D7C0D" w:rsidP="00D13451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0379C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6D7C0D" w:rsidTr="00446D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6D7C0D" w:rsidRDefault="006D7C0D" w:rsidP="00D13451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D7C0D" w:rsidRDefault="006D7C0D" w:rsidP="00D13451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756E0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711,780,000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707,889,039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44,923,492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752,812,531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707,889,039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44,923,492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752,812,531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2.48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41,032,531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/>
                <w:noProof/>
                <w:spacing w:val="-6"/>
                <w:sz w:val="20"/>
              </w:rPr>
              <w:t>5.76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D7C0D" w:rsidRPr="00DC035C" w:rsidRDefault="006D7C0D" w:rsidP="00D13451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3756E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:rsidR="00540A99" w:rsidRPr="00AC0191" w:rsidRDefault="00540A99" w:rsidP="00AC0191">
      <w:pPr>
        <w:tabs>
          <w:tab w:val="left" w:pos="6065"/>
        </w:tabs>
        <w:spacing w:line="14" w:lineRule="exact"/>
        <w:rPr>
          <w:rFonts w:eastAsia="標楷體"/>
          <w:sz w:val="22"/>
        </w:rPr>
      </w:pPr>
    </w:p>
    <w:sectPr w:rsidR="00540A99" w:rsidRPr="00AC0191" w:rsidSect="00266494">
      <w:headerReference w:type="first" r:id="rId6"/>
      <w:footerReference w:type="first" r:id="rId7"/>
      <w:pgSz w:w="23814" w:h="16840" w:orient="landscape" w:code="8"/>
      <w:pgMar w:top="567" w:right="851" w:bottom="567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C0D" w:rsidRDefault="006D7C0D">
      <w:r>
        <w:separator/>
      </w:r>
    </w:p>
  </w:endnote>
  <w:endnote w:type="continuationSeparator" w:id="0">
    <w:p w:rsidR="006D7C0D" w:rsidRDefault="006D7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 w:hint="eastAsia"/>
      </w:rPr>
      <w:id w:val="1469329449"/>
      <w:docPartObj>
        <w:docPartGallery w:val="Page Numbers (Bottom of Page)"/>
        <w:docPartUnique/>
      </w:docPartObj>
    </w:sdtPr>
    <w:sdtEndPr/>
    <w:sdtContent>
      <w:p w:rsidR="00AC0191" w:rsidRPr="00AC0191" w:rsidRDefault="00AC0191" w:rsidP="00AC0191">
        <w:pPr>
          <w:pStyle w:val="a5"/>
          <w:ind w:right="240"/>
          <w:jc w:val="center"/>
          <w:rPr>
            <w:rFonts w:ascii="標楷體" w:eastAsia="標楷體" w:hAnsi="標楷體"/>
          </w:rPr>
        </w:pPr>
        <w:r>
          <w:rPr>
            <w:rFonts w:ascii="標楷體" w:eastAsia="標楷體" w:hAnsi="標楷體" w:hint="eastAsia"/>
          </w:rPr>
          <w:t>第9-</w:t>
        </w:r>
        <w:r>
          <w:rPr>
            <w:rFonts w:ascii="標楷體" w:eastAsia="標楷體" w:hAnsi="標楷體" w:hint="eastAsia"/>
          </w:rPr>
          <w:fldChar w:fldCharType="begin"/>
        </w:r>
        <w:r>
          <w:rPr>
            <w:rFonts w:ascii="標楷體" w:eastAsia="標楷體" w:hAnsi="標楷體" w:hint="eastAsia"/>
          </w:rPr>
          <w:instrText>PAGE   \* MERGEFORMAT</w:instrText>
        </w:r>
        <w:r>
          <w:rPr>
            <w:rFonts w:ascii="標楷體" w:eastAsia="標楷體" w:hAnsi="標楷體" w:hint="eastAsia"/>
          </w:rPr>
          <w:fldChar w:fldCharType="separate"/>
        </w:r>
        <w:r w:rsidR="00E22F4C" w:rsidRPr="00E22F4C">
          <w:rPr>
            <w:rFonts w:ascii="標楷體" w:eastAsia="標楷體" w:hAnsi="標楷體"/>
            <w:noProof/>
            <w:lang w:val="zh-TW"/>
          </w:rPr>
          <w:t>1</w:t>
        </w:r>
        <w:r>
          <w:rPr>
            <w:rFonts w:ascii="標楷體" w:eastAsia="標楷體" w:hAnsi="標楷體" w:hint="eastAsia"/>
          </w:rPr>
          <w:fldChar w:fldCharType="end"/>
        </w:r>
        <w:sdt>
          <w:sdtPr>
            <w:rPr>
              <w:rFonts w:ascii="標楷體" w:eastAsia="標楷體" w:hAnsi="標楷體" w:hint="eastAsia"/>
            </w:rPr>
            <w:id w:val="887915929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標楷體" w:eastAsia="標楷體" w:hAnsi="標楷體" w:hint="eastAsia"/>
              </w:rPr>
              <w:t>頁</w:t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C0D" w:rsidRDefault="006D7C0D">
      <w:r>
        <w:separator/>
      </w:r>
    </w:p>
  </w:footnote>
  <w:footnote w:type="continuationSeparator" w:id="0">
    <w:p w:rsidR="006D7C0D" w:rsidRDefault="006D7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E6C" w:rsidRDefault="00227E6C" w:rsidP="00227E6C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>
      <w:rPr>
        <w:rFonts w:ascii="標楷體" w:eastAsia="標楷體" w:hint="eastAsia"/>
        <w:b/>
        <w:spacing w:val="60"/>
        <w:sz w:val="32"/>
        <w:u w:val="single"/>
      </w:rPr>
      <w:t>玖、歲入來源別</w:t>
    </w:r>
  </w:p>
  <w:p w:rsidR="009805FE" w:rsidRDefault="00227E6C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一</w:t>
    </w:r>
    <w:r w:rsidR="00540A99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805FE">
      <w:rPr>
        <w:rFonts w:ascii="標楷體" w:eastAsia="標楷體" w:hint="eastAsia"/>
        <w:b/>
        <w:spacing w:val="60"/>
        <w:sz w:val="32"/>
        <w:u w:val="single"/>
      </w:rPr>
      <w:t>中華民國</w:t>
    </w:r>
    <w:r w:rsidR="00B72B48" w:rsidRPr="00B72B48">
      <w:rPr>
        <w:rFonts w:ascii="標楷體" w:eastAsia="標楷體" w:hAnsi="標楷體" w:hint="eastAsia"/>
        <w:b/>
        <w:spacing w:val="60"/>
        <w:sz w:val="32"/>
        <w:u w:val="single"/>
      </w:rPr>
      <w:t>114</w:t>
    </w:r>
    <w:r w:rsidR="009805FE">
      <w:rPr>
        <w:rFonts w:ascii="標楷體" w:eastAsia="標楷體" w:hint="eastAsia"/>
        <w:b/>
        <w:spacing w:val="60"/>
        <w:sz w:val="32"/>
        <w:u w:val="single"/>
      </w:rPr>
      <w:t>年度</w:t>
    </w:r>
    <w:r w:rsidR="00B72B48" w:rsidRPr="00B72B48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 w:rsidR="009805FE">
      <w:rPr>
        <w:rFonts w:ascii="標楷體" w:eastAsia="標楷體" w:hint="eastAsia"/>
        <w:b/>
        <w:spacing w:val="60"/>
        <w:sz w:val="32"/>
        <w:u w:val="single"/>
      </w:rPr>
      <w:t>總決算歲入來源別決算審定</w:t>
    </w:r>
    <w:r w:rsidR="006F4C30">
      <w:rPr>
        <w:rFonts w:ascii="標楷體" w:eastAsia="標楷體" w:hint="eastAsia"/>
        <w:b/>
        <w:spacing w:val="60"/>
        <w:sz w:val="32"/>
        <w:u w:val="single"/>
      </w:rPr>
      <w:t>總</w:t>
    </w:r>
    <w:r w:rsidR="009805FE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C0D"/>
    <w:rsid w:val="0004623B"/>
    <w:rsid w:val="00101AB3"/>
    <w:rsid w:val="001D7125"/>
    <w:rsid w:val="00227E6C"/>
    <w:rsid w:val="00266494"/>
    <w:rsid w:val="00370633"/>
    <w:rsid w:val="00446D62"/>
    <w:rsid w:val="00463DA5"/>
    <w:rsid w:val="00511EB6"/>
    <w:rsid w:val="00525367"/>
    <w:rsid w:val="00540A99"/>
    <w:rsid w:val="005503C0"/>
    <w:rsid w:val="006D7C0D"/>
    <w:rsid w:val="006F4C30"/>
    <w:rsid w:val="00827692"/>
    <w:rsid w:val="0083717B"/>
    <w:rsid w:val="009805FE"/>
    <w:rsid w:val="00AB03D5"/>
    <w:rsid w:val="00AC0191"/>
    <w:rsid w:val="00B72B48"/>
    <w:rsid w:val="00B83C7F"/>
    <w:rsid w:val="00C52404"/>
    <w:rsid w:val="00CE054C"/>
    <w:rsid w:val="00CE4379"/>
    <w:rsid w:val="00DB4570"/>
    <w:rsid w:val="00DC035C"/>
    <w:rsid w:val="00E034BD"/>
    <w:rsid w:val="00E1394B"/>
    <w:rsid w:val="00E22F4C"/>
    <w:rsid w:val="00EF0671"/>
    <w:rsid w:val="00FB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AC56B95E-9403-49A2-A840-65DA35A2D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semiHidden/>
    <w:rsid w:val="00227E6C"/>
    <w:rPr>
      <w:kern w:val="2"/>
    </w:rPr>
  </w:style>
  <w:style w:type="character" w:customStyle="1" w:styleId="a6">
    <w:name w:val="頁尾 字元"/>
    <w:basedOn w:val="a0"/>
    <w:link w:val="a5"/>
    <w:uiPriority w:val="99"/>
    <w:semiHidden/>
    <w:rsid w:val="00AC019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2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hx6tpq&#27506;&#20837;&#20358;&#28304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hx6tpq歲入來源別決算審定表.dot</Template>
  <TotalTime>5</TotalTime>
  <Pages>1</Pages>
  <Words>769</Words>
  <Characters>3099</Characters>
  <Application>Microsoft Office Word</Application>
  <DocSecurity>0</DocSecurity>
  <Lines>25</Lines>
  <Paragraphs>7</Paragraphs>
  <ScaleCrop>false</ScaleCrop>
  <Company>N.A.O.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鍾宇欣</dc:creator>
  <cp:keywords/>
  <cp:lastModifiedBy>曹承淯</cp:lastModifiedBy>
  <cp:revision>8</cp:revision>
  <dcterms:created xsi:type="dcterms:W3CDTF">2026-05-25T06:45:00Z</dcterms:created>
  <dcterms:modified xsi:type="dcterms:W3CDTF">2026-07-08T03:03:00Z</dcterms:modified>
</cp:coreProperties>
</file>