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3CF" w:rsidRDefault="000353CF" w:rsidP="00A42FAA">
      <w:pPr>
        <w:pStyle w:val="a3"/>
        <w:spacing w:line="320" w:lineRule="exact"/>
        <w:ind w:right="240" w:firstLine="482"/>
        <w:rPr>
          <w:rFonts w:hAnsi="標楷體"/>
        </w:rPr>
      </w:pPr>
      <w:r w:rsidRPr="00B26F66">
        <w:rPr>
          <w:rFonts w:hAnsi="標楷體" w:hint="eastAsia"/>
        </w:rPr>
        <w:t>單位</w:t>
      </w:r>
      <w:bookmarkStart w:id="0" w:name="_GoBack"/>
      <w:bookmarkEnd w:id="0"/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099"/>
      </w:tblGrid>
      <w:tr w:rsidR="000353CF" w:rsidRPr="000F5D5E" w:rsidTr="00850888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0353CF" w:rsidRPr="00A865D5" w:rsidRDefault="000353CF" w:rsidP="00850888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:rsidR="000353CF" w:rsidRPr="00A865D5" w:rsidRDefault="000353CF" w:rsidP="00850888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:rsidR="000353CF" w:rsidRPr="000F5D5E" w:rsidRDefault="000353CF" w:rsidP="00850888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0F5D5E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市議會主管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:rsidR="000353CF" w:rsidRPr="000F5D5E" w:rsidRDefault="000353CF" w:rsidP="00850888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0F5D5E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市政府主管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:rsidR="000353CF" w:rsidRPr="000F5D5E" w:rsidRDefault="000353CF" w:rsidP="00850888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0F5D5E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民政處主管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353CF" w:rsidRPr="000F5D5E" w:rsidRDefault="000353CF" w:rsidP="00850888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0F5D5E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地政處主管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0353CF" w:rsidRPr="000F5D5E" w:rsidRDefault="000353CF" w:rsidP="00850888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0F5D5E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稅務局主管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0353CF" w:rsidRPr="000F5D5E" w:rsidRDefault="000353CF" w:rsidP="00850888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0F5D5E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教育處主管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0353CF" w:rsidRPr="000F5D5E" w:rsidRDefault="000353CF" w:rsidP="00850888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0F5D5E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文化局主管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0353CF" w:rsidRPr="000F5D5E" w:rsidRDefault="000353CF" w:rsidP="00850888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0F5D5E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產業發展處主管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0353CF" w:rsidRPr="000F5D5E" w:rsidRDefault="000353CF" w:rsidP="00850888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0F5D5E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警察局主管</w:t>
            </w:r>
          </w:p>
        </w:tc>
      </w:tr>
      <w:tr w:rsidR="000353CF" w:rsidRPr="001C056B" w:rsidTr="0085088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0353CF" w:rsidRPr="001C056B" w:rsidRDefault="000353CF" w:rsidP="00850888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1C056B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353CF" w:rsidRPr="00843706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43706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249,903,485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353CF" w:rsidRPr="00843706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43706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18,272,051,693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353CF" w:rsidRPr="00843706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43706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669,197,936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353CF" w:rsidRPr="00843706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43706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127,596,197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53CF" w:rsidRPr="00843706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43706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205,476,737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53CF" w:rsidRPr="00843706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43706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37,083,245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53CF" w:rsidRPr="00843706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43706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442,290,943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53CF" w:rsidRPr="00843706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43706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79,855,677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53CF" w:rsidRPr="00843706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43706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1,654,211,783</w:t>
            </w:r>
          </w:p>
        </w:tc>
      </w:tr>
      <w:tr w:rsidR="000353CF" w:rsidRPr="001C056B" w:rsidTr="0085088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0353CF" w:rsidRPr="001C056B" w:rsidRDefault="000353CF" w:rsidP="00850888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1C056B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353CF" w:rsidRPr="00843706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43706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248,173,607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353CF" w:rsidRPr="00843706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43706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16,133,999,573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353CF" w:rsidRPr="00843706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43706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603,040,955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353CF" w:rsidRPr="00843706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43706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127,596,197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53CF" w:rsidRPr="00843706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43706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195,297,858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53CF" w:rsidRPr="00843706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43706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37,083,245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53CF" w:rsidRPr="00843706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43706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382,177,059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53CF" w:rsidRPr="00843706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43706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68,253,495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53CF" w:rsidRPr="00843706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43706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1,489,905,035</w:t>
            </w:r>
          </w:p>
        </w:tc>
      </w:tr>
      <w:tr w:rsidR="00843706" w:rsidRPr="000751B1" w:rsidTr="0085088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843706" w:rsidRPr="000751B1" w:rsidRDefault="00843706" w:rsidP="00843706">
            <w:pPr>
              <w:spacing w:beforeLines="60" w:before="216" w:afterLines="60" w:after="216"/>
              <w:ind w:right="57"/>
              <w:jc w:val="both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1. </w:t>
            </w:r>
            <w:r w:rsidRPr="008B4C8F">
              <w:rPr>
                <w:rFonts w:ascii="標楷體" w:eastAsia="標楷體" w:hAnsi="標楷體" w:hint="eastAsia"/>
                <w:noProof/>
                <w:spacing w:val="275"/>
                <w:kern w:val="0"/>
                <w:sz w:val="20"/>
                <w:szCs w:val="20"/>
                <w:fitText w:val="1700" w:id="-969230592"/>
              </w:rPr>
              <w:t>人事</w:t>
            </w:r>
            <w:r w:rsidRPr="008B4C8F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2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182,375,966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612,876,672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290,086,144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84,895,313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134,022,201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5,874,324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71,374,401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18,181,293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1,285,125,558</w:t>
            </w:r>
          </w:p>
        </w:tc>
      </w:tr>
      <w:tr w:rsidR="00843706" w:rsidRPr="000751B1" w:rsidTr="0085088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843706" w:rsidRPr="000751B1" w:rsidRDefault="00843706" w:rsidP="00843706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Pr="00972C46">
              <w:rPr>
                <w:rFonts w:ascii="標楷體" w:eastAsia="標楷體" w:hAnsi="標楷體" w:hint="eastAsia"/>
                <w:noProof/>
                <w:spacing w:val="275"/>
                <w:kern w:val="0"/>
                <w:sz w:val="20"/>
                <w:szCs w:val="20"/>
                <w:fitText w:val="1700" w:id="-969230591"/>
              </w:rPr>
              <w:t>業務</w:t>
            </w:r>
            <w:r w:rsidRPr="00972C4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1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65,150,093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1,083,831,112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304,320,844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19,357,884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60,757,809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31,172,921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245,794,447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46,176,952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198,407,477</w:t>
            </w:r>
          </w:p>
        </w:tc>
      </w:tr>
      <w:tr w:rsidR="00843706" w:rsidRPr="000751B1" w:rsidTr="0085088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843706" w:rsidRPr="000751B1" w:rsidRDefault="00843706" w:rsidP="00843706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Pr="00972C46">
              <w:rPr>
                <w:rFonts w:ascii="標楷體" w:eastAsia="標楷體" w:hAnsi="標楷體" w:hint="eastAsia"/>
                <w:noProof/>
                <w:spacing w:val="150"/>
                <w:kern w:val="0"/>
                <w:sz w:val="20"/>
                <w:szCs w:val="20"/>
                <w:fitText w:val="1700" w:id="-969230590"/>
              </w:rPr>
              <w:t>獎補助</w:t>
            </w:r>
            <w:r w:rsidRPr="00972C4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0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647,548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14,364,713,932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8,633,967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23,343,000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517,848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36,000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65,008,211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3,895,250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6,372,000</w:t>
            </w:r>
          </w:p>
        </w:tc>
      </w:tr>
      <w:tr w:rsidR="00843706" w:rsidRPr="000751B1" w:rsidTr="0085088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843706" w:rsidRPr="000751B1" w:rsidRDefault="00843706" w:rsidP="00843706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Pr="00972C46">
              <w:rPr>
                <w:rFonts w:ascii="標楷體" w:eastAsia="標楷體" w:hAnsi="標楷體" w:hint="eastAsia"/>
                <w:noProof/>
                <w:spacing w:val="275"/>
                <w:kern w:val="0"/>
                <w:sz w:val="20"/>
                <w:szCs w:val="20"/>
                <w:fitText w:val="1700" w:id="-969230589"/>
              </w:rPr>
              <w:t>債務</w:t>
            </w:r>
            <w:r w:rsidRPr="00972C4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89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72,577,857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</w:tr>
      <w:tr w:rsidR="000353CF" w:rsidRPr="001C056B" w:rsidTr="0085088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0353CF" w:rsidRPr="001C056B" w:rsidRDefault="000353CF" w:rsidP="00850888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1C056B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353CF" w:rsidRPr="00843706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43706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1,729,878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353CF" w:rsidRPr="00843706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43706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2,138,052,120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353CF" w:rsidRPr="00843706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43706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66,156,981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353CF" w:rsidRPr="00843706" w:rsidRDefault="000353CF" w:rsidP="00850888">
            <w:pPr>
              <w:pStyle w:val="3"/>
              <w:rPr>
                <w:rFonts w:ascii="新細明體" w:hAnsi="新細明體"/>
                <w:b/>
                <w:noProof/>
                <w:sz w:val="20"/>
              </w:rPr>
            </w:pPr>
            <w:r w:rsidRPr="00843706">
              <w:rPr>
                <w:rFonts w:ascii="新細明體" w:eastAsia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53CF" w:rsidRPr="00843706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43706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10,178,879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53CF" w:rsidRPr="00843706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43706">
              <w:rPr>
                <w:rFonts w:ascii="新細明體" w:eastAsia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53CF" w:rsidRPr="00843706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43706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60,113,884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53CF" w:rsidRPr="00843706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43706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11,602,182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53CF" w:rsidRPr="00843706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843706"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  <w:t>164,306,748</w:t>
            </w:r>
          </w:p>
        </w:tc>
      </w:tr>
      <w:tr w:rsidR="00843706" w:rsidRPr="000751B1" w:rsidTr="0085088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843706" w:rsidRPr="000751B1" w:rsidRDefault="00843706" w:rsidP="00843706">
            <w:pPr>
              <w:spacing w:beforeLines="60" w:before="216" w:afterLines="60" w:after="216"/>
              <w:ind w:right="57"/>
              <w:jc w:val="both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1. </w:t>
            </w:r>
            <w:r w:rsidRPr="00972C46">
              <w:rPr>
                <w:rFonts w:ascii="標楷體" w:eastAsia="標楷體" w:hAnsi="標楷體" w:hint="eastAsia"/>
                <w:noProof/>
                <w:spacing w:val="275"/>
                <w:kern w:val="0"/>
                <w:sz w:val="20"/>
                <w:szCs w:val="20"/>
                <w:fitText w:val="1700" w:id="-969230592"/>
              </w:rPr>
              <w:t>人事</w:t>
            </w:r>
            <w:r w:rsidRPr="00972C4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2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</w:tr>
      <w:tr w:rsidR="00843706" w:rsidRPr="000751B1" w:rsidTr="0085088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843706" w:rsidRPr="000751B1" w:rsidRDefault="00843706" w:rsidP="00843706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Pr="00972C46">
              <w:rPr>
                <w:rFonts w:ascii="標楷體" w:eastAsia="標楷體" w:hAnsi="標楷體" w:hint="eastAsia"/>
                <w:noProof/>
                <w:spacing w:val="275"/>
                <w:kern w:val="0"/>
                <w:sz w:val="20"/>
                <w:szCs w:val="20"/>
                <w:fitText w:val="1700" w:id="-969230591"/>
              </w:rPr>
              <w:t>業務</w:t>
            </w:r>
            <w:r w:rsidRPr="00972C4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1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</w:tr>
      <w:tr w:rsidR="00843706" w:rsidRPr="000751B1" w:rsidTr="0085088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843706" w:rsidRPr="000751B1" w:rsidRDefault="00843706" w:rsidP="00843706">
            <w:pPr>
              <w:spacing w:beforeLines="60" w:before="216" w:afterLines="60" w:after="216"/>
              <w:ind w:right="57"/>
              <w:jc w:val="both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Pr="00972C46">
              <w:rPr>
                <w:rFonts w:ascii="標楷體" w:eastAsia="標楷體" w:hAnsi="標楷體" w:hint="eastAsia"/>
                <w:noProof/>
                <w:spacing w:val="87"/>
                <w:kern w:val="0"/>
                <w:sz w:val="20"/>
                <w:szCs w:val="20"/>
                <w:fitText w:val="1700" w:id="-967126784"/>
              </w:rPr>
              <w:t>設備及投</w:t>
            </w:r>
            <w:r w:rsidRPr="00972C46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700" w:id="-967126784"/>
              </w:rPr>
              <w:t>資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1,729,878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743,901,118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66,156,981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10,178,879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60,113,884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2,385,482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164,306,748</w:t>
            </w:r>
          </w:p>
        </w:tc>
      </w:tr>
      <w:tr w:rsidR="00843706" w:rsidRPr="000751B1" w:rsidTr="0085088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843706" w:rsidRPr="000751B1" w:rsidRDefault="00843706" w:rsidP="00843706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Pr="00972C46">
              <w:rPr>
                <w:rFonts w:ascii="標楷體" w:eastAsia="標楷體" w:hAnsi="標楷體" w:hint="eastAsia"/>
                <w:noProof/>
                <w:spacing w:val="150"/>
                <w:kern w:val="0"/>
                <w:sz w:val="20"/>
                <w:szCs w:val="20"/>
                <w:fitText w:val="1700" w:id="-969230590"/>
              </w:rPr>
              <w:t>獎補助</w:t>
            </w:r>
            <w:r w:rsidRPr="00972C4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0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1B5022" w:rsidRDefault="00843706" w:rsidP="0084370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1B5022" w:rsidRDefault="00843706" w:rsidP="0084370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D7EF4">
              <w:rPr>
                <w:rFonts w:ascii="新細明體" w:hAnsi="新細明體"/>
                <w:noProof/>
                <w:sz w:val="20"/>
              </w:rPr>
              <w:t>1,394,151,002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1B5022" w:rsidRDefault="00843706" w:rsidP="0084370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9,216,700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</w:tr>
    </w:tbl>
    <w:p w:rsidR="000353CF" w:rsidRDefault="000353CF" w:rsidP="000353CF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:rsidR="000353CF" w:rsidRDefault="000353CF" w:rsidP="000353CF">
      <w:pPr>
        <w:pStyle w:val="a3"/>
        <w:spacing w:line="320" w:lineRule="exact"/>
        <w:ind w:rightChars="117" w:right="281" w:firstLine="480"/>
        <w:rPr>
          <w:rFonts w:hAnsi="標楷體"/>
        </w:rPr>
      </w:pPr>
      <w:r>
        <w:br w:type="page"/>
      </w:r>
      <w:r w:rsidRPr="00B26F66">
        <w:rPr>
          <w:rFonts w:hAnsi="標楷體" w:hint="eastAsia"/>
        </w:rPr>
        <w:lastRenderedPageBreak/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099"/>
      </w:tblGrid>
      <w:tr w:rsidR="000353CF" w:rsidRPr="00A865D5" w:rsidTr="00850888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0353CF" w:rsidRPr="00A865D5" w:rsidRDefault="000353CF" w:rsidP="00850888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:rsidR="000353CF" w:rsidRPr="00A865D5" w:rsidRDefault="000353CF" w:rsidP="00850888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:rsidR="000353CF" w:rsidRPr="000F5D5E" w:rsidRDefault="000353CF" w:rsidP="00850888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0F5D5E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消防局主管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:rsidR="000353CF" w:rsidRPr="000F5D5E" w:rsidRDefault="000353CF" w:rsidP="00850888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0F5D5E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衛生局主管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:rsidR="000353CF" w:rsidRPr="000F5D5E" w:rsidRDefault="000353CF" w:rsidP="00850888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0F5D5E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環境保護局主管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353CF" w:rsidRPr="000F5D5E" w:rsidRDefault="000353CF" w:rsidP="00850888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0F5D5E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工務處主管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0353CF" w:rsidRPr="000F5D5E" w:rsidRDefault="000353CF" w:rsidP="00850888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0F5D5E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勞工及青年處主管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0353CF" w:rsidRPr="000F5D5E" w:rsidRDefault="000353CF" w:rsidP="00850888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0F5D5E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統籌支撥科目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0353CF" w:rsidRPr="000F5D5E" w:rsidRDefault="000353CF" w:rsidP="00850888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0F5D5E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小計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0353CF" w:rsidRPr="000F5D5E" w:rsidRDefault="000353CF" w:rsidP="00850888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0F5D5E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保留數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:rsidR="000353CF" w:rsidRPr="000F5D5E" w:rsidRDefault="000353CF" w:rsidP="00850888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4"/>
              </w:rPr>
            </w:pPr>
            <w:r w:rsidRPr="000F5D5E">
              <w:rPr>
                <w:rFonts w:ascii="標楷體" w:eastAsia="標楷體" w:hAnsi="標楷體" w:hint="eastAsia"/>
                <w:spacing w:val="-10"/>
                <w:sz w:val="20"/>
                <w:szCs w:val="24"/>
              </w:rPr>
              <w:t>合計</w:t>
            </w:r>
          </w:p>
        </w:tc>
      </w:tr>
      <w:tr w:rsidR="000353CF" w:rsidRPr="00B14B4A" w:rsidTr="0085088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0353CF" w:rsidRPr="00B14B4A" w:rsidRDefault="000353CF" w:rsidP="00850888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B14B4A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353CF" w:rsidRPr="00B14B4A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14B4A">
              <w:rPr>
                <w:rFonts w:ascii="新細明體" w:hAnsi="新細明體"/>
                <w:b/>
                <w:noProof/>
                <w:sz w:val="20"/>
              </w:rPr>
              <w:t>747,057,005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353CF" w:rsidRPr="00B14B4A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14B4A">
              <w:rPr>
                <w:rFonts w:ascii="新細明體" w:hAnsi="新細明體"/>
                <w:b/>
                <w:noProof/>
                <w:sz w:val="20"/>
              </w:rPr>
              <w:t>1,075,793,970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353CF" w:rsidRPr="00B14B4A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14B4A">
              <w:rPr>
                <w:rFonts w:ascii="新細明體" w:hAnsi="新細明體"/>
                <w:b/>
                <w:noProof/>
                <w:sz w:val="20"/>
              </w:rPr>
              <w:t>1,135,810,282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353CF" w:rsidRPr="00B14B4A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14B4A">
              <w:rPr>
                <w:rFonts w:ascii="新細明體" w:hAnsi="新細明體"/>
                <w:b/>
                <w:noProof/>
                <w:sz w:val="20"/>
              </w:rPr>
              <w:t>164,364,088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53CF" w:rsidRPr="00B14B4A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14B4A">
              <w:rPr>
                <w:rFonts w:ascii="新細明體" w:hAnsi="新細明體"/>
                <w:b/>
                <w:noProof/>
                <w:sz w:val="20"/>
              </w:rPr>
              <w:t>36,364,519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53CF" w:rsidRPr="00B14B4A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14B4A">
              <w:rPr>
                <w:rFonts w:ascii="新細明體" w:hAnsi="新細明體"/>
                <w:b/>
                <w:noProof/>
                <w:sz w:val="20"/>
              </w:rPr>
              <w:t>734,773,130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53CF" w:rsidRPr="00B14B4A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14B4A">
              <w:rPr>
                <w:rFonts w:ascii="新細明體" w:hAnsi="新細明體"/>
                <w:b/>
                <w:noProof/>
                <w:sz w:val="20"/>
              </w:rPr>
              <w:t>25,631,830,690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53CF" w:rsidRPr="00B14B4A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14B4A">
              <w:rPr>
                <w:rFonts w:ascii="新細明體" w:hAnsi="新細明體"/>
                <w:b/>
                <w:noProof/>
                <w:sz w:val="20"/>
              </w:rPr>
              <w:t>1,714,021,127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53CF" w:rsidRPr="00B14B4A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14B4A">
              <w:rPr>
                <w:rFonts w:ascii="新細明體" w:hAnsi="新細明體"/>
                <w:b/>
                <w:noProof/>
                <w:sz w:val="20"/>
              </w:rPr>
              <w:t>27,345,851,817</w:t>
            </w:r>
          </w:p>
        </w:tc>
      </w:tr>
      <w:tr w:rsidR="000353CF" w:rsidRPr="00B14B4A" w:rsidTr="0085088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0353CF" w:rsidRPr="00B14B4A" w:rsidRDefault="000353CF" w:rsidP="00850888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B14B4A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353CF" w:rsidRPr="00B14B4A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14B4A">
              <w:rPr>
                <w:rFonts w:ascii="新細明體" w:hAnsi="新細明體"/>
                <w:b/>
                <w:noProof/>
                <w:sz w:val="20"/>
              </w:rPr>
              <w:t>536,118,460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353CF" w:rsidRPr="00B14B4A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14B4A">
              <w:rPr>
                <w:rFonts w:ascii="新細明體" w:hAnsi="新細明體"/>
                <w:b/>
                <w:noProof/>
                <w:sz w:val="20"/>
              </w:rPr>
              <w:t>1,068,762,699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353CF" w:rsidRPr="00B14B4A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14B4A">
              <w:rPr>
                <w:rFonts w:ascii="新細明體" w:hAnsi="新細明體"/>
                <w:b/>
                <w:noProof/>
                <w:sz w:val="20"/>
              </w:rPr>
              <w:t>1,024,321,198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353CF" w:rsidRPr="00B14B4A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14B4A">
              <w:rPr>
                <w:rFonts w:ascii="新細明體" w:hAnsi="新細明體"/>
                <w:b/>
                <w:noProof/>
                <w:sz w:val="20"/>
              </w:rPr>
              <w:t>156,471,745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53CF" w:rsidRPr="00B14B4A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14B4A">
              <w:rPr>
                <w:rFonts w:ascii="新細明體" w:hAnsi="新細明體"/>
                <w:b/>
                <w:noProof/>
                <w:sz w:val="20"/>
              </w:rPr>
              <w:t>36,164,519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53CF" w:rsidRPr="00B14B4A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14B4A">
              <w:rPr>
                <w:rFonts w:ascii="新細明體" w:hAnsi="新細明體"/>
                <w:b/>
                <w:noProof/>
                <w:sz w:val="20"/>
              </w:rPr>
              <w:t>725,818,731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53CF" w:rsidRPr="00B14B4A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14B4A">
              <w:rPr>
                <w:rFonts w:ascii="新細明體" w:hAnsi="新細明體"/>
                <w:b/>
                <w:noProof/>
                <w:sz w:val="20"/>
              </w:rPr>
              <w:t>22,833,184,376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53CF" w:rsidRPr="00B14B4A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14B4A">
              <w:rPr>
                <w:rFonts w:ascii="新細明體" w:hAnsi="新細明體"/>
                <w:b/>
                <w:noProof/>
                <w:sz w:val="20"/>
              </w:rPr>
              <w:t>472,736,108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53CF" w:rsidRPr="00B14B4A" w:rsidRDefault="000353CF" w:rsidP="00850888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B14B4A">
              <w:rPr>
                <w:rFonts w:ascii="新細明體" w:hAnsi="新細明體"/>
                <w:b/>
                <w:noProof/>
                <w:sz w:val="20"/>
              </w:rPr>
              <w:t>23,305,920,484</w:t>
            </w:r>
          </w:p>
        </w:tc>
      </w:tr>
      <w:tr w:rsidR="00843706" w:rsidRPr="000751B1" w:rsidTr="0085088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843706" w:rsidRPr="000751B1" w:rsidRDefault="00843706" w:rsidP="00843706">
            <w:pPr>
              <w:spacing w:beforeLines="60" w:before="216" w:afterLines="60" w:after="216"/>
              <w:ind w:right="57"/>
              <w:jc w:val="both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1. </w:t>
            </w:r>
            <w:r w:rsidRPr="00972C46">
              <w:rPr>
                <w:rFonts w:ascii="標楷體" w:eastAsia="標楷體" w:hAnsi="標楷體" w:hint="eastAsia"/>
                <w:noProof/>
                <w:spacing w:val="275"/>
                <w:kern w:val="0"/>
                <w:sz w:val="20"/>
                <w:szCs w:val="20"/>
                <w:fitText w:val="1700" w:id="-969230592"/>
              </w:rPr>
              <w:t>人事</w:t>
            </w:r>
            <w:r w:rsidRPr="00972C4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2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423,514,947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162,275,020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463,277,347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8,857,371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3,966,085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549,510,843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4,296,213,485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806,094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4,297,019,579</w:t>
            </w:r>
          </w:p>
        </w:tc>
      </w:tr>
      <w:tr w:rsidR="00843706" w:rsidRPr="000751B1" w:rsidTr="0085088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843706" w:rsidRPr="000751B1" w:rsidRDefault="00843706" w:rsidP="00843706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Pr="00972C46">
              <w:rPr>
                <w:rFonts w:ascii="標楷體" w:eastAsia="標楷體" w:hAnsi="標楷體" w:hint="eastAsia"/>
                <w:noProof/>
                <w:spacing w:val="275"/>
                <w:kern w:val="0"/>
                <w:sz w:val="20"/>
                <w:szCs w:val="20"/>
                <w:fitText w:val="1700" w:id="-969230591"/>
              </w:rPr>
              <w:t>業務</w:t>
            </w:r>
            <w:r w:rsidRPr="00972C4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1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108,032,613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146,733,047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456,318,511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147,596,874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31,492,269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7,259,891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2,952,402,744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419,206,121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3,371,608,865</w:t>
            </w:r>
          </w:p>
        </w:tc>
      </w:tr>
      <w:tr w:rsidR="00843706" w:rsidRPr="000751B1" w:rsidTr="0085088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843706" w:rsidRPr="000751B1" w:rsidRDefault="00843706" w:rsidP="00843706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Pr="00972C46">
              <w:rPr>
                <w:rFonts w:ascii="標楷體" w:eastAsia="標楷體" w:hAnsi="標楷體" w:hint="eastAsia"/>
                <w:noProof/>
                <w:spacing w:val="150"/>
                <w:kern w:val="0"/>
                <w:sz w:val="20"/>
                <w:szCs w:val="20"/>
                <w:fitText w:val="1700" w:id="-969230590"/>
              </w:rPr>
              <w:t>獎補助</w:t>
            </w:r>
            <w:r w:rsidRPr="00972C4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0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4,570,900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759,754,632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104,725,340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17,500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706,165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169,047,997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15,511,990,290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52,723,893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15,564,714,183</w:t>
            </w:r>
          </w:p>
        </w:tc>
      </w:tr>
      <w:tr w:rsidR="00843706" w:rsidRPr="00843706" w:rsidTr="0085088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843706" w:rsidRPr="000751B1" w:rsidRDefault="00843706" w:rsidP="00843706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Pr="00972C46">
              <w:rPr>
                <w:rFonts w:ascii="標楷體" w:eastAsia="標楷體" w:hAnsi="標楷體" w:hint="eastAsia"/>
                <w:noProof/>
                <w:spacing w:val="275"/>
                <w:kern w:val="0"/>
                <w:sz w:val="20"/>
                <w:szCs w:val="20"/>
                <w:fitText w:val="1700" w:id="-969230589"/>
              </w:rPr>
              <w:t>債務</w:t>
            </w:r>
            <w:r w:rsidRPr="00972C4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89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1B5022" w:rsidRDefault="00843706" w:rsidP="00843706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72,577,857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72,577,857</w:t>
            </w:r>
          </w:p>
        </w:tc>
      </w:tr>
      <w:tr w:rsidR="000353CF" w:rsidRPr="00B14B4A" w:rsidTr="0085088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0353CF" w:rsidRPr="00B14B4A" w:rsidRDefault="000353CF" w:rsidP="00850888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noProof/>
                <w:spacing w:val="-10"/>
                <w:sz w:val="20"/>
                <w:szCs w:val="20"/>
              </w:rPr>
            </w:pPr>
            <w:r w:rsidRPr="00B14B4A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353CF" w:rsidRPr="00843706" w:rsidRDefault="000353CF" w:rsidP="0084370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843706">
              <w:rPr>
                <w:rFonts w:ascii="新細明體" w:hAnsi="新細明體"/>
                <w:b/>
                <w:sz w:val="20"/>
                <w:szCs w:val="20"/>
              </w:rPr>
              <w:t>210,938,545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353CF" w:rsidRPr="00843706" w:rsidRDefault="000353CF" w:rsidP="0084370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843706">
              <w:rPr>
                <w:rFonts w:ascii="新細明體" w:hAnsi="新細明體"/>
                <w:b/>
                <w:sz w:val="20"/>
                <w:szCs w:val="20"/>
              </w:rPr>
              <w:t>7,031,271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353CF" w:rsidRPr="00843706" w:rsidRDefault="000353CF" w:rsidP="0084370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843706">
              <w:rPr>
                <w:rFonts w:ascii="新細明體" w:hAnsi="新細明體"/>
                <w:b/>
                <w:sz w:val="20"/>
                <w:szCs w:val="20"/>
              </w:rPr>
              <w:t>111,489,084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353CF" w:rsidRPr="00843706" w:rsidRDefault="000353CF" w:rsidP="0084370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843706">
              <w:rPr>
                <w:rFonts w:ascii="新細明體" w:hAnsi="新細明體"/>
                <w:b/>
                <w:sz w:val="20"/>
                <w:szCs w:val="20"/>
              </w:rPr>
              <w:t>7,892,343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53CF" w:rsidRPr="00843706" w:rsidRDefault="000353CF" w:rsidP="0084370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843706">
              <w:rPr>
                <w:rFonts w:ascii="新細明體" w:hAnsi="新細明體"/>
                <w:b/>
                <w:sz w:val="20"/>
                <w:szCs w:val="20"/>
              </w:rPr>
              <w:t>200,000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53CF" w:rsidRPr="00843706" w:rsidRDefault="000353CF" w:rsidP="0084370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843706">
              <w:rPr>
                <w:rFonts w:ascii="新細明體" w:hAnsi="新細明體"/>
                <w:b/>
                <w:sz w:val="20"/>
                <w:szCs w:val="20"/>
              </w:rPr>
              <w:t>8,954,399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53CF" w:rsidRPr="00843706" w:rsidRDefault="000353CF" w:rsidP="0084370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843706">
              <w:rPr>
                <w:rFonts w:ascii="新細明體" w:hAnsi="新細明體"/>
                <w:b/>
                <w:sz w:val="20"/>
                <w:szCs w:val="20"/>
              </w:rPr>
              <w:t>2,798,646,314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53CF" w:rsidRPr="00843706" w:rsidRDefault="000353CF" w:rsidP="0084370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843706">
              <w:rPr>
                <w:rFonts w:ascii="新細明體" w:hAnsi="新細明體"/>
                <w:b/>
                <w:sz w:val="20"/>
                <w:szCs w:val="20"/>
              </w:rPr>
              <w:t>1,241,285,019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53CF" w:rsidRPr="00843706" w:rsidRDefault="000353CF" w:rsidP="00843706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843706">
              <w:rPr>
                <w:rFonts w:ascii="新細明體" w:hAnsi="新細明體"/>
                <w:b/>
                <w:sz w:val="20"/>
                <w:szCs w:val="20"/>
              </w:rPr>
              <w:t>4,039,931,333</w:t>
            </w:r>
          </w:p>
        </w:tc>
      </w:tr>
      <w:tr w:rsidR="00843706" w:rsidRPr="000751B1" w:rsidTr="0085088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843706" w:rsidRPr="000751B1" w:rsidRDefault="00843706" w:rsidP="00843706">
            <w:pPr>
              <w:spacing w:beforeLines="60" w:before="216" w:afterLines="60" w:after="216"/>
              <w:ind w:right="57"/>
              <w:jc w:val="both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1. </w:t>
            </w:r>
            <w:r w:rsidRPr="00972C46">
              <w:rPr>
                <w:rFonts w:ascii="標楷體" w:eastAsia="標楷體" w:hAnsi="標楷體" w:hint="eastAsia"/>
                <w:noProof/>
                <w:spacing w:val="275"/>
                <w:kern w:val="0"/>
                <w:sz w:val="20"/>
                <w:szCs w:val="20"/>
                <w:fitText w:val="1700" w:id="-969230592"/>
              </w:rPr>
              <w:t>人事</w:t>
            </w:r>
            <w:r w:rsidRPr="00972C4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2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</w:tr>
      <w:tr w:rsidR="00843706" w:rsidRPr="000751B1" w:rsidTr="0085088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843706" w:rsidRPr="000751B1" w:rsidRDefault="00843706" w:rsidP="00843706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Pr="00972C46">
              <w:rPr>
                <w:rFonts w:ascii="標楷體" w:eastAsia="標楷體" w:hAnsi="標楷體" w:hint="eastAsia"/>
                <w:noProof/>
                <w:spacing w:val="275"/>
                <w:kern w:val="0"/>
                <w:sz w:val="20"/>
                <w:szCs w:val="20"/>
                <w:fitText w:val="1700" w:id="-969230591"/>
              </w:rPr>
              <w:t>業務</w:t>
            </w:r>
            <w:r w:rsidRPr="00972C4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1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</w:tr>
      <w:tr w:rsidR="00843706" w:rsidRPr="000751B1" w:rsidTr="0085088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843706" w:rsidRPr="000751B1" w:rsidRDefault="00843706" w:rsidP="00843706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Pr="00972C46">
              <w:rPr>
                <w:rFonts w:ascii="標楷體" w:eastAsia="標楷體" w:hAnsi="標楷體" w:hint="eastAsia"/>
                <w:noProof/>
                <w:spacing w:val="87"/>
                <w:kern w:val="0"/>
                <w:sz w:val="20"/>
                <w:szCs w:val="20"/>
                <w:fitText w:val="1700" w:id="-969230590"/>
              </w:rPr>
              <w:t>設備及投</w:t>
            </w:r>
            <w:r w:rsidRPr="00972C46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700" w:id="-969230590"/>
              </w:rPr>
              <w:t>資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210,308,545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5,536,171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69,635,344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7,892,343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200,000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8,495,704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1,350,841,077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1,184,053,941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2,534,895,018</w:t>
            </w:r>
          </w:p>
        </w:tc>
      </w:tr>
      <w:tr w:rsidR="00843706" w:rsidRPr="000751B1" w:rsidTr="0085088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:rsidR="00843706" w:rsidRPr="000751B1" w:rsidRDefault="00843706" w:rsidP="00843706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261A2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 xml:space="preserve"> </w:t>
            </w:r>
            <w:r w:rsidRPr="00972C46">
              <w:rPr>
                <w:rFonts w:ascii="標楷體" w:eastAsia="標楷體" w:hAnsi="標楷體" w:hint="eastAsia"/>
                <w:noProof/>
                <w:spacing w:val="150"/>
                <w:kern w:val="0"/>
                <w:sz w:val="20"/>
                <w:szCs w:val="20"/>
                <w:fitText w:val="1700" w:id="-969230590"/>
              </w:rPr>
              <w:t>獎補助</w:t>
            </w:r>
            <w:r w:rsidRPr="00972C46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700" w:id="-969230590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630,000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1,495,100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41,853,740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43706" w:rsidRPr="001B5022" w:rsidRDefault="00843706" w:rsidP="0084370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D7E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1B5022" w:rsidRDefault="00843706" w:rsidP="00843706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1D7E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458,695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1,447,805,237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57,231,078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843706" w:rsidRPr="00843706" w:rsidRDefault="00843706" w:rsidP="00843706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843706">
              <w:rPr>
                <w:rFonts w:ascii="新細明體" w:hAnsi="新細明體"/>
                <w:sz w:val="20"/>
                <w:szCs w:val="20"/>
              </w:rPr>
              <w:t>1,505,036,315</w:t>
            </w:r>
          </w:p>
        </w:tc>
      </w:tr>
    </w:tbl>
    <w:p w:rsidR="00C57ABD" w:rsidRPr="000353CF" w:rsidRDefault="00C57ABD" w:rsidP="00850888">
      <w:pPr>
        <w:pStyle w:val="a3"/>
        <w:spacing w:line="320" w:lineRule="exact"/>
        <w:ind w:rightChars="117" w:right="281" w:firstLine="480"/>
      </w:pPr>
    </w:p>
    <w:sectPr w:rsidR="00C57ABD" w:rsidRPr="000353CF" w:rsidSect="00F200B0">
      <w:headerReference w:type="default" r:id="rId7"/>
      <w:footerReference w:type="default" r:id="rId8"/>
      <w:headerReference w:type="first" r:id="rId9"/>
      <w:footerReference w:type="first" r:id="rId10"/>
      <w:pgSz w:w="23814" w:h="16840" w:orient="landscape" w:code="8"/>
      <w:pgMar w:top="1134" w:right="1134" w:bottom="851" w:left="1134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888" w:rsidRDefault="00850888" w:rsidP="009E17D4">
      <w:r>
        <w:separator/>
      </w:r>
    </w:p>
  </w:endnote>
  <w:endnote w:type="continuationSeparator" w:id="0">
    <w:p w:rsidR="00850888" w:rsidRDefault="00850888" w:rsidP="009E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 w:hint="eastAsia"/>
      </w:rPr>
      <w:id w:val="-939980742"/>
      <w:docPartObj>
        <w:docPartGallery w:val="Page Numbers (Bottom of Page)"/>
        <w:docPartUnique/>
      </w:docPartObj>
    </w:sdtPr>
    <w:sdtEndPr/>
    <w:sdtContent>
      <w:p w:rsidR="00F200B0" w:rsidRPr="00F200B0" w:rsidRDefault="00F200B0" w:rsidP="00F200B0">
        <w:pPr>
          <w:pStyle w:val="a6"/>
          <w:ind w:right="240"/>
          <w:jc w:val="center"/>
          <w:rPr>
            <w:rFonts w:ascii="標楷體" w:eastAsia="標楷體" w:hAnsi="標楷體"/>
          </w:rPr>
        </w:pPr>
        <w:r>
          <w:rPr>
            <w:rFonts w:ascii="標楷體" w:eastAsia="標楷體" w:hAnsi="標楷體" w:hint="eastAsia"/>
          </w:rPr>
          <w:t>第8-</w:t>
        </w:r>
        <w:r>
          <w:rPr>
            <w:rFonts w:ascii="標楷體" w:eastAsia="標楷體" w:hAnsi="標楷體" w:hint="eastAsia"/>
          </w:rPr>
          <w:fldChar w:fldCharType="begin"/>
        </w:r>
        <w:r>
          <w:rPr>
            <w:rFonts w:ascii="標楷體" w:eastAsia="標楷體" w:hAnsi="標楷體" w:hint="eastAsia"/>
          </w:rPr>
          <w:instrText>PAGE   \* MERGEFORMAT</w:instrText>
        </w:r>
        <w:r>
          <w:rPr>
            <w:rFonts w:ascii="標楷體" w:eastAsia="標楷體" w:hAnsi="標楷體" w:hint="eastAsia"/>
          </w:rPr>
          <w:fldChar w:fldCharType="separate"/>
        </w:r>
        <w:r w:rsidR="00A42FAA" w:rsidRPr="00A42FAA">
          <w:rPr>
            <w:rFonts w:ascii="標楷體" w:eastAsia="標楷體" w:hAnsi="標楷體"/>
            <w:noProof/>
            <w:lang w:val="zh-TW"/>
          </w:rPr>
          <w:t>2</w:t>
        </w:r>
        <w:r>
          <w:rPr>
            <w:rFonts w:ascii="標楷體" w:eastAsia="標楷體" w:hAnsi="標楷體" w:hint="eastAsia"/>
          </w:rPr>
          <w:fldChar w:fldCharType="end"/>
        </w:r>
        <w:sdt>
          <w:sdtPr>
            <w:rPr>
              <w:rFonts w:ascii="標楷體" w:eastAsia="標楷體" w:hAnsi="標楷體" w:hint="eastAsia"/>
            </w:rPr>
            <w:id w:val="-383096434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標楷體" w:eastAsia="標楷體" w:hAnsi="標楷體" w:hint="eastAsia"/>
              </w:rPr>
              <w:t>頁</w:t>
            </w:r>
          </w:sdtContent>
        </w:sdt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 w:hint="eastAsia"/>
      </w:rPr>
      <w:id w:val="1469329449"/>
      <w:docPartObj>
        <w:docPartGallery w:val="Page Numbers (Bottom of Page)"/>
        <w:docPartUnique/>
      </w:docPartObj>
    </w:sdtPr>
    <w:sdtEndPr/>
    <w:sdtContent>
      <w:p w:rsidR="00F200B0" w:rsidRPr="00F200B0" w:rsidRDefault="00F200B0" w:rsidP="00F200B0">
        <w:pPr>
          <w:pStyle w:val="a6"/>
          <w:ind w:right="240"/>
          <w:jc w:val="center"/>
          <w:rPr>
            <w:rFonts w:ascii="標楷體" w:eastAsia="標楷體" w:hAnsi="標楷體"/>
            <w:sz w:val="24"/>
          </w:rPr>
        </w:pPr>
        <w:r>
          <w:rPr>
            <w:rFonts w:ascii="標楷體" w:eastAsia="標楷體" w:hAnsi="標楷體" w:hint="eastAsia"/>
          </w:rPr>
          <w:t>第8-</w:t>
        </w:r>
        <w:r>
          <w:rPr>
            <w:rFonts w:ascii="標楷體" w:eastAsia="標楷體" w:hAnsi="標楷體" w:hint="eastAsia"/>
          </w:rPr>
          <w:fldChar w:fldCharType="begin"/>
        </w:r>
        <w:r>
          <w:rPr>
            <w:rFonts w:ascii="標楷體" w:eastAsia="標楷體" w:hAnsi="標楷體" w:hint="eastAsia"/>
          </w:rPr>
          <w:instrText>PAGE   \* MERGEFORMAT</w:instrText>
        </w:r>
        <w:r>
          <w:rPr>
            <w:rFonts w:ascii="標楷體" w:eastAsia="標楷體" w:hAnsi="標楷體" w:hint="eastAsia"/>
          </w:rPr>
          <w:fldChar w:fldCharType="separate"/>
        </w:r>
        <w:r w:rsidR="00A42FAA" w:rsidRPr="00A42FAA">
          <w:rPr>
            <w:rFonts w:ascii="標楷體" w:eastAsia="標楷體" w:hAnsi="標楷體"/>
            <w:noProof/>
            <w:lang w:val="zh-TW"/>
          </w:rPr>
          <w:t>1</w:t>
        </w:r>
        <w:r>
          <w:rPr>
            <w:rFonts w:ascii="標楷體" w:eastAsia="標楷體" w:hAnsi="標楷體" w:hint="eastAsia"/>
          </w:rPr>
          <w:fldChar w:fldCharType="end"/>
        </w:r>
        <w:sdt>
          <w:sdtPr>
            <w:rPr>
              <w:rFonts w:ascii="標楷體" w:eastAsia="標楷體" w:hAnsi="標楷體" w:hint="eastAsia"/>
            </w:rPr>
            <w:id w:val="887915929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標楷體" w:eastAsia="標楷體" w:hAnsi="標楷體" w:hint="eastAsia"/>
              </w:rPr>
              <w:t>頁</w:t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888" w:rsidRDefault="00850888" w:rsidP="009E17D4">
      <w:r>
        <w:separator/>
      </w:r>
    </w:p>
  </w:footnote>
  <w:footnote w:type="continuationSeparator" w:id="0">
    <w:p w:rsidR="00850888" w:rsidRDefault="00850888" w:rsidP="009E1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888" w:rsidRPr="00E122CC" w:rsidRDefault="00850888" w:rsidP="00843706">
    <w:pPr>
      <w:pStyle w:val="a3"/>
      <w:spacing w:line="320" w:lineRule="exact"/>
      <w:ind w:rightChars="235" w:right="564" w:firstLine="480"/>
      <w:jc w:val="center"/>
      <w:rPr>
        <w:rFonts w:hAnsi="標楷體"/>
        <w:b/>
        <w:sz w:val="32"/>
        <w:szCs w:val="32"/>
      </w:rPr>
    </w:pPr>
    <w:r>
      <w:rPr>
        <w:rFonts w:hAnsi="標楷體" w:hint="eastAsia"/>
        <w:b/>
        <w:spacing w:val="60"/>
        <w:sz w:val="32"/>
        <w:szCs w:val="32"/>
        <w:u w:val="single"/>
      </w:rPr>
      <w:t>捌、</w:t>
    </w:r>
    <w:r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中華民國</w:t>
    </w:r>
    <w:r>
      <w:rPr>
        <w:rFonts w:hAnsi="標楷體"/>
        <w:b/>
        <w:spacing w:val="60"/>
        <w:w w:val="100"/>
        <w:sz w:val="32"/>
        <w:szCs w:val="32"/>
        <w:u w:val="single"/>
      </w:rPr>
      <w:t>11</w:t>
    </w:r>
    <w:r>
      <w:rPr>
        <w:rFonts w:hAnsi="標楷體" w:hint="eastAsia"/>
        <w:b/>
        <w:spacing w:val="60"/>
        <w:w w:val="100"/>
        <w:sz w:val="32"/>
        <w:szCs w:val="32"/>
        <w:u w:val="single"/>
      </w:rPr>
      <w:t>4</w:t>
    </w:r>
    <w:r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年度</w:t>
    </w:r>
    <w:r w:rsidRPr="00FC379E">
      <w:rPr>
        <w:rFonts w:hAnsi="標楷體"/>
        <w:b/>
        <w:spacing w:val="60"/>
        <w:w w:val="100"/>
        <w:sz w:val="32"/>
        <w:szCs w:val="32"/>
        <w:u w:val="single"/>
      </w:rPr>
      <w:t>新竹市</w:t>
    </w:r>
    <w:r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總決算各主管機關歲出用途別科目決算審定數綜計表</w:t>
    </w:r>
    <w:r w:rsidRPr="00353997">
      <w:rPr>
        <w:rFonts w:hAnsi="標楷體" w:hint="eastAsia"/>
        <w:sz w:val="24"/>
        <w:szCs w:val="24"/>
      </w:rPr>
      <w:t>(續</w:t>
    </w:r>
    <w:r w:rsidRPr="00353997">
      <w:rPr>
        <w:rFonts w:hAnsi="標楷體"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888" w:rsidRPr="007C6F04" w:rsidRDefault="00850888" w:rsidP="00A032FC">
    <w:pPr>
      <w:pStyle w:val="a4"/>
      <w:jc w:val="center"/>
      <w:rPr>
        <w:rFonts w:ascii="標楷體" w:eastAsia="標楷體" w:hAnsi="標楷體"/>
        <w:spacing w:val="60"/>
        <w:u w:val="single"/>
      </w:rPr>
    </w:pPr>
    <w:r>
      <w:rPr>
        <w:rFonts w:ascii="標楷體" w:eastAsia="標楷體" w:hAnsi="標楷體" w:hint="eastAsia"/>
        <w:b/>
        <w:spacing w:val="60"/>
        <w:sz w:val="32"/>
        <w:szCs w:val="32"/>
        <w:u w:val="single"/>
      </w:rPr>
      <w:t>捌、</w:t>
    </w:r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r>
      <w:rPr>
        <w:rFonts w:ascii="標楷體" w:eastAsia="標楷體" w:hAnsi="標楷體"/>
        <w:b/>
        <w:spacing w:val="60"/>
        <w:sz w:val="32"/>
        <w:szCs w:val="32"/>
        <w:u w:val="single"/>
      </w:rPr>
      <w:t>11</w:t>
    </w:r>
    <w:r>
      <w:rPr>
        <w:rFonts w:ascii="標楷體" w:eastAsia="標楷體" w:hAnsi="標楷體" w:hint="eastAsia"/>
        <w:b/>
        <w:spacing w:val="60"/>
        <w:sz w:val="32"/>
        <w:szCs w:val="32"/>
        <w:u w:val="single"/>
      </w:rPr>
      <w:t>4</w:t>
    </w:r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FC379E">
      <w:rPr>
        <w:rFonts w:ascii="標楷體" w:eastAsia="標楷體" w:hAnsi="標楷體"/>
        <w:b/>
        <w:spacing w:val="60"/>
        <w:sz w:val="32"/>
        <w:szCs w:val="32"/>
        <w:u w:val="single"/>
      </w:rPr>
      <w:t>新竹市</w:t>
    </w:r>
    <w:r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總決算各主管機關歲出用途別科目決算審定數綜計表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mailMerge>
    <w:mainDocumentType w:val="formLetters"/>
    <w:linkToQuery/>
    <w:dataType w:val="textFile"/>
    <w:query w:val="SELECT * FROM D:\data\總決算\Doc.doc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3CF"/>
    <w:rsid w:val="00030A60"/>
    <w:rsid w:val="000353CF"/>
    <w:rsid w:val="000751B1"/>
    <w:rsid w:val="000829BA"/>
    <w:rsid w:val="000F5D5E"/>
    <w:rsid w:val="001B5022"/>
    <w:rsid w:val="001D72A9"/>
    <w:rsid w:val="002865ED"/>
    <w:rsid w:val="00335A84"/>
    <w:rsid w:val="00353997"/>
    <w:rsid w:val="003A09D3"/>
    <w:rsid w:val="004120E8"/>
    <w:rsid w:val="004412ED"/>
    <w:rsid w:val="004733C9"/>
    <w:rsid w:val="00525DF8"/>
    <w:rsid w:val="00540446"/>
    <w:rsid w:val="0060537D"/>
    <w:rsid w:val="0065221F"/>
    <w:rsid w:val="007B08FF"/>
    <w:rsid w:val="007C65B0"/>
    <w:rsid w:val="007C6F04"/>
    <w:rsid w:val="00843706"/>
    <w:rsid w:val="00844078"/>
    <w:rsid w:val="00850888"/>
    <w:rsid w:val="008B5364"/>
    <w:rsid w:val="008D5355"/>
    <w:rsid w:val="008F26EA"/>
    <w:rsid w:val="009A0C4B"/>
    <w:rsid w:val="009A2FFB"/>
    <w:rsid w:val="009D105B"/>
    <w:rsid w:val="009E17D4"/>
    <w:rsid w:val="00A032FC"/>
    <w:rsid w:val="00A35EAF"/>
    <w:rsid w:val="00A42FAA"/>
    <w:rsid w:val="00A865D5"/>
    <w:rsid w:val="00AA186A"/>
    <w:rsid w:val="00B12FAD"/>
    <w:rsid w:val="00B26CE0"/>
    <w:rsid w:val="00B307D7"/>
    <w:rsid w:val="00BC18E5"/>
    <w:rsid w:val="00BF056E"/>
    <w:rsid w:val="00C34B64"/>
    <w:rsid w:val="00C57ABD"/>
    <w:rsid w:val="00C73DB7"/>
    <w:rsid w:val="00CF4DCE"/>
    <w:rsid w:val="00D479AB"/>
    <w:rsid w:val="00DD2192"/>
    <w:rsid w:val="00DD78AC"/>
    <w:rsid w:val="00DF5FFF"/>
    <w:rsid w:val="00E122CC"/>
    <w:rsid w:val="00F200B0"/>
    <w:rsid w:val="00FB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08056C2"/>
  <w15:chartTrackingRefBased/>
  <w15:docId w15:val="{A1752587-6356-4D2A-A9BE-239FF2F7A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單元"/>
    <w:basedOn w:val="a"/>
    <w:rsid w:val="00A865D5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">
    <w:name w:val="表格欄3數字"/>
    <w:basedOn w:val="a"/>
    <w:rsid w:val="00A865D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styleId="a4">
    <w:name w:val="header"/>
    <w:basedOn w:val="a"/>
    <w:link w:val="a5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E17D4"/>
    <w:rPr>
      <w:kern w:val="2"/>
    </w:rPr>
  </w:style>
  <w:style w:type="paragraph" w:styleId="a6">
    <w:name w:val="footer"/>
    <w:basedOn w:val="a"/>
    <w:link w:val="a7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E17D4"/>
    <w:rPr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85088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50888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3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04pbBNVa0nxb&#21508;&#20027;&#31649;&#27231;&#38364;&#27506;&#20986;&#29992;&#36884;&#21029;&#31185;&#30446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BC629-ADBF-45D8-8E45-3613EEC9C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04pbBNVa0nxb各主管機關歲出用途別科目決算審定數綜計表.dot</Template>
  <TotalTime>27</TotalTime>
  <Pages>2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鍾宇欣</dc:creator>
  <cp:keywords/>
  <cp:lastModifiedBy>曹承淯</cp:lastModifiedBy>
  <cp:revision>9</cp:revision>
  <cp:lastPrinted>2026-05-27T07:48:00Z</cp:lastPrinted>
  <dcterms:created xsi:type="dcterms:W3CDTF">2026-05-27T07:42:00Z</dcterms:created>
  <dcterms:modified xsi:type="dcterms:W3CDTF">2026-07-01T01:06:00Z</dcterms:modified>
</cp:coreProperties>
</file>