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142"/>
        <w:gridCol w:w="2353"/>
        <w:gridCol w:w="2353"/>
        <w:gridCol w:w="2353"/>
        <w:gridCol w:w="2353"/>
        <w:gridCol w:w="2353"/>
        <w:gridCol w:w="2353"/>
        <w:gridCol w:w="2353"/>
        <w:gridCol w:w="98"/>
      </w:tblGrid>
      <w:tr w:rsidR="007072FC" w:rsidTr="009D461A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9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7072FC" w:rsidRDefault="007072FC" w:rsidP="00681336">
            <w:pPr>
              <w:ind w:rightChars="30" w:right="72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072FC" w:rsidTr="009D461A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7072FC" w:rsidRPr="001D79E3" w:rsidRDefault="007072FC" w:rsidP="00A9638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9"/>
            <w:vMerge/>
            <w:tcBorders>
              <w:left w:val="nil"/>
              <w:bottom w:val="nil"/>
            </w:tcBorders>
            <w:vAlign w:val="center"/>
          </w:tcPr>
          <w:p w:rsidR="007072FC" w:rsidRPr="00CC0D84" w:rsidRDefault="007072FC" w:rsidP="00A9638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072FC" w:rsidTr="007072FC">
        <w:trPr>
          <w:gridAfter w:val="1"/>
          <w:wAfter w:w="98" w:type="dxa"/>
        </w:trPr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7072FC" w:rsidRDefault="007072FC" w:rsidP="007072FC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7072FC" w:rsidRDefault="007072FC" w:rsidP="007072FC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53" w:type="dxa"/>
            <w:gridSpan w:val="2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產業發展處主管</w:t>
            </w:r>
          </w:p>
        </w:tc>
      </w:tr>
      <w:tr w:rsidR="007072FC" w:rsidRPr="00CF1B29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Pr="00B31AEF" w:rsidRDefault="007072FC" w:rsidP="007072F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31AE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252,964,579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19,349,291,341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688,211,098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127,596,197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220,475,016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37,621,394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CF1B29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F1B29">
              <w:rPr>
                <w:rFonts w:ascii="新細明體" w:hAnsi="新細明體"/>
                <w:b/>
                <w:sz w:val="20"/>
              </w:rPr>
              <w:t>563,830,711</w:t>
            </w:r>
          </w:p>
        </w:tc>
        <w:tc>
          <w:tcPr>
            <w:tcW w:w="2353" w:type="dxa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87,282,674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363,561,114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250,660,624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578,783,353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79,475,795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220,475,016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9,953,003,539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12,456,574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37,621,394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563,830,711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37,330,379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282,109,987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49,952,295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497,316,210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1,134,181,333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314,005,840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83,144,092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7072FC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7072FC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134,510,730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3,711,215,806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109,427,745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115,387,073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529,860,803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77,866,829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1,655,870,000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7072FC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7072FC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72,577,857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82,087,135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8C0FC0" w:rsidRDefault="008C0FC0" w:rsidP="008C0FC0"/>
    <w:p w:rsidR="008C0FC0" w:rsidRPr="008C0FC0" w:rsidRDefault="008C0FC0" w:rsidP="008C0FC0">
      <w:r>
        <w:br w:type="page"/>
      </w:r>
      <w:bookmarkStart w:id="0" w:name="_GoBack"/>
      <w:bookmarkEnd w:id="0"/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142"/>
        <w:gridCol w:w="2353"/>
        <w:gridCol w:w="2353"/>
        <w:gridCol w:w="2353"/>
        <w:gridCol w:w="2353"/>
        <w:gridCol w:w="2353"/>
        <w:gridCol w:w="2353"/>
        <w:gridCol w:w="2353"/>
        <w:gridCol w:w="98"/>
      </w:tblGrid>
      <w:tr w:rsidR="007072FC" w:rsidTr="009D461A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9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7072FC" w:rsidRDefault="007072FC" w:rsidP="004B36E7">
            <w:pPr>
              <w:ind w:rightChars="30" w:right="72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072FC" w:rsidTr="009D461A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072FC" w:rsidRPr="001D79E3" w:rsidRDefault="007072FC" w:rsidP="00A9638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7072FC" w:rsidRPr="001D79E3" w:rsidRDefault="007072FC" w:rsidP="00A9638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9"/>
            <w:vMerge/>
            <w:tcBorders>
              <w:left w:val="nil"/>
              <w:bottom w:val="nil"/>
            </w:tcBorders>
            <w:vAlign w:val="center"/>
          </w:tcPr>
          <w:p w:rsidR="007072FC" w:rsidRPr="00CC0D84" w:rsidRDefault="007072FC" w:rsidP="00A9638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072FC" w:rsidTr="007072FC">
        <w:trPr>
          <w:gridAfter w:val="1"/>
          <w:wAfter w:w="98" w:type="dxa"/>
        </w:trPr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7072FC" w:rsidRDefault="007072FC" w:rsidP="007072FC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7072FC" w:rsidRDefault="007072FC" w:rsidP="007072FC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53" w:type="dxa"/>
            <w:gridSpan w:val="2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工務處主管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勞工及青年處主管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7072FC" w:rsidRPr="00A53B98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Pr="00B31AEF" w:rsidRDefault="007072FC" w:rsidP="007072F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31AE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1,665,041,453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793,271,005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1,120,105,481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1,273,187,992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289,028,919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A53B98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53B98">
              <w:rPr>
                <w:rFonts w:ascii="新細明體" w:hAnsi="新細明體"/>
                <w:b/>
                <w:sz w:val="20"/>
              </w:rPr>
              <w:t>38,864,519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Pr="008D17C3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D17C3">
              <w:rPr>
                <w:rFonts w:ascii="新細明體" w:hAnsi="新細明體"/>
                <w:b/>
                <w:noProof/>
                <w:sz w:val="20"/>
              </w:rPr>
              <w:t>839,079,438</w:t>
            </w:r>
          </w:p>
        </w:tc>
        <w:tc>
          <w:tcPr>
            <w:tcW w:w="2353" w:type="dxa"/>
            <w:vAlign w:val="center"/>
          </w:tcPr>
          <w:p w:rsidR="007072FC" w:rsidRPr="008D17C3" w:rsidRDefault="007072FC" w:rsidP="007072F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D17C3">
              <w:rPr>
                <w:rFonts w:ascii="新細明體" w:hAnsi="新細明體"/>
                <w:b/>
                <w:noProof/>
                <w:sz w:val="20"/>
              </w:rPr>
              <w:t>27,345,851,817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363,561,114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793,271,005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1,750,311,179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1,665,041,453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1,665,041,453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299,950,811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9,953,003,539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651,239,058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332,062,282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497,316,210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1,134,181,333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289,028,919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603,034,759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83,144,092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134,510,730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3,820,643,551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38,864,519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154,251,592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1,120,105,481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1,120,105,481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1,273,187,992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1,803,048,795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77,866,829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687,626,792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2,343,496,792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72,577,857</w:t>
            </w:r>
          </w:p>
        </w:tc>
      </w:tr>
      <w:tr w:rsidR="007072FC" w:rsidTr="007072FC">
        <w:tblPrEx>
          <w:tblBorders>
            <w:insideH w:val="none" w:sz="0" w:space="0" w:color="auto"/>
          </w:tblBorders>
        </w:tblPrEx>
        <w:trPr>
          <w:gridAfter w:val="1"/>
          <w:wAfter w:w="98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151,452,646</w:t>
            </w:r>
          </w:p>
        </w:tc>
        <w:tc>
          <w:tcPr>
            <w:tcW w:w="2353" w:type="dxa"/>
            <w:vAlign w:val="center"/>
          </w:tcPr>
          <w:p w:rsidR="007072FC" w:rsidRDefault="007072FC" w:rsidP="007072F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35C3">
              <w:rPr>
                <w:rFonts w:ascii="新細明體" w:hAnsi="新細明體"/>
                <w:noProof/>
                <w:sz w:val="20"/>
              </w:rPr>
              <w:t>233,539,781</w:t>
            </w:r>
          </w:p>
        </w:tc>
      </w:tr>
    </w:tbl>
    <w:p w:rsidR="008C0FC0" w:rsidRDefault="008C0FC0" w:rsidP="008C0FC0"/>
    <w:p w:rsidR="008C0FC0" w:rsidRPr="008C0FC0" w:rsidRDefault="008C0FC0" w:rsidP="008C0FC0"/>
    <w:sectPr w:rsidR="008C0FC0" w:rsidRPr="008C0FC0" w:rsidSect="00F2661A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FC0" w:rsidRDefault="008C0FC0">
      <w:r>
        <w:separator/>
      </w:r>
    </w:p>
  </w:endnote>
  <w:endnote w:type="continuationSeparator" w:id="0">
    <w:p w:rsidR="008C0FC0" w:rsidRDefault="008C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886292136"/>
      <w:docPartObj>
        <w:docPartGallery w:val="Page Numbers (Bottom of Page)"/>
        <w:docPartUnique/>
      </w:docPartObj>
    </w:sdtPr>
    <w:sdtEndPr/>
    <w:sdtContent>
      <w:p w:rsidR="00F2661A" w:rsidRPr="00F2661A" w:rsidRDefault="00F2661A" w:rsidP="00F2661A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第7-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4B36E7" w:rsidRPr="004B36E7">
          <w:rPr>
            <w:rFonts w:ascii="標楷體" w:eastAsia="標楷體" w:hAnsi="標楷體"/>
            <w:noProof/>
            <w:lang w:val="zh-TW"/>
          </w:rPr>
          <w:t>2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-142582085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F2661A" w:rsidRPr="00F2661A" w:rsidRDefault="00F2661A" w:rsidP="00F2661A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第7-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4B36E7" w:rsidRPr="004B36E7">
          <w:rPr>
            <w:rFonts w:ascii="標楷體" w:eastAsia="標楷體" w:hAnsi="標楷體"/>
            <w:noProof/>
            <w:lang w:val="zh-TW"/>
          </w:rPr>
          <w:t>1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FC0" w:rsidRDefault="008C0FC0">
      <w:r>
        <w:separator/>
      </w:r>
    </w:p>
  </w:footnote>
  <w:footnote w:type="continuationSeparator" w:id="0">
    <w:p w:rsidR="008C0FC0" w:rsidRDefault="008C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B1" w:rsidRDefault="007072FC">
    <w:pPr>
      <w:jc w:val="center"/>
      <w:rPr>
        <w:rFonts w:ascii="標楷體" w:eastAsia="標楷體"/>
        <w:b/>
        <w:sz w:val="36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8C0FC0" w:rsidRPr="008C0FC0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8C0FC0" w:rsidRPr="008C0FC0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決算審定數綜計表</w:t>
    </w:r>
    <w:r w:rsidR="008C0FC0" w:rsidRPr="008C0FC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B1" w:rsidRDefault="007072FC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="008C0FC0" w:rsidRPr="008C0FC0">
      <w:rPr>
        <w:rFonts w:ascii="標楷體" w:eastAsia="標楷體" w:hAnsi="標楷體"/>
        <w:b/>
        <w:spacing w:val="60"/>
        <w:sz w:val="32"/>
        <w:u w:val="single"/>
      </w:rPr>
      <w:t>114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8C0FC0" w:rsidRPr="008C0FC0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FC0"/>
    <w:rsid w:val="00005F7A"/>
    <w:rsid w:val="00112731"/>
    <w:rsid w:val="00247C62"/>
    <w:rsid w:val="00393891"/>
    <w:rsid w:val="003A0BB1"/>
    <w:rsid w:val="003B0DD9"/>
    <w:rsid w:val="004439C8"/>
    <w:rsid w:val="004B36E7"/>
    <w:rsid w:val="00681336"/>
    <w:rsid w:val="007072FC"/>
    <w:rsid w:val="0083101B"/>
    <w:rsid w:val="008C0FC0"/>
    <w:rsid w:val="00930A01"/>
    <w:rsid w:val="00965C8B"/>
    <w:rsid w:val="009D461A"/>
    <w:rsid w:val="009F5E83"/>
    <w:rsid w:val="00A214F3"/>
    <w:rsid w:val="00AA34B5"/>
    <w:rsid w:val="00AB7299"/>
    <w:rsid w:val="00C10A9E"/>
    <w:rsid w:val="00D32E6B"/>
    <w:rsid w:val="00D360A3"/>
    <w:rsid w:val="00F2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1BA7587-5B93-49CA-9FCF-B5FA2B79F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F2661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WRRJDv4ARMqd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YWRRJDv4ARMqd歲出政事別機關別決算審定數綜計表.dot</Template>
  <TotalTime>16</TotalTime>
  <Pages>2</Pages>
  <Words>739</Words>
  <Characters>1329</Characters>
  <Application>Microsoft Office Word</Application>
  <DocSecurity>0</DocSecurity>
  <Lines>664</Lines>
  <Paragraphs>516</Paragraphs>
  <ScaleCrop>false</ScaleCrop>
  <Company>N.A.O.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鍾宇欣</dc:creator>
  <cp:keywords/>
  <cp:lastModifiedBy>曹承淯</cp:lastModifiedBy>
  <cp:revision>7</cp:revision>
  <dcterms:created xsi:type="dcterms:W3CDTF">2026-05-25T03:40:00Z</dcterms:created>
  <dcterms:modified xsi:type="dcterms:W3CDTF">2026-07-01T03:17:00Z</dcterms:modified>
</cp:coreProperties>
</file>