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09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302"/>
        <w:gridCol w:w="2211"/>
        <w:gridCol w:w="2211"/>
        <w:gridCol w:w="2211"/>
        <w:gridCol w:w="2211"/>
        <w:gridCol w:w="2211"/>
        <w:gridCol w:w="2211"/>
        <w:gridCol w:w="2158"/>
        <w:gridCol w:w="53"/>
        <w:gridCol w:w="197"/>
      </w:tblGrid>
      <w:tr w:rsidR="00E70E59" w:rsidTr="00C15E67">
        <w:trPr>
          <w:gridAfter w:val="2"/>
          <w:wAfter w:w="250" w:type="dxa"/>
        </w:trPr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E70E59" w:rsidRPr="001D79E3" w:rsidRDefault="00E70E59" w:rsidP="00D143D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E70E59" w:rsidRPr="001D79E3" w:rsidRDefault="00E70E59" w:rsidP="00D143D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6726" w:type="dxa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E70E59" w:rsidRPr="005C62A3" w:rsidRDefault="00E70E59" w:rsidP="0025046C">
            <w:pPr>
              <w:ind w:rightChars="-20" w:right="-48"/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70E59" w:rsidTr="00C15E67">
        <w:trPr>
          <w:gridAfter w:val="2"/>
          <w:wAfter w:w="250" w:type="dxa"/>
        </w:trPr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E70E59" w:rsidRPr="001D79E3" w:rsidRDefault="00E70E59" w:rsidP="00D143D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E70E59" w:rsidRPr="001D79E3" w:rsidRDefault="00E70E59" w:rsidP="00D143D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6726" w:type="dxa"/>
            <w:gridSpan w:val="8"/>
            <w:vMerge/>
            <w:tcBorders>
              <w:left w:val="nil"/>
            </w:tcBorders>
            <w:shd w:val="clear" w:color="auto" w:fill="auto"/>
            <w:vAlign w:val="center"/>
          </w:tcPr>
          <w:p w:rsidR="00E70E59" w:rsidRPr="00CC0D84" w:rsidRDefault="00E70E59" w:rsidP="00D143D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70E59" w:rsidTr="00731926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280737" w:rsidP="00D143DE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5EFFF9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StVFgIAAC0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D/&#10;jStVFgIAAC0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 w:rsidR="00E70E59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E70E5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E70E59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E70E5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E70E59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E70E59" w:rsidRDefault="00E70E59" w:rsidP="00D143DE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市議會主管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市政府主管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地政處主管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教育處主管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E59" w:rsidRDefault="00E70E59" w:rsidP="00D143DE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產業發展處主管</w:t>
            </w:r>
          </w:p>
        </w:tc>
        <w:tc>
          <w:tcPr>
            <w:tcW w:w="1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E70E59" w:rsidRDefault="00E70E59" w:rsidP="00D143DE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</w:p>
        </w:tc>
      </w:tr>
      <w:tr w:rsidR="00E70E59" w:rsidRPr="004722F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E70E59" w:rsidRPr="004722F7" w:rsidRDefault="00E70E59" w:rsidP="00D143DE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722F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21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2,906,992</w:t>
            </w:r>
          </w:p>
        </w:tc>
        <w:tc>
          <w:tcPr>
            <w:tcW w:w="2211" w:type="dxa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19,709,400,398</w:t>
            </w:r>
          </w:p>
        </w:tc>
        <w:tc>
          <w:tcPr>
            <w:tcW w:w="2211" w:type="dxa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228,201,123</w:t>
            </w:r>
          </w:p>
        </w:tc>
        <w:tc>
          <w:tcPr>
            <w:tcW w:w="2211" w:type="dxa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218,439,681</w:t>
            </w:r>
          </w:p>
        </w:tc>
        <w:tc>
          <w:tcPr>
            <w:tcW w:w="2211" w:type="dxa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7,724,578,134</w:t>
            </w:r>
          </w:p>
        </w:tc>
        <w:tc>
          <w:tcPr>
            <w:tcW w:w="2211" w:type="dxa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9,622,866</w:t>
            </w:r>
          </w:p>
        </w:tc>
        <w:tc>
          <w:tcPr>
            <w:tcW w:w="2211" w:type="dxa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96,196,317</w:t>
            </w:r>
          </w:p>
        </w:tc>
        <w:tc>
          <w:tcPr>
            <w:tcW w:w="221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38,017,187</w:t>
            </w:r>
          </w:p>
        </w:tc>
        <w:tc>
          <w:tcPr>
            <w:tcW w:w="197" w:type="dxa"/>
            <w:tcBorders>
              <w:top w:val="nil"/>
            </w:tcBorders>
            <w:shd w:val="clear" w:color="auto" w:fill="auto"/>
            <w:vAlign w:val="center"/>
          </w:tcPr>
          <w:p w:rsidR="00E70E59" w:rsidRPr="004722F7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</w:tr>
      <w:tr w:rsidR="00E70E59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E70E59" w:rsidRDefault="00E70E59" w:rsidP="00C15E6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44F9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 w:rsidR="0028073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="00280737" w:rsidRPr="00C15E67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439696128"/>
              </w:rPr>
              <w:t>稅課收</w:t>
            </w:r>
            <w:r w:rsidR="00280737" w:rsidRPr="00C15E67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439696128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10,153,059,403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7,707,109,154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E70E59" w:rsidRPr="00E561ED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E70E59" w:rsidRDefault="00E70E59" w:rsidP="00D143DE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C15E67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73"/>
              </w:rPr>
              <w:t>工程受益費收</w:t>
            </w:r>
            <w:r w:rsidRPr="00C15E67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73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41,136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72"/>
              </w:rPr>
              <w:t>罰款及賠償收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72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70,468,852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351,606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2,753,146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16,882,288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210,835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2,832,109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D143D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71"/>
              </w:rPr>
              <w:t>規費收</w:t>
            </w:r>
            <w:r w:rsidRPr="00D143D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71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83,460,240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205,918,138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202,481,765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353,890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9,602,809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4,845,331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16,039,272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D143D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70"/>
              </w:rPr>
              <w:t>財產收</w:t>
            </w:r>
            <w:r w:rsidRPr="00D143D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70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116,138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492,180,868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1,086,313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34,975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5,158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8,410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8,266,859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1,514,913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706488569"/>
              </w:rPr>
              <w:t>營業盈餘及事業收入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318,251,000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68"/>
              </w:rPr>
              <w:t>補助及協助收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68"/>
              </w:rPr>
              <w:t>入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8,508,969,775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20,772,439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82,707,421</w:t>
            </w: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17,629,775</w:t>
            </w:r>
          </w:p>
        </w:tc>
        <w:tc>
          <w:tcPr>
            <w:tcW w:w="197" w:type="dxa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4B70D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67"/>
              </w:rPr>
              <w:t>捐獻及贈與收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67"/>
              </w:rPr>
              <w:t>入</w:t>
            </w:r>
          </w:p>
        </w:tc>
        <w:tc>
          <w:tcPr>
            <w:tcW w:w="221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602,600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" w:type="dxa"/>
            <w:tcBorders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855D0F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9.</w:t>
            </w:r>
            <w:r w:rsidRPr="00D143D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66"/>
              </w:rPr>
              <w:t>其他收</w:t>
            </w:r>
            <w:r w:rsidRPr="00D143D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66"/>
              </w:rPr>
              <w:t>入</w:t>
            </w:r>
          </w:p>
        </w:tc>
        <w:tc>
          <w:tcPr>
            <w:tcW w:w="221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2,790,854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82,366,524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72,627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13,169,795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227,644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11,647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165,871</w:t>
            </w:r>
          </w:p>
        </w:tc>
        <w:tc>
          <w:tcPr>
            <w:tcW w:w="221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1,118</w:t>
            </w:r>
          </w:p>
        </w:tc>
        <w:tc>
          <w:tcPr>
            <w:tcW w:w="1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</w:tbl>
    <w:p w:rsidR="00E70E59" w:rsidRDefault="00E70E59" w:rsidP="00E70E59"/>
    <w:p w:rsidR="00E70E59" w:rsidRPr="00E70E59" w:rsidRDefault="00E70E59" w:rsidP="00E70E59">
      <w:r>
        <w:br w:type="page"/>
      </w:r>
    </w:p>
    <w:tbl>
      <w:tblPr>
        <w:tblW w:w="2014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642"/>
        <w:gridCol w:w="2551"/>
        <w:gridCol w:w="2551"/>
        <w:gridCol w:w="2551"/>
        <w:gridCol w:w="2551"/>
        <w:gridCol w:w="2551"/>
        <w:gridCol w:w="2551"/>
        <w:gridCol w:w="62"/>
        <w:gridCol w:w="14"/>
      </w:tblGrid>
      <w:tr w:rsidR="00280737" w:rsidTr="00E93C25">
        <w:trPr>
          <w:gridAfter w:val="1"/>
          <w:wAfter w:w="14" w:type="dxa"/>
        </w:trPr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80737" w:rsidRPr="001D79E3" w:rsidRDefault="00280737" w:rsidP="00D143D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280737" w:rsidRPr="001D79E3" w:rsidRDefault="00280737" w:rsidP="00D143D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010" w:type="dxa"/>
            <w:gridSpan w:val="8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80737" w:rsidRPr="005C62A3" w:rsidRDefault="00280737" w:rsidP="00E93C25">
            <w:pPr>
              <w:ind w:rightChars="20" w:right="48"/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280737" w:rsidTr="00E93C25">
        <w:trPr>
          <w:gridAfter w:val="1"/>
          <w:wAfter w:w="14" w:type="dxa"/>
        </w:trPr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80737" w:rsidRPr="001D79E3" w:rsidRDefault="00280737" w:rsidP="00D143DE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280737" w:rsidRPr="001D79E3" w:rsidRDefault="00280737" w:rsidP="00D143DE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010" w:type="dxa"/>
            <w:gridSpan w:val="8"/>
            <w:vMerge/>
            <w:tcBorders>
              <w:left w:val="nil"/>
              <w:bottom w:val="nil"/>
            </w:tcBorders>
            <w:shd w:val="clear" w:color="auto" w:fill="auto"/>
            <w:vAlign w:val="center"/>
          </w:tcPr>
          <w:p w:rsidR="00280737" w:rsidRPr="00CC0D84" w:rsidRDefault="00280737" w:rsidP="00D143DE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80737" w:rsidTr="00731926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B1D6A" id="Line 2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CX&#10;PYGtFgIAAC4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280737" w:rsidRDefault="00280737" w:rsidP="00280737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工務處主管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勞工及青年處主管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  <w:tc>
          <w:tcPr>
            <w:tcW w:w="7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</w:p>
        </w:tc>
      </w:tr>
      <w:tr w:rsidR="00280737" w:rsidRPr="00FD5BC4" w:rsidTr="00731926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80737" w:rsidRPr="00FD5BC4" w:rsidRDefault="00280737" w:rsidP="0028073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FD5BC4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55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540,460,952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64,616,487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862,958,592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858,581,349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245,659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19,704,909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561ED">
              <w:rPr>
                <w:rFonts w:ascii="新細明體" w:hAnsi="新細明體"/>
                <w:b/>
                <w:noProof/>
                <w:sz w:val="20"/>
              </w:rPr>
              <w:t>30,373,930,646</w:t>
            </w:r>
          </w:p>
        </w:tc>
        <w:tc>
          <w:tcPr>
            <w:tcW w:w="7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80737" w:rsidRPr="00FD5BC4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C15E67" w:rsidP="00C15E6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944F9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C15E67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439696128"/>
              </w:rPr>
              <w:t>稅課收</w:t>
            </w:r>
            <w:r w:rsidRPr="00C15E67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439696128"/>
              </w:rPr>
              <w:t>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17,860,168,557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73"/>
              </w:rPr>
              <w:t>工程受益費收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73"/>
              </w:rPr>
              <w:t>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41,136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72"/>
              </w:rPr>
              <w:t>罰款及賠償收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72"/>
              </w:rPr>
              <w:t>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517,994,030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3,827,973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33,859,299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23,616,956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37,667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42,800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672,877,561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D143D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71"/>
              </w:rPr>
              <w:t>規費收</w:t>
            </w:r>
            <w:r w:rsidRPr="00D143D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71"/>
              </w:rPr>
              <w:t>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2,484,137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3,251,000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1,128,916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5,026,390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534,591,888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D143D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70"/>
              </w:rPr>
              <w:t>財產收</w:t>
            </w:r>
            <w:r w:rsidRPr="00D143D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70"/>
              </w:rPr>
              <w:t>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284,988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3,088,450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4,889,029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3,013,408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207,992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514,697,501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706488569"/>
              </w:rPr>
              <w:t>營業盈餘及事業收入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318,251,000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28073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68"/>
              </w:rPr>
              <w:t>補助及協助收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68"/>
              </w:rPr>
              <w:t>入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11,731,751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54,414,533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822,196,439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181,807,630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19,658,109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9,719,887,872</w:t>
            </w:r>
          </w:p>
        </w:tc>
        <w:tc>
          <w:tcPr>
            <w:tcW w:w="76" w:type="dxa"/>
            <w:gridSpan w:val="2"/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4B70DA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D143DE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06488567"/>
              </w:rPr>
              <w:t>捐獻及贈與收</w:t>
            </w:r>
            <w:r w:rsidRPr="00D143DE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06488567"/>
              </w:rPr>
              <w:t>入</w:t>
            </w:r>
          </w:p>
        </w:tc>
        <w:tc>
          <w:tcPr>
            <w:tcW w:w="255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602,600</w:t>
            </w:r>
          </w:p>
        </w:tc>
        <w:tc>
          <w:tcPr>
            <w:tcW w:w="7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280737" w:rsidTr="00855D0F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9.</w:t>
            </w:r>
            <w:r w:rsidRPr="00D143DE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06488566"/>
              </w:rPr>
              <w:t>其他收</w:t>
            </w:r>
            <w:r w:rsidRPr="00D143DE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06488566"/>
              </w:rPr>
              <w:t>入</w:t>
            </w:r>
          </w:p>
        </w:tc>
        <w:tc>
          <w:tcPr>
            <w:tcW w:w="255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7,966,046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34,531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884,909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645,116,965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4,000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80737" w:rsidRPr="00E561ED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E561ED">
              <w:rPr>
                <w:rFonts w:ascii="新細明體" w:hAnsi="新細明體"/>
                <w:noProof/>
                <w:sz w:val="20"/>
              </w:rPr>
              <w:t>752,812,531</w:t>
            </w:r>
          </w:p>
        </w:tc>
        <w:tc>
          <w:tcPr>
            <w:tcW w:w="7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0737" w:rsidRDefault="00280737" w:rsidP="0028073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bookmarkStart w:id="0" w:name="_GoBack"/>
        <w:bookmarkEnd w:id="0"/>
      </w:tr>
    </w:tbl>
    <w:p w:rsidR="00E70E59" w:rsidRDefault="00E70E59" w:rsidP="00E70E59"/>
    <w:sectPr w:rsidR="00E70E59" w:rsidSect="008B3756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40" w:right="1797" w:bottom="1440" w:left="1797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E59" w:rsidRDefault="00E70E59">
      <w:r>
        <w:separator/>
      </w:r>
    </w:p>
  </w:endnote>
  <w:endnote w:type="continuationSeparator" w:id="0">
    <w:p w:rsidR="00E70E59" w:rsidRDefault="00E7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-1072808365"/>
      <w:docPartObj>
        <w:docPartGallery w:val="Page Numbers (Bottom of Page)"/>
        <w:docPartUnique/>
      </w:docPartObj>
    </w:sdtPr>
    <w:sdtEndPr/>
    <w:sdtContent>
      <w:p w:rsidR="008B3756" w:rsidRPr="008B3756" w:rsidRDefault="008B3756" w:rsidP="008B3756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第6-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855D0F" w:rsidRPr="00855D0F">
          <w:rPr>
            <w:rFonts w:ascii="標楷體" w:eastAsia="標楷體" w:hAnsi="標楷體"/>
            <w:noProof/>
            <w:lang w:val="zh-TW"/>
          </w:rPr>
          <w:t>2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926850556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8B3756" w:rsidRPr="008B3756" w:rsidRDefault="008B3756" w:rsidP="008B3756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第6-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 w:rsidR="00855D0F" w:rsidRPr="00855D0F">
          <w:rPr>
            <w:rFonts w:ascii="標楷體" w:eastAsia="標楷體" w:hAnsi="標楷體"/>
            <w:noProof/>
            <w:lang w:val="zh-TW"/>
          </w:rPr>
          <w:t>1</w:t>
        </w:r>
        <w:r>
          <w:rPr>
            <w:rFonts w:ascii="標楷體" w:eastAsia="標楷體" w:hAnsi="標楷體" w:hint="eastAsia"/>
          </w:rPr>
          <w:fldChar w:fldCharType="end"/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E59" w:rsidRDefault="00E70E59">
      <w:r>
        <w:separator/>
      </w:r>
    </w:p>
  </w:footnote>
  <w:footnote w:type="continuationSeparator" w:id="0">
    <w:p w:rsidR="00E70E59" w:rsidRDefault="00E70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45" w:rsidRDefault="005E639E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280737" w:rsidRPr="00280737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280737" w:rsidRPr="00280737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  <w:r w:rsidR="00280737" w:rsidRPr="00E561ED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645" w:rsidRDefault="00C70AF0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r w:rsidR="00280737" w:rsidRPr="00280737">
      <w:rPr>
        <w:rFonts w:ascii="標楷體" w:eastAsia="標楷體" w:hAnsi="標楷體"/>
        <w:b/>
        <w:spacing w:val="60"/>
        <w:sz w:val="32"/>
        <w:u w:val="single"/>
      </w:rPr>
      <w:t>114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280737" w:rsidRPr="00280737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59"/>
    <w:rsid w:val="000D4F05"/>
    <w:rsid w:val="000F3B45"/>
    <w:rsid w:val="000F5C79"/>
    <w:rsid w:val="00143F79"/>
    <w:rsid w:val="00166FAE"/>
    <w:rsid w:val="0022580D"/>
    <w:rsid w:val="0025046C"/>
    <w:rsid w:val="00280737"/>
    <w:rsid w:val="002934F7"/>
    <w:rsid w:val="00397B4B"/>
    <w:rsid w:val="003C6046"/>
    <w:rsid w:val="0047422B"/>
    <w:rsid w:val="004B70DA"/>
    <w:rsid w:val="005A610E"/>
    <w:rsid w:val="005E639E"/>
    <w:rsid w:val="005F216F"/>
    <w:rsid w:val="006F09C1"/>
    <w:rsid w:val="00731926"/>
    <w:rsid w:val="00805B3D"/>
    <w:rsid w:val="00810A19"/>
    <w:rsid w:val="0085072B"/>
    <w:rsid w:val="00855D0F"/>
    <w:rsid w:val="008B3756"/>
    <w:rsid w:val="008C519F"/>
    <w:rsid w:val="00A57D0E"/>
    <w:rsid w:val="00AD15A7"/>
    <w:rsid w:val="00B5403C"/>
    <w:rsid w:val="00B95F6B"/>
    <w:rsid w:val="00C004BF"/>
    <w:rsid w:val="00C15E67"/>
    <w:rsid w:val="00C70AF0"/>
    <w:rsid w:val="00CE52EB"/>
    <w:rsid w:val="00D17C30"/>
    <w:rsid w:val="00D20547"/>
    <w:rsid w:val="00D7295B"/>
    <w:rsid w:val="00DA6D4D"/>
    <w:rsid w:val="00DF00FA"/>
    <w:rsid w:val="00E257E8"/>
    <w:rsid w:val="00E561ED"/>
    <w:rsid w:val="00E70E59"/>
    <w:rsid w:val="00E807F9"/>
    <w:rsid w:val="00E93C25"/>
    <w:rsid w:val="00EA6F5D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CADD4333-DA54-4415-933E-CDEFA2375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4B7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4B70DA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semiHidden/>
    <w:rsid w:val="008B375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6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r7y7yLVu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zr7y7yLVu歲入來源別機關別決算審定數綜計表.dot</Template>
  <TotalTime>25</TotalTime>
  <Pages>2</Pages>
  <Words>397</Words>
  <Characters>1011</Characters>
  <Application>Microsoft Office Word</Application>
  <DocSecurity>0</DocSecurity>
  <Lines>8</Lines>
  <Paragraphs>2</Paragraphs>
  <ScaleCrop>false</ScaleCrop>
  <Company>N.A.O.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鍾宇欣</dc:creator>
  <cp:keywords/>
  <cp:lastModifiedBy>曹承淯</cp:lastModifiedBy>
  <cp:revision>14</cp:revision>
  <cp:lastPrinted>2026-05-25T03:06:00Z</cp:lastPrinted>
  <dcterms:created xsi:type="dcterms:W3CDTF">2026-05-25T01:00:00Z</dcterms:created>
  <dcterms:modified xsi:type="dcterms:W3CDTF">2026-07-03T02:31:00Z</dcterms:modified>
</cp:coreProperties>
</file>