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983510" w:rsidRDefault="003F079E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37296E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37296E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新竹市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F47714">
      <w:pPr>
        <w:snapToGrid w:val="0"/>
        <w:spacing w:line="200" w:lineRule="atLeast"/>
        <w:ind w:rightChars="50" w:right="12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  <w:bookmarkStart w:id="0" w:name="_GoBack"/>
      <w:bookmarkEnd w:id="0"/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:rsidTr="0037296E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(室)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37296E" w:rsidRPr="00740A4C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40A4C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30,723,041,364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740A4C" w:rsidRDefault="0037296E" w:rsidP="00E1544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30,723,</w:t>
            </w:r>
            <w:r w:rsidR="00E15449">
              <w:rPr>
                <w:rFonts w:ascii="新細明體" w:hAnsi="新細明體"/>
                <w:b/>
                <w:noProof/>
                <w:sz w:val="20"/>
                <w:szCs w:val="20"/>
              </w:rPr>
              <w:t>978</w:t>
            </w: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E15449">
              <w:rPr>
                <w:rFonts w:ascii="新細明體" w:hAnsi="新細明體"/>
                <w:b/>
                <w:noProof/>
                <w:sz w:val="20"/>
                <w:szCs w:val="20"/>
              </w:rPr>
              <w:t>997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17,861,678,884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E15449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937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,633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E1544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17,86</w:t>
            </w:r>
            <w:r w:rsidR="00E15449">
              <w:rPr>
                <w:rFonts w:ascii="新細明體" w:hAnsi="新細明體"/>
                <w:noProof/>
                <w:sz w:val="20"/>
                <w:szCs w:val="20"/>
              </w:rPr>
              <w:t>2</w:t>
            </w: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E15449">
              <w:rPr>
                <w:rFonts w:ascii="新細明體" w:hAnsi="新細明體"/>
                <w:noProof/>
                <w:sz w:val="20"/>
                <w:szCs w:val="20"/>
              </w:rPr>
              <w:t>616</w:t>
            </w: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="00E15449">
              <w:rPr>
                <w:rFonts w:ascii="新細明體" w:hAnsi="新細明體"/>
                <w:noProof/>
                <w:sz w:val="20"/>
                <w:szCs w:val="20"/>
              </w:rPr>
              <w:t>517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672,877,561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672,877,561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534,591,888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534,591,888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512,569,715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512,569,715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186,076,603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186,076,603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9,719,887,872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9,719,887,872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391,157,018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391,157,018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工程受益費收入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41,136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41,136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844,160,687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844,160,687</w:t>
            </w:r>
          </w:p>
        </w:tc>
      </w:tr>
      <w:tr w:rsidR="0037296E" w:rsidRPr="00740A4C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40A4C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27,016,585,407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27,016,585,407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4,260,820,432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4,260,820,432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3,846,813,025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3,846,813,025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17,248,576,102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17,248,576,102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7,333,880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7,333,880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252,478,582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252,478,582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72,577,857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72,577,857</w:t>
            </w:r>
          </w:p>
        </w:tc>
      </w:tr>
      <w:tr w:rsidR="0037296E" w:rsidRPr="00216B33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0979B0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1,327,985,529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:rsidR="0037296E" w:rsidRPr="00216B33" w:rsidRDefault="0037296E" w:rsidP="00311002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979B0">
              <w:rPr>
                <w:rFonts w:ascii="新細明體" w:hAnsi="新細明體"/>
                <w:noProof/>
                <w:sz w:val="20"/>
                <w:szCs w:val="20"/>
              </w:rPr>
              <w:t>1,327,985,529</w:t>
            </w:r>
          </w:p>
        </w:tc>
      </w:tr>
      <w:tr w:rsidR="0037296E" w:rsidRPr="00740A4C" w:rsidTr="0037296E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296E" w:rsidRPr="00740A4C" w:rsidRDefault="0037296E" w:rsidP="0031100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40A4C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296E" w:rsidRPr="00740A4C" w:rsidRDefault="0037296E" w:rsidP="00311002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3,706,455,957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296E" w:rsidRPr="00740A4C" w:rsidRDefault="00E15449" w:rsidP="00311002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新細明體" w:hAnsi="新細明體"/>
                <w:b/>
                <w:color w:val="000000"/>
                <w:sz w:val="20"/>
                <w:szCs w:val="20"/>
              </w:rPr>
              <w:t xml:space="preserve"> 937,633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296E" w:rsidRPr="00740A4C" w:rsidRDefault="0037296E" w:rsidP="00E1544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3,70</w:t>
            </w:r>
            <w:r w:rsidR="00E15449">
              <w:rPr>
                <w:rFonts w:ascii="新細明體" w:hAnsi="新細明體"/>
                <w:b/>
                <w:noProof/>
                <w:sz w:val="20"/>
                <w:szCs w:val="20"/>
              </w:rPr>
              <w:t>7</w:t>
            </w: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E15449">
              <w:rPr>
                <w:rFonts w:ascii="新細明體" w:hAnsi="新細明體"/>
                <w:b/>
                <w:noProof/>
                <w:sz w:val="20"/>
                <w:szCs w:val="20"/>
              </w:rPr>
              <w:t>393</w:t>
            </w:r>
            <w:r w:rsidRPr="00740A4C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="00E15449">
              <w:rPr>
                <w:rFonts w:ascii="新細明體" w:hAnsi="新細明體"/>
                <w:b/>
                <w:noProof/>
                <w:sz w:val="20"/>
                <w:szCs w:val="20"/>
              </w:rPr>
              <w:t>590</w:t>
            </w:r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3F079E">
      <w:footerReference w:type="even" r:id="rId8"/>
      <w:footerReference w:type="default" r:id="rId9"/>
      <w:pgSz w:w="23811" w:h="16838" w:orient="landscape" w:code="8"/>
      <w:pgMar w:top="567" w:right="1418" w:bottom="567" w:left="1418" w:header="850" w:footer="56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96E" w:rsidRDefault="0037296E" w:rsidP="00963F24">
      <w:r>
        <w:separator/>
      </w:r>
    </w:p>
  </w:endnote>
  <w:endnote w:type="continuationSeparator" w:id="0">
    <w:p w:rsidR="0037296E" w:rsidRDefault="0037296E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7073D2" w:rsidRPr="003F079E" w:rsidRDefault="003F079E" w:rsidP="003F079E">
        <w:pPr>
          <w:pStyle w:val="a9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/>
          </w:rPr>
          <w:t>5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3F079E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96E" w:rsidRDefault="0037296E" w:rsidP="00963F24">
      <w:r>
        <w:separator/>
      </w:r>
    </w:p>
  </w:footnote>
  <w:footnote w:type="continuationSeparator" w:id="0">
    <w:p w:rsidR="0037296E" w:rsidRDefault="0037296E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bordersDoNotSurroundHeader/>
  <w:bordersDoNotSurroundFooter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6E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2B34C8"/>
    <w:rsid w:val="00304745"/>
    <w:rsid w:val="00334C4A"/>
    <w:rsid w:val="003361C8"/>
    <w:rsid w:val="0034262C"/>
    <w:rsid w:val="0037296E"/>
    <w:rsid w:val="003C01EC"/>
    <w:rsid w:val="003E7E68"/>
    <w:rsid w:val="003F079E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96AD2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15449"/>
    <w:rsid w:val="00E708B6"/>
    <w:rsid w:val="00EA1E26"/>
    <w:rsid w:val="00EB7942"/>
    <w:rsid w:val="00EC1EE1"/>
    <w:rsid w:val="00EE3F3F"/>
    <w:rsid w:val="00EE5BAA"/>
    <w:rsid w:val="00F00519"/>
    <w:rsid w:val="00F1629F"/>
    <w:rsid w:val="00F47714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B0F9D237-127A-453A-9DC7-BA01BA3E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G5l7LPIEnMkJr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68BD6-E5E6-4BD4-9A24-CAF2477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uG5l7LPIEnMkJr審定後收入支出彙計表A3.dot</Template>
  <TotalTime>7</TotalTime>
  <Pages>1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談采庭</dc:creator>
  <cp:keywords/>
  <cp:lastModifiedBy>曹承淯</cp:lastModifiedBy>
  <cp:revision>6</cp:revision>
  <cp:lastPrinted>2021-06-26T02:53:00Z</cp:lastPrinted>
  <dcterms:created xsi:type="dcterms:W3CDTF">2026-05-25T03:39:00Z</dcterms:created>
  <dcterms:modified xsi:type="dcterms:W3CDTF">2026-07-01T02:31:00Z</dcterms:modified>
</cp:coreProperties>
</file>