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40"/>
        <w:gridCol w:w="240"/>
        <w:gridCol w:w="2400"/>
        <w:gridCol w:w="3120"/>
        <w:gridCol w:w="1320"/>
        <w:gridCol w:w="150"/>
        <w:gridCol w:w="1470"/>
        <w:gridCol w:w="1470"/>
        <w:gridCol w:w="1470"/>
        <w:gridCol w:w="1470"/>
        <w:gridCol w:w="1050"/>
        <w:gridCol w:w="420"/>
        <w:gridCol w:w="1470"/>
        <w:gridCol w:w="1470"/>
        <w:gridCol w:w="1320"/>
        <w:gridCol w:w="1320"/>
        <w:gridCol w:w="1080"/>
      </w:tblGrid>
      <w:tr w:rsidR="001256B7" w:rsidRPr="00F865B5" w:rsidTr="001256B7">
        <w:trPr>
          <w:cantSplit/>
          <w:trHeight w:val="282"/>
          <w:tblHeader/>
        </w:trPr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56B7" w:rsidRDefault="001256B7" w:rsidP="001256B7">
            <w:pPr>
              <w:ind w:rightChars="-10" w:right="-2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08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256B7" w:rsidRDefault="001256B7" w:rsidP="001256B7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7080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1256B7" w:rsidRDefault="001256B7" w:rsidP="001256B7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80" w:type="dxa"/>
            <w:gridSpan w:val="6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256B7" w:rsidRDefault="001256B7" w:rsidP="001256B7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1256B7" w:rsidRPr="00F865B5" w:rsidTr="00987069">
        <w:trPr>
          <w:cantSplit/>
          <w:trHeight w:val="282"/>
          <w:tblHeader/>
        </w:trPr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6B7" w:rsidRDefault="001256B7" w:rsidP="001256B7">
            <w:pPr>
              <w:ind w:rightChars="-10" w:right="-2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080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1256B7" w:rsidRDefault="001256B7" w:rsidP="005D55A5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80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</w:tcPr>
          <w:p w:rsidR="001256B7" w:rsidRDefault="001256B7" w:rsidP="005D55A5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080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</w:tcPr>
          <w:p w:rsidR="001256B7" w:rsidRDefault="001256B7" w:rsidP="005D55A5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BC2A3A" w:rsidTr="00550EA3">
        <w:trPr>
          <w:cantSplit/>
          <w:tblHeader/>
        </w:trPr>
        <w:tc>
          <w:tcPr>
            <w:tcW w:w="3240" w:type="dxa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BC2A3A" w:rsidRPr="005D55A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</w:tcBorders>
            <w:vAlign w:val="center"/>
          </w:tcPr>
          <w:p w:rsidR="00BC2A3A" w:rsidRPr="005D55A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10"/>
            <w:tcBorders>
              <w:top w:val="single" w:sz="4" w:space="0" w:color="auto"/>
              <w:right w:val="single" w:sz="12" w:space="0" w:color="auto"/>
            </w:tcBorders>
          </w:tcPr>
          <w:p w:rsidR="00BC2A3A" w:rsidRPr="005D55A5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A3A" w:rsidRPr="005D55A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應繳回</w:t>
            </w:r>
            <w:r w:rsidR="00162659" w:rsidRPr="005D55A5">
              <w:rPr>
                <w:rFonts w:ascii="標楷體" w:eastAsia="標楷體" w:hAnsi="標楷體" w:hint="eastAsia"/>
                <w:sz w:val="20"/>
              </w:rPr>
              <w:t>市</w:t>
            </w:r>
            <w:r w:rsidRPr="005D55A5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C2A3A" w:rsidRPr="005D55A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:rsidTr="00550EA3">
        <w:trPr>
          <w:cantSplit/>
          <w:tblHeader/>
        </w:trPr>
        <w:tc>
          <w:tcPr>
            <w:tcW w:w="3240" w:type="dxa"/>
            <w:gridSpan w:val="5"/>
            <w:vMerge/>
            <w:tcBorders>
              <w:left w:val="nil"/>
            </w:tcBorders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3"/>
          </w:tcPr>
          <w:p w:rsidR="00BC2A3A" w:rsidRPr="005D55A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:rsidR="00BC2A3A" w:rsidRPr="005D55A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3"/>
          </w:tcPr>
          <w:p w:rsidR="00BC2A3A" w:rsidRPr="005D55A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:rsidR="00BC2A3A" w:rsidRPr="005D55A5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:rsidTr="00550EA3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  <w:gridSpan w:val="2"/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:rsidR="00BC2A3A" w:rsidRPr="00F865B5" w:rsidRDefault="00BC2A3A" w:rsidP="00F86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865B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gridSpan w:val="2"/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BC2A3A" w:rsidRPr="005D55A5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:rsidR="00BC2A3A" w:rsidRPr="005D55A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:rsidR="00BC2A3A" w:rsidRPr="005D55A5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C2A3A" w:rsidRPr="005D55A5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162659" w:rsidRPr="006618C4" w:rsidTr="00550EA3">
        <w:trPr>
          <w:cantSplit/>
          <w:trHeight w:val="424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F865B5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5D55A5">
              <w:rPr>
                <w:rFonts w:ascii="新細明體" w:hAnsi="新細明體"/>
                <w:b/>
                <w:noProof/>
                <w:spacing w:val="-10"/>
                <w:sz w:val="18"/>
              </w:rPr>
              <w:t>20,000,000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2659" w:rsidRPr="00F865B5" w:rsidRDefault="00162659" w:rsidP="00F865B5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b/>
                <w:noProof/>
                <w:spacing w:val="-10"/>
                <w:sz w:val="18"/>
              </w:rPr>
              <w:t>20,000,000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2659" w:rsidRPr="00F865B5" w:rsidRDefault="00162659" w:rsidP="00F865B5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b/>
                <w:noProof/>
                <w:spacing w:val="-10"/>
                <w:sz w:val="18"/>
              </w:rPr>
              <w:t>20,000,000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62659" w:rsidRPr="006618C4" w:rsidTr="00334CF7">
        <w:trPr>
          <w:cantSplit/>
          <w:trHeight w:val="424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F865B5">
              <w:rPr>
                <w:rFonts w:ascii="新細明體" w:hAnsi="新細明體"/>
                <w:b/>
                <w:noProof/>
                <w:spacing w:val="-10"/>
                <w:sz w:val="20"/>
              </w:rPr>
              <w:t>11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衛生局主管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F865B5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5D55A5">
              <w:rPr>
                <w:rFonts w:ascii="新細明體" w:hAnsi="新細明體"/>
                <w:b/>
                <w:noProof/>
                <w:spacing w:val="-10"/>
                <w:sz w:val="18"/>
              </w:rPr>
              <w:t>20,000,000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2659" w:rsidRPr="00F865B5" w:rsidRDefault="00162659" w:rsidP="00F865B5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b/>
                <w:noProof/>
                <w:spacing w:val="-10"/>
                <w:sz w:val="18"/>
              </w:rPr>
              <w:t>20,000,000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2659" w:rsidRPr="00F865B5" w:rsidRDefault="00162659" w:rsidP="00F865B5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b/>
                <w:noProof/>
                <w:spacing w:val="-10"/>
                <w:sz w:val="18"/>
              </w:rPr>
              <w:t>20,000,000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62659" w:rsidTr="00334CF7">
        <w:trPr>
          <w:cantSplit/>
          <w:trHeight w:val="424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65B5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F865B5">
            <w:pPr>
              <w:ind w:leftChars="100" w:left="240" w:rightChars="14" w:right="3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新竹市長期照顧管理中心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5D55A5">
              <w:rPr>
                <w:rFonts w:ascii="新細明體" w:hAnsi="新細明體"/>
                <w:noProof/>
                <w:spacing w:val="-10"/>
                <w:sz w:val="18"/>
              </w:rPr>
              <w:t>20,000,000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noProof/>
                <w:spacing w:val="-10"/>
                <w:sz w:val="18"/>
              </w:rPr>
              <w:t>20,000,000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2659" w:rsidRPr="00F865B5" w:rsidRDefault="00162659" w:rsidP="001D7AB5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noProof/>
                <w:spacing w:val="-10"/>
                <w:sz w:val="18"/>
              </w:rPr>
              <w:t>20,000,000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659" w:rsidRPr="005D55A5" w:rsidRDefault="00162659" w:rsidP="001D7AB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436B2" w:rsidTr="00334CF7">
        <w:trPr>
          <w:cantSplit/>
          <w:trHeight w:val="424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436B2" w:rsidRPr="00F865B5" w:rsidRDefault="002436B2" w:rsidP="002436B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2436B2" w:rsidRPr="00F865B5" w:rsidRDefault="002436B2" w:rsidP="002436B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436B2" w:rsidRPr="00F865B5" w:rsidRDefault="002436B2" w:rsidP="002436B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65B5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衛生業務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減列無須支用之超額保留款。</w:t>
            </w:r>
          </w:p>
        </w:tc>
        <w:tc>
          <w:tcPr>
            <w:tcW w:w="14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5D55A5">
              <w:rPr>
                <w:rFonts w:ascii="新細明體" w:hAnsi="新細明體"/>
                <w:noProof/>
                <w:spacing w:val="-10"/>
                <w:sz w:val="18"/>
              </w:rPr>
              <w:t>20,000,000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2436B2" w:rsidRPr="00F865B5" w:rsidRDefault="002436B2" w:rsidP="002436B2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noProof/>
                <w:spacing w:val="-10"/>
                <w:sz w:val="18"/>
              </w:rPr>
              <w:t>20,000,000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436B2" w:rsidRPr="005D55A5" w:rsidRDefault="002436B2" w:rsidP="002436B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D55A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36B2" w:rsidRPr="00F865B5" w:rsidRDefault="002436B2" w:rsidP="002436B2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F865B5">
              <w:rPr>
                <w:rFonts w:ascii="新細明體" w:hAnsi="新細明體"/>
                <w:noProof/>
                <w:spacing w:val="-10"/>
                <w:sz w:val="18"/>
              </w:rPr>
              <w:t>20,000,000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6B2" w:rsidRDefault="002436B2" w:rsidP="002436B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市庫未撥款</w:t>
            </w:r>
            <w:r w:rsidR="008A76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  <w:bookmarkStart w:id="0" w:name="_GoBack"/>
            <w:bookmarkEnd w:id="0"/>
          </w:p>
        </w:tc>
      </w:tr>
    </w:tbl>
    <w:p w:rsidR="00BC2A3A" w:rsidRDefault="00BC2A3A" w:rsidP="00681ED8">
      <w:pPr>
        <w:jc w:val="distribute"/>
        <w:rPr>
          <w:rFonts w:eastAsia="標楷體"/>
          <w:sz w:val="22"/>
        </w:rPr>
      </w:pPr>
    </w:p>
    <w:sectPr w:rsidR="00BC2A3A" w:rsidSect="0054206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659" w:rsidRDefault="00162659">
      <w:r>
        <w:separator/>
      </w:r>
    </w:p>
  </w:endnote>
  <w:endnote w:type="continuationSeparator" w:id="0">
    <w:p w:rsidR="00162659" w:rsidRDefault="00162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542069" w:rsidRPr="00884EF8" w:rsidRDefault="00542069" w:rsidP="00884EF8">
        <w:pPr>
          <w:pStyle w:val="a5"/>
          <w:jc w:val="center"/>
          <w:rPr>
            <w:rFonts w:ascii="標楷體" w:eastAsia="標楷體" w:hAnsi="標楷體"/>
          </w:rPr>
        </w:pPr>
        <w:r w:rsidRPr="00542069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t>1-</w:t>
        </w:r>
        <w:r>
          <w:rPr>
            <w:rFonts w:ascii="標楷體" w:eastAsia="標楷體" w:hAnsi="標楷體"/>
          </w:rPr>
          <w:t>2</w:t>
        </w:r>
        <w:r w:rsidRPr="00542069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659" w:rsidRDefault="00162659">
      <w:r>
        <w:separator/>
      </w:r>
    </w:p>
  </w:footnote>
  <w:footnote w:type="continuationSeparator" w:id="0">
    <w:p w:rsidR="00162659" w:rsidRDefault="00162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A3A" w:rsidRDefault="000D26B0">
    <w:pPr>
      <w:pStyle w:val="a3"/>
      <w:jc w:val="center"/>
    </w:pPr>
    <w:r>
      <w:rPr>
        <w:rFonts w:hint="eastAsia"/>
        <w:b/>
        <w:color w:val="000000"/>
        <w:sz w:val="32"/>
        <w:szCs w:val="36"/>
        <w:u w:val="single"/>
      </w:rPr>
      <w:t>RptNo</w:t>
    </w:r>
    <w:r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5D55A5" w:rsidRPr="005D55A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5D55A5" w:rsidRPr="005D55A5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="005D55A5" w:rsidRPr="005D55A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5A5" w:rsidRDefault="005D55A5" w:rsidP="005D55A5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二、中華民國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出</w:t>
    </w:r>
    <w:r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9"/>
    <w:rsid w:val="000D26B0"/>
    <w:rsid w:val="001256B7"/>
    <w:rsid w:val="0013159C"/>
    <w:rsid w:val="00162659"/>
    <w:rsid w:val="001E5C26"/>
    <w:rsid w:val="001F4B1C"/>
    <w:rsid w:val="002140B6"/>
    <w:rsid w:val="002436B2"/>
    <w:rsid w:val="00334CF7"/>
    <w:rsid w:val="00406E4A"/>
    <w:rsid w:val="00542069"/>
    <w:rsid w:val="00550EA3"/>
    <w:rsid w:val="005D55A5"/>
    <w:rsid w:val="00681ED8"/>
    <w:rsid w:val="006910DB"/>
    <w:rsid w:val="0085198A"/>
    <w:rsid w:val="00884EF8"/>
    <w:rsid w:val="008A7685"/>
    <w:rsid w:val="00AC2EAF"/>
    <w:rsid w:val="00AE487A"/>
    <w:rsid w:val="00BC2A3A"/>
    <w:rsid w:val="00C711E7"/>
    <w:rsid w:val="00EE7ED6"/>
    <w:rsid w:val="00F8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09EB8ED"/>
  <w15:chartTrackingRefBased/>
  <w15:docId w15:val="{AB50EC2E-C1EE-4BBE-A5B3-03FA134E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5D55A5"/>
    <w:rPr>
      <w:kern w:val="2"/>
    </w:rPr>
  </w:style>
  <w:style w:type="character" w:customStyle="1" w:styleId="a6">
    <w:name w:val="頁尾 字元"/>
    <w:basedOn w:val="a0"/>
    <w:link w:val="a5"/>
    <w:uiPriority w:val="99"/>
    <w:semiHidden/>
    <w:rsid w:val="0054206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URJhdDdcMTJRg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KURJhdDdcMTJRg歲出決算修正數明細表.dot</Template>
  <TotalTime>20</TotalTime>
  <Pages>1</Pages>
  <Words>145</Words>
  <Characters>220</Characters>
  <Application>Microsoft Office Word</Application>
  <DocSecurity>0</DocSecurity>
  <Lines>1</Lines>
  <Paragraphs>1</Paragraphs>
  <ScaleCrop>false</ScaleCrop>
  <Company>N.A.O.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曹承淯</cp:lastModifiedBy>
  <cp:revision>14</cp:revision>
  <dcterms:created xsi:type="dcterms:W3CDTF">2026-05-22T08:43:00Z</dcterms:created>
  <dcterms:modified xsi:type="dcterms:W3CDTF">2026-07-05T23:47:00Z</dcterms:modified>
</cp:coreProperties>
</file>