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D961C" w14:textId="0255171D" w:rsidR="00505E7B" w:rsidRPr="00B42DE6" w:rsidRDefault="00505E7B" w:rsidP="00BA1F9D">
      <w:pPr>
        <w:spacing w:line="440" w:lineRule="exact"/>
        <w:jc w:val="right"/>
        <w:rPr>
          <w:rFonts w:hAnsi="新細明體" w:cs="新細明體"/>
          <w:color w:val="FF0000"/>
          <w:kern w:val="0"/>
          <w:sz w:val="20"/>
        </w:rPr>
      </w:pPr>
      <w:bookmarkStart w:id="0" w:name="_Hlk194051429"/>
    </w:p>
    <w:bookmarkEnd w:id="0"/>
    <w:p w14:paraId="015CEBF3" w14:textId="77777777" w:rsidR="002B4D8F" w:rsidRPr="00950173" w:rsidRDefault="002B4D8F" w:rsidP="002B4D8F">
      <w:pPr>
        <w:tabs>
          <w:tab w:val="left" w:pos="1380"/>
          <w:tab w:val="center" w:pos="4961"/>
        </w:tabs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950173">
        <w:rPr>
          <w:rFonts w:ascii="標楷體" w:eastAsia="標楷體" w:hAnsi="標楷體" w:hint="eastAsia"/>
          <w:b/>
          <w:sz w:val="36"/>
          <w:szCs w:val="32"/>
        </w:rPr>
        <w:t>審編說明</w:t>
      </w:r>
    </w:p>
    <w:p w14:paraId="64D46BD1" w14:textId="77777777" w:rsidR="002B4D8F" w:rsidRPr="00950173" w:rsidRDefault="002B4D8F" w:rsidP="002B4D8F">
      <w:pPr>
        <w:overflowPunct w:val="0"/>
        <w:spacing w:beforeLines="10" w:before="36" w:line="520" w:lineRule="exact"/>
        <w:rPr>
          <w:rFonts w:ascii="標楷體" w:eastAsia="標楷體" w:hAnsi="標楷體"/>
          <w:sz w:val="28"/>
          <w:szCs w:val="28"/>
        </w:rPr>
      </w:pPr>
      <w:r w:rsidRPr="00950173">
        <w:rPr>
          <w:rFonts w:ascii="標楷體" w:eastAsia="標楷體" w:hAnsi="標楷體" w:hint="eastAsia"/>
          <w:sz w:val="28"/>
          <w:szCs w:val="28"/>
        </w:rPr>
        <w:t>一、內文及統計圖表敘及資料年度，以民國年度為原則，如引用國際資訊，或有以西元年度表達情形。</w:t>
      </w:r>
    </w:p>
    <w:p w14:paraId="44392704" w14:textId="1E70AC2B" w:rsidR="002B4D8F" w:rsidRPr="00950173" w:rsidRDefault="00A925B1" w:rsidP="002B4D8F">
      <w:pPr>
        <w:overflowPunct w:val="0"/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二、內文引述新竹市</w:t>
      </w:r>
      <w:r w:rsidR="002B4D8F" w:rsidRPr="00950173">
        <w:rPr>
          <w:rFonts w:ascii="標楷體" w:eastAsia="標楷體" w:hAnsi="標楷體" w:hint="eastAsia"/>
          <w:sz w:val="28"/>
          <w:szCs w:val="28"/>
        </w:rPr>
        <w:t>總決算暨附屬單位決算及綜計表審核報告，簡稱為審核報告。</w:t>
      </w:r>
    </w:p>
    <w:p w14:paraId="5F9A8D95" w14:textId="77777777" w:rsidR="002B4D8F" w:rsidRPr="00950173" w:rsidRDefault="002B4D8F" w:rsidP="002B4D8F">
      <w:p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</w:rPr>
      </w:pPr>
      <w:r w:rsidRPr="00950173">
        <w:rPr>
          <w:rFonts w:ascii="標楷體" w:eastAsia="標楷體" w:hAnsi="標楷體" w:hint="eastAsia"/>
          <w:sz w:val="28"/>
          <w:szCs w:val="28"/>
        </w:rPr>
        <w:t>三、約數金額【如：億（餘）元、萬（餘）元等】之表達，以餘數全捨為原則。</w:t>
      </w:r>
    </w:p>
    <w:p w14:paraId="473671C2" w14:textId="77777777" w:rsidR="002B4D8F" w:rsidRPr="00950173" w:rsidRDefault="002B4D8F" w:rsidP="002B4D8F">
      <w:pPr>
        <w:overflowPunct w:val="0"/>
        <w:spacing w:line="520" w:lineRule="exact"/>
        <w:ind w:left="546" w:rightChars="2" w:right="5" w:hangingChars="195" w:hanging="546"/>
        <w:jc w:val="both"/>
        <w:rPr>
          <w:rFonts w:ascii="標楷體" w:eastAsia="標楷體" w:hAnsi="標楷體"/>
          <w:sz w:val="28"/>
          <w:szCs w:val="28"/>
        </w:rPr>
      </w:pPr>
      <w:r w:rsidRPr="00950173">
        <w:rPr>
          <w:rFonts w:ascii="標楷體" w:eastAsia="標楷體" w:hAnsi="標楷體" w:hint="eastAsia"/>
          <w:sz w:val="28"/>
          <w:szCs w:val="28"/>
        </w:rPr>
        <w:t>四、各總決算書表各項數字之百分比，因採四捨五入方式計算，細項數字百分比之和，與合計數之百分比或有差異。</w:t>
      </w:r>
    </w:p>
    <w:p w14:paraId="0EB6F725" w14:textId="77777777" w:rsidR="002B4D8F" w:rsidRPr="00950173" w:rsidRDefault="002B4D8F" w:rsidP="002B4D8F">
      <w:pPr>
        <w:overflowPunct w:val="0"/>
        <w:spacing w:line="520" w:lineRule="exact"/>
        <w:ind w:left="546" w:rightChars="2" w:right="5" w:hangingChars="195" w:hanging="546"/>
        <w:jc w:val="both"/>
        <w:rPr>
          <w:rFonts w:ascii="標楷體" w:eastAsia="標楷體" w:hAnsi="標楷體"/>
          <w:sz w:val="28"/>
          <w:szCs w:val="28"/>
        </w:rPr>
      </w:pPr>
      <w:r w:rsidRPr="00950173">
        <w:rPr>
          <w:rFonts w:ascii="標楷體" w:eastAsia="標楷體" w:hAnsi="標楷體" w:hint="eastAsia"/>
          <w:sz w:val="28"/>
          <w:szCs w:val="28"/>
        </w:rPr>
        <w:t>五、統計表內數值為零或數值無統計者，以「－」表示；數值尚未發布者，以「…」表示；數值無意義者，以「--」表示；有數值惟未達表列統計單位者，最多表達至小數點後2位，否則以「0」表示；各項數值合計數係以各細項原值加總後，表達至表列統計單位（如億元、百萬元、千元等），細項數字之和與合計數或有差異；各項數字之百分比，因採四捨五入方式計算，細項數字百分比之和，與合計數之百分比或有差異。</w:t>
      </w:r>
    </w:p>
    <w:p w14:paraId="1C340DDA" w14:textId="09FA08CD" w:rsidR="002B4D8F" w:rsidRPr="00950173" w:rsidRDefault="00FF05C4" w:rsidP="002B4D8F">
      <w:pPr>
        <w:overflowPunct w:val="0"/>
        <w:spacing w:afterLines="50" w:after="180" w:line="520" w:lineRule="exact"/>
        <w:ind w:left="546" w:rightChars="2" w:right="5" w:hangingChars="195" w:hanging="54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</w:t>
      </w:r>
      <w:r w:rsidRPr="00FF05C4">
        <w:rPr>
          <w:rFonts w:ascii="標楷體" w:eastAsia="標楷體" w:hAnsi="標楷體" w:hint="eastAsia"/>
          <w:sz w:val="28"/>
          <w:szCs w:val="28"/>
        </w:rPr>
        <w:t>部分機關於114年1月1日至115年6月30日間改制、整併、更名或新設者（如下表），其機關名稱以事實發生時點之名稱為表達原則。</w:t>
      </w:r>
    </w:p>
    <w:tbl>
      <w:tblPr>
        <w:tblStyle w:val="aff5"/>
        <w:tblW w:w="20583" w:type="dxa"/>
        <w:tblInd w:w="108" w:type="dxa"/>
        <w:tblLook w:val="04A0" w:firstRow="1" w:lastRow="0" w:firstColumn="1" w:lastColumn="0" w:noHBand="0" w:noVBand="1"/>
      </w:tblPr>
      <w:tblGrid>
        <w:gridCol w:w="1730"/>
        <w:gridCol w:w="18853"/>
      </w:tblGrid>
      <w:tr w:rsidR="00950173" w:rsidRPr="00950173" w14:paraId="6C6D0B20" w14:textId="77777777" w:rsidTr="004660AB">
        <w:trPr>
          <w:trHeight w:val="427"/>
        </w:trPr>
        <w:tc>
          <w:tcPr>
            <w:tcW w:w="1730" w:type="dxa"/>
            <w:vAlign w:val="center"/>
          </w:tcPr>
          <w:p w14:paraId="14041BA5" w14:textId="77777777" w:rsidR="002B4D8F" w:rsidRPr="00950173" w:rsidRDefault="002B4D8F" w:rsidP="002760C7">
            <w:pPr>
              <w:pStyle w:val="ae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950173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18853" w:type="dxa"/>
            <w:vAlign w:val="center"/>
          </w:tcPr>
          <w:p w14:paraId="7CA54C4C" w14:textId="0F4F8E45" w:rsidR="002B4D8F" w:rsidRPr="00950173" w:rsidRDefault="001E3F34" w:rsidP="001E3F34">
            <w:pPr>
              <w:pStyle w:val="ae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E3F34">
              <w:rPr>
                <w:rFonts w:ascii="標楷體" w:eastAsia="標楷體" w:hAnsi="標楷體" w:hint="eastAsia"/>
                <w:szCs w:val="24"/>
              </w:rPr>
              <w:t>所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屬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機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關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改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制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併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名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或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新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設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情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E3F34">
              <w:rPr>
                <w:rFonts w:ascii="標楷體" w:eastAsia="標楷體" w:hAnsi="標楷體" w:hint="eastAsia"/>
                <w:szCs w:val="24"/>
              </w:rPr>
              <w:t>形</w:t>
            </w:r>
          </w:p>
        </w:tc>
      </w:tr>
      <w:tr w:rsidR="001E3F34" w:rsidRPr="00950173" w14:paraId="516C19E7" w14:textId="77777777" w:rsidTr="004660AB">
        <w:trPr>
          <w:trHeight w:val="702"/>
        </w:trPr>
        <w:tc>
          <w:tcPr>
            <w:tcW w:w="1730" w:type="dxa"/>
            <w:vAlign w:val="center"/>
          </w:tcPr>
          <w:p w14:paraId="03765143" w14:textId="0E57B8D3" w:rsidR="001E3F34" w:rsidRDefault="001E3F34" w:rsidP="00C4270F">
            <w:pPr>
              <w:pStyle w:val="ae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1E3F34">
              <w:rPr>
                <w:rFonts w:ascii="標楷體" w:eastAsia="標楷體" w:hAnsi="標楷體" w:hint="eastAsia"/>
                <w:szCs w:val="24"/>
              </w:rPr>
              <w:t>衛生局</w:t>
            </w:r>
          </w:p>
        </w:tc>
        <w:tc>
          <w:tcPr>
            <w:tcW w:w="18853" w:type="dxa"/>
            <w:vAlign w:val="center"/>
          </w:tcPr>
          <w:p w14:paraId="6D181F0D" w14:textId="3225BD9A" w:rsidR="001E3F34" w:rsidRPr="00C37CBD" w:rsidRDefault="001E3F34" w:rsidP="00C4270F">
            <w:pPr>
              <w:pStyle w:val="ae"/>
              <w:overflowPunct w:val="0"/>
              <w:ind w:leftChars="0" w:left="0" w:rightChars="62" w:right="149"/>
              <w:jc w:val="both"/>
              <w:rPr>
                <w:rFonts w:ascii="標楷體" w:eastAsia="標楷體" w:hAnsi="標楷體"/>
                <w:szCs w:val="24"/>
              </w:rPr>
            </w:pPr>
            <w:r w:rsidRPr="001E3F34">
              <w:rPr>
                <w:rFonts w:ascii="標楷體" w:eastAsia="標楷體" w:hAnsi="標楷體" w:hint="eastAsia"/>
                <w:szCs w:val="24"/>
              </w:rPr>
              <w:t>114年1月新設長期照顧管理中心。</w:t>
            </w:r>
          </w:p>
        </w:tc>
      </w:tr>
      <w:tr w:rsidR="003B244C" w:rsidRPr="00950173" w14:paraId="0AB41F54" w14:textId="77777777" w:rsidTr="004660AB">
        <w:trPr>
          <w:trHeight w:val="702"/>
        </w:trPr>
        <w:tc>
          <w:tcPr>
            <w:tcW w:w="1730" w:type="dxa"/>
            <w:vAlign w:val="center"/>
          </w:tcPr>
          <w:p w14:paraId="2EE99738" w14:textId="662A6C7A" w:rsidR="003B244C" w:rsidRDefault="003B244C" w:rsidP="00C4270F">
            <w:pPr>
              <w:pStyle w:val="ae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3B244C">
              <w:rPr>
                <w:rFonts w:ascii="標楷體" w:eastAsia="標楷體" w:hAnsi="標楷體" w:hint="eastAsia"/>
                <w:szCs w:val="24"/>
              </w:rPr>
              <w:t>勞工及青年處</w:t>
            </w:r>
          </w:p>
        </w:tc>
        <w:tc>
          <w:tcPr>
            <w:tcW w:w="18853" w:type="dxa"/>
            <w:vAlign w:val="center"/>
          </w:tcPr>
          <w:p w14:paraId="525B1151" w14:textId="04A2F83E" w:rsidR="003B244C" w:rsidRPr="00C37CBD" w:rsidRDefault="003B244C" w:rsidP="00C4270F">
            <w:pPr>
              <w:pStyle w:val="ae"/>
              <w:overflowPunct w:val="0"/>
              <w:ind w:leftChars="0" w:left="0" w:rightChars="62" w:right="149"/>
              <w:jc w:val="both"/>
              <w:rPr>
                <w:rFonts w:ascii="標楷體" w:eastAsia="標楷體" w:hAnsi="標楷體"/>
                <w:szCs w:val="24"/>
              </w:rPr>
            </w:pPr>
            <w:r w:rsidRPr="003B244C">
              <w:rPr>
                <w:rFonts w:ascii="標楷體" w:eastAsia="標楷體" w:hAnsi="標楷體" w:hint="eastAsia"/>
                <w:szCs w:val="24"/>
              </w:rPr>
              <w:t>114年1月新設青年發展中心。</w:t>
            </w:r>
          </w:p>
        </w:tc>
      </w:tr>
      <w:tr w:rsidR="003B244C" w:rsidRPr="00950173" w14:paraId="053D2FED" w14:textId="77777777" w:rsidTr="004660AB">
        <w:trPr>
          <w:trHeight w:val="702"/>
        </w:trPr>
        <w:tc>
          <w:tcPr>
            <w:tcW w:w="1730" w:type="dxa"/>
            <w:vMerge w:val="restart"/>
            <w:vAlign w:val="center"/>
          </w:tcPr>
          <w:p w14:paraId="478A8D44" w14:textId="3747B55A" w:rsidR="003B244C" w:rsidRDefault="003B244C" w:rsidP="00C4270F">
            <w:pPr>
              <w:pStyle w:val="ae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3B244C">
              <w:rPr>
                <w:rFonts w:ascii="標楷體" w:eastAsia="標楷體" w:hAnsi="標楷體" w:hint="eastAsia"/>
                <w:szCs w:val="24"/>
              </w:rPr>
              <w:t>工務處</w:t>
            </w:r>
          </w:p>
        </w:tc>
        <w:tc>
          <w:tcPr>
            <w:tcW w:w="18853" w:type="dxa"/>
            <w:vAlign w:val="center"/>
          </w:tcPr>
          <w:p w14:paraId="295A38AE" w14:textId="45C78971" w:rsidR="003B244C" w:rsidRPr="00C37CBD" w:rsidRDefault="003B244C" w:rsidP="00C4270F">
            <w:pPr>
              <w:pStyle w:val="ae"/>
              <w:overflowPunct w:val="0"/>
              <w:ind w:leftChars="0" w:left="0" w:rightChars="62" w:right="149"/>
              <w:jc w:val="both"/>
              <w:rPr>
                <w:rFonts w:ascii="標楷體" w:eastAsia="標楷體" w:hAnsi="標楷體"/>
                <w:szCs w:val="24"/>
              </w:rPr>
            </w:pPr>
            <w:r w:rsidRPr="003B244C">
              <w:rPr>
                <w:rFonts w:ascii="標楷體" w:eastAsia="標楷體" w:hAnsi="標楷體" w:hint="eastAsia"/>
                <w:szCs w:val="24"/>
              </w:rPr>
              <w:t>114年1月新設公園及觀光區設施維護管理中心。</w:t>
            </w:r>
          </w:p>
        </w:tc>
      </w:tr>
      <w:tr w:rsidR="003B244C" w:rsidRPr="00950173" w14:paraId="31007A2B" w14:textId="77777777" w:rsidTr="004660AB">
        <w:trPr>
          <w:trHeight w:val="702"/>
        </w:trPr>
        <w:tc>
          <w:tcPr>
            <w:tcW w:w="1730" w:type="dxa"/>
            <w:vMerge/>
            <w:vAlign w:val="center"/>
          </w:tcPr>
          <w:p w14:paraId="31F863AD" w14:textId="77777777" w:rsidR="003B244C" w:rsidRDefault="003B244C" w:rsidP="00C4270F">
            <w:pPr>
              <w:pStyle w:val="ae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853" w:type="dxa"/>
            <w:vAlign w:val="center"/>
          </w:tcPr>
          <w:p w14:paraId="2114AB68" w14:textId="0D6312B3" w:rsidR="003B244C" w:rsidRPr="00C37CBD" w:rsidRDefault="003B244C" w:rsidP="00C4270F">
            <w:pPr>
              <w:pStyle w:val="ae"/>
              <w:overflowPunct w:val="0"/>
              <w:ind w:leftChars="0" w:left="0" w:rightChars="62" w:right="149"/>
              <w:jc w:val="both"/>
              <w:rPr>
                <w:rFonts w:ascii="標楷體" w:eastAsia="標楷體" w:hAnsi="標楷體"/>
                <w:szCs w:val="24"/>
              </w:rPr>
            </w:pPr>
            <w:r w:rsidRPr="003B244C">
              <w:rPr>
                <w:rFonts w:ascii="標楷體" w:eastAsia="標楷體" w:hAnsi="標楷體" w:hint="eastAsia"/>
                <w:szCs w:val="24"/>
              </w:rPr>
              <w:t>公園及觀光區設施維護管理中心於115年1月裁撤（業務移由養護工程處承接）。</w:t>
            </w:r>
          </w:p>
        </w:tc>
      </w:tr>
    </w:tbl>
    <w:p w14:paraId="2213945F" w14:textId="77777777" w:rsidR="002B4D8F" w:rsidRPr="00174F61" w:rsidRDefault="002B4D8F" w:rsidP="002B4D8F">
      <w:pPr>
        <w:pStyle w:val="ae"/>
        <w:overflowPunct w:val="0"/>
        <w:ind w:leftChars="46" w:left="110"/>
        <w:jc w:val="both"/>
        <w:rPr>
          <w:rFonts w:ascii="標楷體" w:eastAsia="標楷體" w:hAnsi="標楷體"/>
          <w:sz w:val="22"/>
          <w:szCs w:val="28"/>
        </w:rPr>
      </w:pPr>
      <w:bookmarkStart w:id="1" w:name="_GoBack"/>
      <w:bookmarkEnd w:id="1"/>
      <w:r w:rsidRPr="00174F61">
        <w:rPr>
          <w:rFonts w:ascii="標楷體" w:eastAsia="標楷體" w:hAnsi="標楷體" w:cs="新細明體" w:hint="eastAsia"/>
          <w:sz w:val="20"/>
        </w:rPr>
        <w:t>資料時間：114年1月1日至115年6月30日。</w:t>
      </w:r>
    </w:p>
    <w:p w14:paraId="642FC824" w14:textId="77777777" w:rsidR="002B4D8F" w:rsidRPr="00950173" w:rsidRDefault="002B4D8F" w:rsidP="002B4D8F">
      <w:pPr>
        <w:pStyle w:val="ae"/>
        <w:overflowPunct w:val="0"/>
        <w:spacing w:line="57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</w:pPr>
    </w:p>
    <w:p w14:paraId="3837F8AB" w14:textId="373A0EB5" w:rsidR="003773BA" w:rsidRDefault="003773BA">
      <w:pPr>
        <w:widowControl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14:paraId="49530075" w14:textId="77777777" w:rsidR="00357E8D" w:rsidRPr="003773BA" w:rsidRDefault="00357E8D" w:rsidP="0098575B">
      <w:pPr>
        <w:widowControl/>
        <w:rPr>
          <w:b/>
          <w:bCs/>
          <w:sz w:val="32"/>
        </w:rPr>
      </w:pPr>
    </w:p>
    <w:sectPr w:rsidR="00357E8D" w:rsidRPr="003773BA" w:rsidSect="00950173">
      <w:headerReference w:type="first" r:id="rId8"/>
      <w:pgSz w:w="23811" w:h="16838" w:orient="landscape" w:code="8"/>
      <w:pgMar w:top="567" w:right="1418" w:bottom="851" w:left="1418" w:header="57" w:footer="964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CEA85" w14:textId="77777777" w:rsidR="00115963" w:rsidRDefault="00115963">
      <w:r>
        <w:separator/>
      </w:r>
    </w:p>
  </w:endnote>
  <w:endnote w:type="continuationSeparator" w:id="0">
    <w:p w14:paraId="30E1BD3D" w14:textId="77777777" w:rsidR="00115963" w:rsidRDefault="0011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FD7D9" w14:textId="77777777" w:rsidR="00115963" w:rsidRDefault="00115963">
      <w:r>
        <w:separator/>
      </w:r>
    </w:p>
  </w:footnote>
  <w:footnote w:type="continuationSeparator" w:id="0">
    <w:p w14:paraId="166F1205" w14:textId="77777777" w:rsidR="00115963" w:rsidRDefault="0011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A0E"/>
    <w:rsid w:val="00107DCC"/>
    <w:rsid w:val="00115963"/>
    <w:rsid w:val="0012134F"/>
    <w:rsid w:val="00121ECF"/>
    <w:rsid w:val="00124325"/>
    <w:rsid w:val="0013159C"/>
    <w:rsid w:val="00132544"/>
    <w:rsid w:val="0013791D"/>
    <w:rsid w:val="001421A8"/>
    <w:rsid w:val="00152A07"/>
    <w:rsid w:val="00174F61"/>
    <w:rsid w:val="001852ED"/>
    <w:rsid w:val="001857EA"/>
    <w:rsid w:val="00191CEF"/>
    <w:rsid w:val="001A2700"/>
    <w:rsid w:val="001A4B62"/>
    <w:rsid w:val="001B2E02"/>
    <w:rsid w:val="001B3108"/>
    <w:rsid w:val="001D1F31"/>
    <w:rsid w:val="001D4B58"/>
    <w:rsid w:val="001D702D"/>
    <w:rsid w:val="001E3F34"/>
    <w:rsid w:val="001E5C26"/>
    <w:rsid w:val="001F601A"/>
    <w:rsid w:val="002140B6"/>
    <w:rsid w:val="00220942"/>
    <w:rsid w:val="002240F4"/>
    <w:rsid w:val="00226416"/>
    <w:rsid w:val="002274B7"/>
    <w:rsid w:val="00231FCB"/>
    <w:rsid w:val="00235E88"/>
    <w:rsid w:val="00250F8C"/>
    <w:rsid w:val="002A3802"/>
    <w:rsid w:val="002B113E"/>
    <w:rsid w:val="002B4D8F"/>
    <w:rsid w:val="002C039C"/>
    <w:rsid w:val="002D3089"/>
    <w:rsid w:val="002D359C"/>
    <w:rsid w:val="002D5138"/>
    <w:rsid w:val="00307F81"/>
    <w:rsid w:val="00324E13"/>
    <w:rsid w:val="0035147E"/>
    <w:rsid w:val="00357E8D"/>
    <w:rsid w:val="0037063A"/>
    <w:rsid w:val="003773BA"/>
    <w:rsid w:val="003829FE"/>
    <w:rsid w:val="003932F0"/>
    <w:rsid w:val="003A1BC5"/>
    <w:rsid w:val="003B244C"/>
    <w:rsid w:val="003B4427"/>
    <w:rsid w:val="003B7686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660AB"/>
    <w:rsid w:val="00473C44"/>
    <w:rsid w:val="00481C48"/>
    <w:rsid w:val="00483D2C"/>
    <w:rsid w:val="004D2950"/>
    <w:rsid w:val="00505E7B"/>
    <w:rsid w:val="005246FC"/>
    <w:rsid w:val="0053555E"/>
    <w:rsid w:val="005454B6"/>
    <w:rsid w:val="005578B1"/>
    <w:rsid w:val="005653B4"/>
    <w:rsid w:val="005747E5"/>
    <w:rsid w:val="00582B29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F61BA"/>
    <w:rsid w:val="007219FA"/>
    <w:rsid w:val="00721C67"/>
    <w:rsid w:val="0072766E"/>
    <w:rsid w:val="00730731"/>
    <w:rsid w:val="0073253F"/>
    <w:rsid w:val="0073542D"/>
    <w:rsid w:val="00737E4A"/>
    <w:rsid w:val="00741630"/>
    <w:rsid w:val="00760E85"/>
    <w:rsid w:val="00794371"/>
    <w:rsid w:val="007A0A8C"/>
    <w:rsid w:val="007D4AD1"/>
    <w:rsid w:val="007E7C07"/>
    <w:rsid w:val="007F15F1"/>
    <w:rsid w:val="007F5A17"/>
    <w:rsid w:val="008205FD"/>
    <w:rsid w:val="008276C4"/>
    <w:rsid w:val="008427C6"/>
    <w:rsid w:val="008A4744"/>
    <w:rsid w:val="008A72C0"/>
    <w:rsid w:val="008B75D9"/>
    <w:rsid w:val="008C51AD"/>
    <w:rsid w:val="008D753A"/>
    <w:rsid w:val="008E710A"/>
    <w:rsid w:val="009103B1"/>
    <w:rsid w:val="00911F41"/>
    <w:rsid w:val="0093707D"/>
    <w:rsid w:val="00950173"/>
    <w:rsid w:val="0097490E"/>
    <w:rsid w:val="00980539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72F2C"/>
    <w:rsid w:val="00A8013A"/>
    <w:rsid w:val="00A925B1"/>
    <w:rsid w:val="00AA1C0A"/>
    <w:rsid w:val="00AA3AE5"/>
    <w:rsid w:val="00AC309C"/>
    <w:rsid w:val="00AE45F2"/>
    <w:rsid w:val="00AE487A"/>
    <w:rsid w:val="00AE4AE4"/>
    <w:rsid w:val="00AF0673"/>
    <w:rsid w:val="00B013DB"/>
    <w:rsid w:val="00B42DE6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366F3"/>
    <w:rsid w:val="00C37CBD"/>
    <w:rsid w:val="00C4243F"/>
    <w:rsid w:val="00C4270F"/>
    <w:rsid w:val="00C43DCC"/>
    <w:rsid w:val="00C4512F"/>
    <w:rsid w:val="00C45343"/>
    <w:rsid w:val="00C46245"/>
    <w:rsid w:val="00C61413"/>
    <w:rsid w:val="00C74020"/>
    <w:rsid w:val="00C91CF3"/>
    <w:rsid w:val="00C94473"/>
    <w:rsid w:val="00CB574B"/>
    <w:rsid w:val="00CF5A98"/>
    <w:rsid w:val="00CF5BB4"/>
    <w:rsid w:val="00CF7A6B"/>
    <w:rsid w:val="00D2228F"/>
    <w:rsid w:val="00D23789"/>
    <w:rsid w:val="00D67F76"/>
    <w:rsid w:val="00D84EE4"/>
    <w:rsid w:val="00D8552B"/>
    <w:rsid w:val="00D90EB8"/>
    <w:rsid w:val="00D97E55"/>
    <w:rsid w:val="00DC7660"/>
    <w:rsid w:val="00DE0C32"/>
    <w:rsid w:val="00DF7D29"/>
    <w:rsid w:val="00E059B8"/>
    <w:rsid w:val="00E26150"/>
    <w:rsid w:val="00E44438"/>
    <w:rsid w:val="00E5445C"/>
    <w:rsid w:val="00E55897"/>
    <w:rsid w:val="00E560B9"/>
    <w:rsid w:val="00E6206F"/>
    <w:rsid w:val="00E65D60"/>
    <w:rsid w:val="00E85117"/>
    <w:rsid w:val="00E902B4"/>
    <w:rsid w:val="00EA1DEE"/>
    <w:rsid w:val="00EA2FE8"/>
    <w:rsid w:val="00EA600E"/>
    <w:rsid w:val="00EA7EC2"/>
    <w:rsid w:val="00EB3DB0"/>
    <w:rsid w:val="00EC193B"/>
    <w:rsid w:val="00EC33AA"/>
    <w:rsid w:val="00ED1FA7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  <w:rsid w:val="00FE2C75"/>
    <w:rsid w:val="00FF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EDACA-B9A5-404B-A2FA-A0C86F52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8</TotalTime>
  <Pages>2</Pages>
  <Words>554</Words>
  <Characters>79</Characters>
  <Application>Microsoft Office Word</Application>
  <DocSecurity>0</DocSecurity>
  <Lines>1</Lines>
  <Paragraphs>1</Paragraphs>
  <ScaleCrop>false</ScaleCrop>
  <Company>N.A.O.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曹承淯</cp:lastModifiedBy>
  <cp:revision>11</cp:revision>
  <cp:lastPrinted>2026-06-24T07:46:00Z</cp:lastPrinted>
  <dcterms:created xsi:type="dcterms:W3CDTF">2026-06-24T07:46:00Z</dcterms:created>
  <dcterms:modified xsi:type="dcterms:W3CDTF">2026-07-05T23:46:00Z</dcterms:modified>
</cp:coreProperties>
</file>