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"/>
        <w:gridCol w:w="1794"/>
        <w:gridCol w:w="1559"/>
        <w:gridCol w:w="1458"/>
        <w:gridCol w:w="1332"/>
        <w:gridCol w:w="127"/>
        <w:gridCol w:w="1458"/>
        <w:gridCol w:w="1463"/>
        <w:gridCol w:w="1458"/>
        <w:gridCol w:w="1458"/>
        <w:gridCol w:w="1458"/>
        <w:gridCol w:w="1463"/>
        <w:gridCol w:w="1458"/>
        <w:gridCol w:w="1458"/>
        <w:gridCol w:w="1458"/>
        <w:gridCol w:w="1463"/>
      </w:tblGrid>
      <w:tr w:rsidR="00D867AC" w:rsidRPr="00336D25" w14:paraId="0468C8B9" w14:textId="77777777" w:rsidTr="004E0C84">
        <w:trPr>
          <w:cantSplit/>
          <w:trHeight w:val="270"/>
          <w:tblHeader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9280F" w14:textId="77777777" w:rsidR="00D867AC" w:rsidRPr="00336D25" w:rsidRDefault="00D867AC" w:rsidP="004E0C84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407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291B5" w14:textId="77777777" w:rsidR="00D867AC" w:rsidRPr="00336D25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336D25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336D25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3372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8075" w14:textId="77777777" w:rsidR="00D867AC" w:rsidRPr="00336D25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單位</w:t>
            </w:r>
            <w:r w:rsidRPr="00336D25">
              <w:rPr>
                <w:rFonts w:ascii="標楷體" w:eastAsia="標楷體" w:hAnsi="標楷體"/>
                <w:sz w:val="20"/>
              </w:rPr>
              <w:t>：</w:t>
            </w:r>
            <w:r w:rsidRPr="00336D25">
              <w:rPr>
                <w:rFonts w:ascii="標楷體" w:eastAsia="標楷體" w:hAnsi="標楷體" w:hint="eastAsia"/>
                <w:sz w:val="20"/>
              </w:rPr>
              <w:t>新臺幣</w:t>
            </w:r>
            <w:r w:rsidR="00FB0D58" w:rsidRPr="00336D2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RPr="00336D25" w14:paraId="4926C859" w14:textId="77777777" w:rsidTr="004E0C84">
        <w:trPr>
          <w:cantSplit/>
          <w:trHeight w:val="270"/>
          <w:tblHeader/>
        </w:trPr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42E907DF" w14:textId="77777777" w:rsidR="00D867AC" w:rsidRPr="00336D25" w:rsidRDefault="00D867AC" w:rsidP="004E0C84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407" w:type="pct"/>
            <w:gridSpan w:val="4"/>
            <w:vMerge/>
            <w:tcBorders>
              <w:top w:val="nil"/>
              <w:left w:val="nil"/>
              <w:right w:val="nil"/>
            </w:tcBorders>
          </w:tcPr>
          <w:p w14:paraId="00DFC55D" w14:textId="77777777" w:rsidR="00D867AC" w:rsidRPr="00336D25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2" w:type="pct"/>
            <w:gridSpan w:val="11"/>
            <w:vMerge/>
            <w:tcBorders>
              <w:top w:val="nil"/>
              <w:left w:val="nil"/>
              <w:right w:val="nil"/>
            </w:tcBorders>
          </w:tcPr>
          <w:p w14:paraId="23A341FA" w14:textId="77777777" w:rsidR="00D867AC" w:rsidRPr="00336D25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RPr="00336D25" w14:paraId="747A4B8F" w14:textId="77777777" w:rsidTr="004E0C84">
        <w:trPr>
          <w:cantSplit/>
          <w:trHeight w:val="312"/>
          <w:tblHeader/>
        </w:trPr>
        <w:tc>
          <w:tcPr>
            <w:tcW w:w="221" w:type="pct"/>
            <w:vMerge w:val="restart"/>
            <w:tcBorders>
              <w:left w:val="nil"/>
            </w:tcBorders>
            <w:vAlign w:val="center"/>
          </w:tcPr>
          <w:p w14:paraId="6FE0C9F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年度別</w:t>
            </w:r>
          </w:p>
        </w:tc>
        <w:tc>
          <w:tcPr>
            <w:tcW w:w="411" w:type="pct"/>
            <w:vMerge w:val="restart"/>
            <w:tcBorders>
              <w:left w:val="nil"/>
            </w:tcBorders>
            <w:vAlign w:val="center"/>
          </w:tcPr>
          <w:p w14:paraId="1DB12A21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357" w:type="pct"/>
            <w:vMerge w:val="restart"/>
            <w:vAlign w:val="center"/>
          </w:tcPr>
          <w:p w14:paraId="30A9F15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以前年度</w:t>
            </w:r>
            <w:r w:rsidRPr="00336D25">
              <w:rPr>
                <w:rFonts w:ascii="標楷體" w:eastAsia="標楷體" w:hAnsi="標楷體"/>
                <w:sz w:val="20"/>
              </w:rPr>
              <w:br/>
            </w:r>
            <w:r w:rsidRPr="00336D25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1337" w:type="pct"/>
            <w:gridSpan w:val="5"/>
            <w:vAlign w:val="center"/>
          </w:tcPr>
          <w:p w14:paraId="029D00D6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337" w:type="pct"/>
            <w:gridSpan w:val="4"/>
            <w:vAlign w:val="center"/>
          </w:tcPr>
          <w:p w14:paraId="5C35BDE0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337" w:type="pct"/>
            <w:gridSpan w:val="4"/>
            <w:tcBorders>
              <w:right w:val="nil"/>
            </w:tcBorders>
            <w:vAlign w:val="center"/>
          </w:tcPr>
          <w:p w14:paraId="14C213B2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RPr="00336D25" w14:paraId="717B7882" w14:textId="77777777" w:rsidTr="004E0C84">
        <w:trPr>
          <w:cantSplit/>
          <w:trHeight w:val="312"/>
          <w:tblHeader/>
        </w:trPr>
        <w:tc>
          <w:tcPr>
            <w:tcW w:w="221" w:type="pct"/>
            <w:vMerge/>
            <w:tcBorders>
              <w:left w:val="nil"/>
            </w:tcBorders>
            <w:vAlign w:val="center"/>
          </w:tcPr>
          <w:p w14:paraId="12B19A1F" w14:textId="77777777" w:rsidR="00D867AC" w:rsidRPr="00336D25" w:rsidRDefault="00D867AC" w:rsidP="006D55DF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427263C4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Merge/>
            <w:vAlign w:val="center"/>
          </w:tcPr>
          <w:p w14:paraId="396A1B23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4" w:type="pct"/>
            <w:vAlign w:val="center"/>
          </w:tcPr>
          <w:p w14:paraId="369FEBC0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36D25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336D25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gridSpan w:val="2"/>
            <w:vAlign w:val="center"/>
          </w:tcPr>
          <w:p w14:paraId="3023FD04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vAlign w:val="center"/>
          </w:tcPr>
          <w:p w14:paraId="6FAE5B3E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4" w:type="pct"/>
            <w:vAlign w:val="center"/>
          </w:tcPr>
          <w:p w14:paraId="0EEF3CB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336D25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4" w:type="pct"/>
            <w:vAlign w:val="center"/>
          </w:tcPr>
          <w:p w14:paraId="0AF9984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36D25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336D25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vAlign w:val="center"/>
          </w:tcPr>
          <w:p w14:paraId="24543E3A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vAlign w:val="center"/>
          </w:tcPr>
          <w:p w14:paraId="4EE40DC3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4" w:type="pct"/>
            <w:vAlign w:val="center"/>
          </w:tcPr>
          <w:p w14:paraId="1DF0D1C0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336D25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4" w:type="pct"/>
            <w:vAlign w:val="center"/>
          </w:tcPr>
          <w:p w14:paraId="3AAB796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36D25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336D25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vAlign w:val="center"/>
          </w:tcPr>
          <w:p w14:paraId="5F5D6FA2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1E90866D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2981BEA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336D25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RPr="00336D25" w14:paraId="165FAC90" w14:textId="77777777" w:rsidTr="004E0C84">
        <w:trPr>
          <w:cantSplit/>
          <w:trHeight w:val="312"/>
          <w:tblHeader/>
        </w:trPr>
        <w:tc>
          <w:tcPr>
            <w:tcW w:w="221" w:type="pct"/>
            <w:vMerge/>
            <w:tcBorders>
              <w:left w:val="nil"/>
            </w:tcBorders>
            <w:vAlign w:val="center"/>
          </w:tcPr>
          <w:p w14:paraId="28CB18C0" w14:textId="77777777" w:rsidR="00D867AC" w:rsidRPr="00336D25" w:rsidRDefault="00D867AC" w:rsidP="006D55DF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12814B9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053E2239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BB39EED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gridSpan w:val="2"/>
            <w:vAlign w:val="center"/>
          </w:tcPr>
          <w:p w14:paraId="74E4C91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0803F6F1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1B251ED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7A1D0D2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478E4BFD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905F304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448AC9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6311989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5177EC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616721F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4C8E9E67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RPr="00336D25" w14:paraId="40B30A94" w14:textId="77777777" w:rsidTr="004E0C84">
        <w:trPr>
          <w:cantSplit/>
          <w:trHeight w:val="312"/>
          <w:tblHeader/>
        </w:trPr>
        <w:tc>
          <w:tcPr>
            <w:tcW w:w="221" w:type="pct"/>
            <w:vMerge/>
            <w:tcBorders>
              <w:left w:val="nil"/>
            </w:tcBorders>
            <w:vAlign w:val="center"/>
          </w:tcPr>
          <w:p w14:paraId="6F6BCD4D" w14:textId="77777777" w:rsidR="00D867AC" w:rsidRPr="00336D25" w:rsidRDefault="00D867AC" w:rsidP="006D55DF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15AFFDA2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1BA1F0A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2E9A882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gridSpan w:val="2"/>
            <w:vAlign w:val="center"/>
          </w:tcPr>
          <w:p w14:paraId="7966AE5D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733C105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624B721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03655EF0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62F7CA9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572405E7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1C036336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4901BE7F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62F5EA99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0F35CEF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1E51BC57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2B020A" w:rsidRPr="00336D25" w14:paraId="4F7D78C5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2FA9B9B7" w14:textId="77777777" w:rsidR="002B020A" w:rsidRPr="00336D25" w:rsidRDefault="002B020A" w:rsidP="002B020A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11" w:type="pct"/>
            <w:shd w:val="clear" w:color="auto" w:fill="auto"/>
          </w:tcPr>
          <w:p w14:paraId="1D46752E" w14:textId="77777777" w:rsidR="002B020A" w:rsidRPr="00336D25" w:rsidRDefault="002B020A" w:rsidP="002B020A">
            <w:pPr>
              <w:spacing w:beforeLines="50" w:before="180" w:afterLines="50" w:after="18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36D25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57" w:type="pct"/>
            <w:shd w:val="clear" w:color="auto" w:fill="auto"/>
          </w:tcPr>
          <w:p w14:paraId="330A1511" w14:textId="7420F544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5,120,889,736</w:t>
            </w:r>
          </w:p>
        </w:tc>
        <w:tc>
          <w:tcPr>
            <w:tcW w:w="334" w:type="pct"/>
            <w:shd w:val="clear" w:color="auto" w:fill="auto"/>
          </w:tcPr>
          <w:p w14:paraId="24D6FF39" w14:textId="2E6126ED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126,882,989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670A0393" w14:textId="278380C0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2,498,837,472</w:t>
            </w:r>
          </w:p>
        </w:tc>
        <w:tc>
          <w:tcPr>
            <w:tcW w:w="334" w:type="pct"/>
            <w:shd w:val="clear" w:color="auto" w:fill="auto"/>
          </w:tcPr>
          <w:p w14:paraId="0637FE64" w14:textId="3D51D271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D26E998" w14:textId="199721EB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2,495,169,275</w:t>
            </w:r>
          </w:p>
        </w:tc>
        <w:tc>
          <w:tcPr>
            <w:tcW w:w="334" w:type="pct"/>
            <w:shd w:val="clear" w:color="auto" w:fill="auto"/>
          </w:tcPr>
          <w:p w14:paraId="48DC2696" w14:textId="66B84F11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8,545,170</w:t>
            </w:r>
          </w:p>
        </w:tc>
        <w:tc>
          <w:tcPr>
            <w:tcW w:w="334" w:type="pct"/>
            <w:shd w:val="clear" w:color="auto" w:fill="auto"/>
          </w:tcPr>
          <w:p w14:paraId="40C13570" w14:textId="635C79EA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4F2BE792" w14:textId="2D09E26A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25FBCBB" w14:textId="7A9C9937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- 8,545,170</w:t>
            </w:r>
          </w:p>
        </w:tc>
        <w:tc>
          <w:tcPr>
            <w:tcW w:w="334" w:type="pct"/>
            <w:shd w:val="clear" w:color="auto" w:fill="auto"/>
          </w:tcPr>
          <w:p w14:paraId="0DD832F8" w14:textId="1F36A2DD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135,428,159</w:t>
            </w:r>
          </w:p>
        </w:tc>
        <w:tc>
          <w:tcPr>
            <w:tcW w:w="334" w:type="pct"/>
            <w:shd w:val="clear" w:color="auto" w:fill="auto"/>
          </w:tcPr>
          <w:p w14:paraId="3A281030" w14:textId="7D0C4CBE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2,498,837,472</w:t>
            </w:r>
          </w:p>
        </w:tc>
        <w:tc>
          <w:tcPr>
            <w:tcW w:w="334" w:type="pct"/>
            <w:shd w:val="clear" w:color="auto" w:fill="auto"/>
          </w:tcPr>
          <w:p w14:paraId="2E01CED7" w14:textId="16001958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668D9F0" w14:textId="4A55A3DF" w:rsidR="002B020A" w:rsidRPr="002B020A" w:rsidRDefault="002B020A" w:rsidP="002B020A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2,486,624,105</w:t>
            </w:r>
          </w:p>
        </w:tc>
      </w:tr>
      <w:tr w:rsidR="002B020A" w:rsidRPr="00336D25" w14:paraId="4AF9F021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1B8EFA55" w14:textId="77777777" w:rsidR="002B020A" w:rsidRPr="002B020A" w:rsidRDefault="002B020A" w:rsidP="002B020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11" w:type="pct"/>
            <w:shd w:val="clear" w:color="auto" w:fill="auto"/>
          </w:tcPr>
          <w:p w14:paraId="57263D69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36D2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57" w:type="pct"/>
            <w:shd w:val="clear" w:color="auto" w:fill="auto"/>
          </w:tcPr>
          <w:p w14:paraId="0C718E5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3,729,028,663</w:t>
            </w:r>
          </w:p>
          <w:p w14:paraId="5C99888A" w14:textId="7B6DE11D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1,391,861,073</w:t>
            </w:r>
          </w:p>
        </w:tc>
        <w:tc>
          <w:tcPr>
            <w:tcW w:w="334" w:type="pct"/>
            <w:shd w:val="clear" w:color="auto" w:fill="auto"/>
          </w:tcPr>
          <w:p w14:paraId="681A25B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86,884,028</w:t>
            </w:r>
          </w:p>
          <w:p w14:paraId="76AE7181" w14:textId="4E269E79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39,998,961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508116F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2,288,920,910</w:t>
            </w:r>
          </w:p>
          <w:p w14:paraId="09B33938" w14:textId="035A61BD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209,916,562</w:t>
            </w:r>
          </w:p>
        </w:tc>
        <w:tc>
          <w:tcPr>
            <w:tcW w:w="334" w:type="pct"/>
            <w:shd w:val="clear" w:color="auto" w:fill="auto"/>
          </w:tcPr>
          <w:p w14:paraId="4CF72A4A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987,946,940</w:t>
            </w:r>
          </w:p>
          <w:p w14:paraId="0A73B5CC" w14:textId="411E2BC1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- 987,946,940</w:t>
            </w:r>
          </w:p>
        </w:tc>
        <w:tc>
          <w:tcPr>
            <w:tcW w:w="334" w:type="pct"/>
            <w:shd w:val="clear" w:color="auto" w:fill="auto"/>
          </w:tcPr>
          <w:p w14:paraId="276F7D4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2,341,170,665</w:t>
            </w:r>
          </w:p>
          <w:p w14:paraId="15CC750D" w14:textId="7B269E5A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153,998,610</w:t>
            </w:r>
          </w:p>
        </w:tc>
        <w:tc>
          <w:tcPr>
            <w:tcW w:w="334" w:type="pct"/>
            <w:shd w:val="clear" w:color="auto" w:fill="auto"/>
          </w:tcPr>
          <w:p w14:paraId="7928781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8,545,170</w:t>
            </w:r>
          </w:p>
          <w:p w14:paraId="77DC76B9" w14:textId="20953DB1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304A7B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697B382B" w14:textId="34A32B51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4FFB7A2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6392B26C" w14:textId="61347F3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C9E496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- 8,545,170</w:t>
            </w:r>
          </w:p>
          <w:p w14:paraId="0E72871A" w14:textId="0F728102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48E8C36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95,429,198</w:t>
            </w:r>
          </w:p>
          <w:p w14:paraId="0704F366" w14:textId="249DD1D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39,998,961</w:t>
            </w:r>
          </w:p>
        </w:tc>
        <w:tc>
          <w:tcPr>
            <w:tcW w:w="334" w:type="pct"/>
            <w:shd w:val="clear" w:color="auto" w:fill="auto"/>
          </w:tcPr>
          <w:p w14:paraId="5921EB9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2,288,920,910</w:t>
            </w:r>
          </w:p>
          <w:p w14:paraId="141FDD05" w14:textId="0556ED73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209,916,562</w:t>
            </w:r>
          </w:p>
        </w:tc>
        <w:tc>
          <w:tcPr>
            <w:tcW w:w="334" w:type="pct"/>
            <w:shd w:val="clear" w:color="auto" w:fill="auto"/>
          </w:tcPr>
          <w:p w14:paraId="1816B26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987,946,940</w:t>
            </w:r>
          </w:p>
          <w:p w14:paraId="250671BD" w14:textId="39C5BCC1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- 987,946,940</w:t>
            </w:r>
          </w:p>
        </w:tc>
        <w:tc>
          <w:tcPr>
            <w:tcW w:w="334" w:type="pct"/>
            <w:shd w:val="clear" w:color="auto" w:fill="auto"/>
          </w:tcPr>
          <w:p w14:paraId="490D2AC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2,332,625,495</w:t>
            </w:r>
          </w:p>
          <w:p w14:paraId="346CBF76" w14:textId="192F43B4" w:rsidR="002B020A" w:rsidRPr="002B020A" w:rsidRDefault="002B020A" w:rsidP="002B020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153,998,610</w:t>
            </w:r>
          </w:p>
        </w:tc>
      </w:tr>
      <w:tr w:rsidR="002B020A" w:rsidRPr="00336D25" w14:paraId="05A98DCF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717DFFCC" w14:textId="10F04017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 w:hint="eastAsia"/>
                <w:noProof/>
                <w:sz w:val="20"/>
              </w:rPr>
              <w:t>97－11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09CB1ED6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357" w:type="pct"/>
            <w:shd w:val="clear" w:color="auto" w:fill="auto"/>
          </w:tcPr>
          <w:p w14:paraId="04F6FEB6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2,328,626,139</w:t>
            </w:r>
          </w:p>
          <w:p w14:paraId="28EC415C" w14:textId="129639D4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1,240,439,587</w:t>
            </w:r>
          </w:p>
        </w:tc>
        <w:tc>
          <w:tcPr>
            <w:tcW w:w="334" w:type="pct"/>
            <w:shd w:val="clear" w:color="auto" w:fill="auto"/>
          </w:tcPr>
          <w:p w14:paraId="19F9D9A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61,504,967</w:t>
            </w:r>
          </w:p>
          <w:p w14:paraId="727DF283" w14:textId="211F19F5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23,133,935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73B654ED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1,508,454,155</w:t>
            </w:r>
          </w:p>
          <w:p w14:paraId="3AA151B4" w14:textId="34E4F23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144,143,575</w:t>
            </w:r>
          </w:p>
        </w:tc>
        <w:tc>
          <w:tcPr>
            <w:tcW w:w="334" w:type="pct"/>
            <w:shd w:val="clear" w:color="auto" w:fill="auto"/>
          </w:tcPr>
          <w:p w14:paraId="1417E497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958,058,983</w:t>
            </w:r>
          </w:p>
          <w:p w14:paraId="711B9733" w14:textId="73A92149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- 958,058,983</w:t>
            </w:r>
          </w:p>
        </w:tc>
        <w:tc>
          <w:tcPr>
            <w:tcW w:w="334" w:type="pct"/>
            <w:shd w:val="clear" w:color="auto" w:fill="auto"/>
          </w:tcPr>
          <w:p w14:paraId="4AFC16E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1,716,726,000</w:t>
            </w:r>
          </w:p>
          <w:p w14:paraId="56676EA6" w14:textId="4406FA33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115,103,094</w:t>
            </w:r>
          </w:p>
        </w:tc>
        <w:tc>
          <w:tcPr>
            <w:tcW w:w="334" w:type="pct"/>
            <w:shd w:val="clear" w:color="auto" w:fill="auto"/>
          </w:tcPr>
          <w:p w14:paraId="13CE267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8,545,170</w:t>
            </w:r>
          </w:p>
          <w:p w14:paraId="5A7A42D3" w14:textId="66A77A06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43E578E3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E0306A1" w14:textId="555B697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2254AD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83BA9AA" w14:textId="6BB3E873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89F294A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- 8,545,170</w:t>
            </w:r>
          </w:p>
          <w:p w14:paraId="72DECD2A" w14:textId="3CFFF3B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B89646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70,050,137</w:t>
            </w:r>
          </w:p>
          <w:p w14:paraId="6D4BCE7A" w14:textId="60DD4151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23,133,935</w:t>
            </w:r>
          </w:p>
        </w:tc>
        <w:tc>
          <w:tcPr>
            <w:tcW w:w="334" w:type="pct"/>
            <w:shd w:val="clear" w:color="auto" w:fill="auto"/>
          </w:tcPr>
          <w:p w14:paraId="13AF37DA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1,508,454,155</w:t>
            </w:r>
          </w:p>
          <w:p w14:paraId="11CC0365" w14:textId="43FE7518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144,143,575</w:t>
            </w:r>
          </w:p>
        </w:tc>
        <w:tc>
          <w:tcPr>
            <w:tcW w:w="334" w:type="pct"/>
            <w:shd w:val="clear" w:color="auto" w:fill="auto"/>
          </w:tcPr>
          <w:p w14:paraId="6CBC54E7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958,058,983</w:t>
            </w:r>
          </w:p>
          <w:p w14:paraId="6C72E41B" w14:textId="1012062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- 958,058,983</w:t>
            </w:r>
          </w:p>
        </w:tc>
        <w:tc>
          <w:tcPr>
            <w:tcW w:w="334" w:type="pct"/>
            <w:shd w:val="clear" w:color="auto" w:fill="auto"/>
          </w:tcPr>
          <w:p w14:paraId="3AD0B0BD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1,708,180,830</w:t>
            </w:r>
          </w:p>
          <w:p w14:paraId="0BFD0B5C" w14:textId="7319165A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115,103,094</w:t>
            </w:r>
          </w:p>
        </w:tc>
      </w:tr>
      <w:tr w:rsidR="002B020A" w:rsidRPr="00336D25" w14:paraId="1C2F21B5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54B1F951" w14:textId="50405B1F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/>
                <w:noProof/>
                <w:sz w:val="20"/>
              </w:rPr>
              <w:t>2</w:t>
            </w:r>
            <w:r w:rsidRPr="002B020A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4AB67E54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357" w:type="pct"/>
            <w:shd w:val="clear" w:color="auto" w:fill="auto"/>
          </w:tcPr>
          <w:p w14:paraId="2F888257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79,820,720</w:t>
            </w:r>
          </w:p>
          <w:p w14:paraId="207510AA" w14:textId="22FD197A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AC7E92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5,415,405</w:t>
            </w:r>
          </w:p>
          <w:p w14:paraId="7CE8669E" w14:textId="32494415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1BA0158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55,518,984</w:t>
            </w:r>
          </w:p>
          <w:p w14:paraId="29DC49D5" w14:textId="6765C031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F78E5D5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18BD068" w14:textId="5C161024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30D034E2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18,886,331</w:t>
            </w:r>
          </w:p>
          <w:p w14:paraId="5586ED4A" w14:textId="3E899ABE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31694BD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9CDD414" w14:textId="2F8F8C1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9B0209D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7CA4FCF" w14:textId="74E0104E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3E26B22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7AB022A" w14:textId="6D8E1381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5D842C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4AD4B0E" w14:textId="6485B828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300062D3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5,415,405</w:t>
            </w:r>
          </w:p>
          <w:p w14:paraId="3056A639" w14:textId="19DC065B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6B91585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55,518,984</w:t>
            </w:r>
          </w:p>
          <w:p w14:paraId="6302714D" w14:textId="557B4736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A9B44D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C5C3E5C" w14:textId="21AB9D88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6114A6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18,886,331</w:t>
            </w:r>
          </w:p>
          <w:p w14:paraId="5BD1D6ED" w14:textId="0060C73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B020A" w:rsidRPr="00336D25" w14:paraId="231ADB21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572CEDE6" w14:textId="0B8CC561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11</w:t>
            </w:r>
            <w:r w:rsidRPr="002B020A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71AF85E4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357" w:type="pct"/>
            <w:shd w:val="clear" w:color="auto" w:fill="auto"/>
          </w:tcPr>
          <w:p w14:paraId="1BE7042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12,763,270</w:t>
            </w:r>
          </w:p>
          <w:p w14:paraId="0B687520" w14:textId="0897A83C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39,420,452</w:t>
            </w:r>
          </w:p>
        </w:tc>
        <w:tc>
          <w:tcPr>
            <w:tcW w:w="334" w:type="pct"/>
            <w:shd w:val="clear" w:color="auto" w:fill="auto"/>
          </w:tcPr>
          <w:p w14:paraId="3B19C46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5,842,133</w:t>
            </w:r>
          </w:p>
          <w:p w14:paraId="6A56D856" w14:textId="66910A0C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11,661,260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2ED1D84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3,121,641</w:t>
            </w:r>
          </w:p>
          <w:p w14:paraId="0B8C1C5F" w14:textId="4361EAE3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24,893,401</w:t>
            </w:r>
          </w:p>
        </w:tc>
        <w:tc>
          <w:tcPr>
            <w:tcW w:w="334" w:type="pct"/>
            <w:shd w:val="clear" w:color="auto" w:fill="auto"/>
          </w:tcPr>
          <w:p w14:paraId="388D784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7E758CF" w14:textId="264D45EB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3465E90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3,799,496</w:t>
            </w:r>
          </w:p>
          <w:p w14:paraId="7494F93C" w14:textId="44AA7F59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2,865,791</w:t>
            </w:r>
          </w:p>
        </w:tc>
        <w:tc>
          <w:tcPr>
            <w:tcW w:w="334" w:type="pct"/>
            <w:shd w:val="clear" w:color="auto" w:fill="auto"/>
          </w:tcPr>
          <w:p w14:paraId="628B22D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FFDEA97" w14:textId="0EC398BA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3ECEE1A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AFCA882" w14:textId="13773BBB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C9AA70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49D324A" w14:textId="340588B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6F316F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58A252B" w14:textId="66C61657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9ED6B2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5,842,133</w:t>
            </w:r>
          </w:p>
          <w:p w14:paraId="36012805" w14:textId="1435B947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11,661,260</w:t>
            </w:r>
          </w:p>
        </w:tc>
        <w:tc>
          <w:tcPr>
            <w:tcW w:w="334" w:type="pct"/>
            <w:shd w:val="clear" w:color="auto" w:fill="auto"/>
          </w:tcPr>
          <w:p w14:paraId="7836652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3,121,641</w:t>
            </w:r>
          </w:p>
          <w:p w14:paraId="0946495C" w14:textId="59D26274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24,893,401</w:t>
            </w:r>
          </w:p>
        </w:tc>
        <w:tc>
          <w:tcPr>
            <w:tcW w:w="334" w:type="pct"/>
            <w:shd w:val="clear" w:color="auto" w:fill="auto"/>
          </w:tcPr>
          <w:p w14:paraId="679E59A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4C38C4F" w14:textId="40E36E68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B8EE15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3,799,496</w:t>
            </w:r>
          </w:p>
          <w:p w14:paraId="27953B90" w14:textId="536825F7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2,865,791</w:t>
            </w:r>
          </w:p>
        </w:tc>
      </w:tr>
      <w:tr w:rsidR="002B020A" w:rsidRPr="00336D25" w14:paraId="084CEC33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58555655" w14:textId="3E46180C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 w:hint="eastAsia"/>
                <w:noProof/>
                <w:sz w:val="20"/>
              </w:rPr>
              <w:t>88－11</w:t>
            </w:r>
            <w:r w:rsidR="00C21F27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5CDDD072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357" w:type="pct"/>
            <w:shd w:val="clear" w:color="auto" w:fill="auto"/>
          </w:tcPr>
          <w:p w14:paraId="60D8C98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389,814,216</w:t>
            </w:r>
          </w:p>
          <w:p w14:paraId="45A6D593" w14:textId="77B8B727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14,111,427</w:t>
            </w:r>
          </w:p>
        </w:tc>
        <w:tc>
          <w:tcPr>
            <w:tcW w:w="334" w:type="pct"/>
            <w:shd w:val="clear" w:color="auto" w:fill="auto"/>
          </w:tcPr>
          <w:p w14:paraId="2570F1E6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7,383,434</w:t>
            </w:r>
          </w:p>
          <w:p w14:paraId="6B350CE2" w14:textId="78FCC67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012CC822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267,812,610</w:t>
            </w:r>
          </w:p>
          <w:p w14:paraId="364B857C" w14:textId="2E066AC3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12,245,073</w:t>
            </w:r>
          </w:p>
        </w:tc>
        <w:tc>
          <w:tcPr>
            <w:tcW w:w="334" w:type="pct"/>
            <w:shd w:val="clear" w:color="auto" w:fill="auto"/>
          </w:tcPr>
          <w:p w14:paraId="2C4D010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E9AEB6E" w14:textId="212E725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F4622C6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114,618,172</w:t>
            </w:r>
          </w:p>
          <w:p w14:paraId="29488887" w14:textId="10B0C04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1,866,354</w:t>
            </w:r>
          </w:p>
        </w:tc>
        <w:tc>
          <w:tcPr>
            <w:tcW w:w="334" w:type="pct"/>
            <w:shd w:val="clear" w:color="auto" w:fill="auto"/>
          </w:tcPr>
          <w:p w14:paraId="675DF578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CF6023D" w14:textId="1A9EED4A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A9005A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27091E0" w14:textId="5236B19C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829B43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48A78E9" w14:textId="52F4183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35221092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46663CA" w14:textId="76E28DD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C1B405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7,383,434</w:t>
            </w:r>
          </w:p>
          <w:p w14:paraId="79CB8F41" w14:textId="2C7F01EC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5DB41DD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267,812,610</w:t>
            </w:r>
          </w:p>
          <w:p w14:paraId="6B732439" w14:textId="177A6D57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12,245,073</w:t>
            </w:r>
          </w:p>
        </w:tc>
        <w:tc>
          <w:tcPr>
            <w:tcW w:w="334" w:type="pct"/>
            <w:shd w:val="clear" w:color="auto" w:fill="auto"/>
          </w:tcPr>
          <w:p w14:paraId="6BFE9F0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F0447C4" w14:textId="2228C98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F019C2D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114,618,172</w:t>
            </w:r>
          </w:p>
          <w:p w14:paraId="7DFA599E" w14:textId="2BD1703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1,866,354</w:t>
            </w:r>
          </w:p>
        </w:tc>
      </w:tr>
      <w:tr w:rsidR="002B020A" w:rsidRPr="00336D25" w14:paraId="048C44DF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0A0E264A" w14:textId="770CACBF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 w:hint="eastAsia"/>
                <w:noProof/>
                <w:sz w:val="20"/>
              </w:rPr>
              <w:t>111－11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5BDF9C7A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357" w:type="pct"/>
            <w:shd w:val="clear" w:color="auto" w:fill="auto"/>
          </w:tcPr>
          <w:p w14:paraId="56089E2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450,000</w:t>
            </w:r>
          </w:p>
          <w:p w14:paraId="35A3D918" w14:textId="23A7B1A8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15,500,000</w:t>
            </w:r>
          </w:p>
        </w:tc>
        <w:tc>
          <w:tcPr>
            <w:tcW w:w="334" w:type="pct"/>
            <w:shd w:val="clear" w:color="auto" w:fill="auto"/>
          </w:tcPr>
          <w:p w14:paraId="764DD9C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E3AFB1A" w14:textId="23A94EB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4197EE6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120,000</w:t>
            </w:r>
          </w:p>
          <w:p w14:paraId="39B4F1BA" w14:textId="7CA2678B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50A782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15,500,000</w:t>
            </w:r>
          </w:p>
          <w:p w14:paraId="3628952A" w14:textId="4DAF2F61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- 15,500,000</w:t>
            </w:r>
          </w:p>
        </w:tc>
        <w:tc>
          <w:tcPr>
            <w:tcW w:w="334" w:type="pct"/>
            <w:shd w:val="clear" w:color="auto" w:fill="auto"/>
          </w:tcPr>
          <w:p w14:paraId="67DFE6D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15,830,000</w:t>
            </w:r>
          </w:p>
          <w:p w14:paraId="6FA5FBA6" w14:textId="13A880C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4C841DC3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C5FA709" w14:textId="03769BD5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8431247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134E5CB" w14:textId="1020D67B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9D4CCC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2CBB222" w14:textId="63C16CB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99B8B5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8A2263B" w14:textId="3F3E01BE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488665E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EA8741E" w14:textId="670146E8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A3773A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120,000</w:t>
            </w:r>
          </w:p>
          <w:p w14:paraId="7B11E282" w14:textId="5C5C0DC1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9D4444D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15,500,000</w:t>
            </w:r>
          </w:p>
          <w:p w14:paraId="3927C4B2" w14:textId="3F4D311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- 15,500,000</w:t>
            </w:r>
          </w:p>
        </w:tc>
        <w:tc>
          <w:tcPr>
            <w:tcW w:w="334" w:type="pct"/>
            <w:shd w:val="clear" w:color="auto" w:fill="auto"/>
          </w:tcPr>
          <w:p w14:paraId="72D23456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15,830,000</w:t>
            </w:r>
          </w:p>
          <w:p w14:paraId="4B0B1E0A" w14:textId="052EC70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B020A" w:rsidRPr="00336D25" w14:paraId="7A644AA3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143ACD52" w14:textId="423346DE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02</w:t>
            </w:r>
            <w:r w:rsidRPr="002B020A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2EE38002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357" w:type="pct"/>
            <w:shd w:val="clear" w:color="auto" w:fill="auto"/>
          </w:tcPr>
          <w:p w14:paraId="6338B3E8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452,174,136</w:t>
            </w:r>
          </w:p>
          <w:p w14:paraId="253A620D" w14:textId="115AB981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9D9977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381,860</w:t>
            </w:r>
          </w:p>
          <w:p w14:paraId="14CA9630" w14:textId="0B94E45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0642AD42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162,748,413</w:t>
            </w:r>
          </w:p>
          <w:p w14:paraId="31FE68F7" w14:textId="46FD8249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ED9EDE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FB236E9" w14:textId="69899E1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67C742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289,043,863</w:t>
            </w:r>
          </w:p>
          <w:p w14:paraId="3DA48B87" w14:textId="4F7FE855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35020143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25D54E7" w14:textId="28F7368A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758F38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B398FB7" w14:textId="5A82F4B4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30ABF7E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36FB5A9" w14:textId="50512FCE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8001B1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CFA774D" w14:textId="071B0CA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4102DF2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381,860</w:t>
            </w:r>
          </w:p>
          <w:p w14:paraId="132B7B09" w14:textId="2BBF8764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9E6FB03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162,748,413</w:t>
            </w:r>
          </w:p>
          <w:p w14:paraId="6F94305A" w14:textId="7D384C45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04F7E6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242A4DC" w14:textId="04B2161C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63E588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289,043,863</w:t>
            </w:r>
          </w:p>
          <w:p w14:paraId="49AC8482" w14:textId="20D67C6C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B020A" w:rsidRPr="00336D25" w14:paraId="6E38B38B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74904021" w14:textId="6363DC26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5CF92800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357" w:type="pct"/>
            <w:shd w:val="clear" w:color="auto" w:fill="auto"/>
          </w:tcPr>
          <w:p w14:paraId="6781071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204,140</w:t>
            </w:r>
          </w:p>
          <w:p w14:paraId="21B4C117" w14:textId="5BFB0514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35CF69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F71E5B9" w14:textId="706DC085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6517E457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204,140</w:t>
            </w:r>
          </w:p>
          <w:p w14:paraId="3DC5ECEE" w14:textId="609FDA6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02BEA52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4DB45A8" w14:textId="0FC92F86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4FF88EDA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E29E793" w14:textId="0D8D1A83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B5E86B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BC17663" w14:textId="74629981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3BA77B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6410BA6" w14:textId="738FA535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FE8C1F5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6933B17" w14:textId="4F65C33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E8E664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16C857E" w14:textId="67F7AA9B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4D3E22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FCD777F" w14:textId="6F98D83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5D0052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204,140</w:t>
            </w:r>
          </w:p>
          <w:p w14:paraId="52B0DC1F" w14:textId="78631D48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4EB99065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E6EA085" w14:textId="3FE54C0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7E9266D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4EEF4F8" w14:textId="1673C8D7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B020A" w:rsidRPr="00336D25" w14:paraId="476E3710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104CD974" w14:textId="213BF360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/>
                <w:noProof/>
                <w:sz w:val="20"/>
              </w:rPr>
              <w:t>2</w:t>
            </w:r>
            <w:r w:rsidRPr="002B020A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6F3EF7A7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357" w:type="pct"/>
            <w:shd w:val="clear" w:color="auto" w:fill="auto"/>
          </w:tcPr>
          <w:p w14:paraId="7A7BDA9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84,949,050</w:t>
            </w:r>
          </w:p>
          <w:p w14:paraId="372F61E8" w14:textId="7C7CC084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14,847,600</w:t>
            </w:r>
          </w:p>
        </w:tc>
        <w:tc>
          <w:tcPr>
            <w:tcW w:w="334" w:type="pct"/>
            <w:shd w:val="clear" w:color="auto" w:fill="auto"/>
          </w:tcPr>
          <w:p w14:paraId="6CD9A73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289,583</w:t>
            </w:r>
          </w:p>
          <w:p w14:paraId="3729CDE5" w14:textId="74F075B7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7,600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1A5EAC15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84,659,467</w:t>
            </w:r>
          </w:p>
          <w:p w14:paraId="1BC8EC8E" w14:textId="3CFC6CB5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14,840,000</w:t>
            </w:r>
          </w:p>
        </w:tc>
        <w:tc>
          <w:tcPr>
            <w:tcW w:w="334" w:type="pct"/>
            <w:shd w:val="clear" w:color="auto" w:fill="auto"/>
          </w:tcPr>
          <w:p w14:paraId="399199A2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CA3D29D" w14:textId="21BFAD0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AA4E687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ADBFEB6" w14:textId="532CB889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063CD4BA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F0CCBC7" w14:textId="66B984C3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4E713F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CECC512" w14:textId="3FF61D6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5103FD5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0B517D0" w14:textId="3B6DB2EF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73C1F36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8506BA3" w14:textId="488611B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8993078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289,583</w:t>
            </w:r>
          </w:p>
          <w:p w14:paraId="2D2C82E7" w14:textId="57E54BC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7,600</w:t>
            </w:r>
          </w:p>
        </w:tc>
        <w:tc>
          <w:tcPr>
            <w:tcW w:w="334" w:type="pct"/>
            <w:shd w:val="clear" w:color="auto" w:fill="auto"/>
          </w:tcPr>
          <w:p w14:paraId="334D2CB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84,659,467</w:t>
            </w:r>
          </w:p>
          <w:p w14:paraId="5809DC24" w14:textId="32B9F001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14,840,000</w:t>
            </w:r>
          </w:p>
        </w:tc>
        <w:tc>
          <w:tcPr>
            <w:tcW w:w="334" w:type="pct"/>
            <w:shd w:val="clear" w:color="auto" w:fill="auto"/>
          </w:tcPr>
          <w:p w14:paraId="0600F7D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1DDA328" w14:textId="6E2FCD36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340641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F20C690" w14:textId="684DE827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B020A" w:rsidRPr="00336D25" w14:paraId="7B9A1CDD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6A4335DB" w14:textId="3C320541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 w:hint="eastAsia"/>
                <w:noProof/>
                <w:sz w:val="20"/>
              </w:rPr>
              <w:t>10</w:t>
            </w:r>
            <w:r>
              <w:rPr>
                <w:rFonts w:ascii="新細明體" w:hAnsi="新細明體"/>
                <w:noProof/>
                <w:sz w:val="20"/>
              </w:rPr>
              <w:t>9</w:t>
            </w:r>
            <w:r w:rsidRPr="002B020A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2F75F29E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357" w:type="pct"/>
            <w:shd w:val="clear" w:color="auto" w:fill="auto"/>
          </w:tcPr>
          <w:p w14:paraId="3D79B99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204,391,376</w:t>
            </w:r>
          </w:p>
          <w:p w14:paraId="47E0CBE2" w14:textId="01D0B417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48,895,306</w:t>
            </w:r>
          </w:p>
        </w:tc>
        <w:tc>
          <w:tcPr>
            <w:tcW w:w="334" w:type="pct"/>
            <w:shd w:val="clear" w:color="auto" w:fill="auto"/>
          </w:tcPr>
          <w:p w14:paraId="225AECCA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6,066,646</w:t>
            </w:r>
          </w:p>
          <w:p w14:paraId="479D2B99" w14:textId="153AC831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5,196,166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378DB166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108,855,124</w:t>
            </w:r>
          </w:p>
          <w:p w14:paraId="1F224B07" w14:textId="51DB7836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12,481,890</w:t>
            </w:r>
          </w:p>
        </w:tc>
        <w:tc>
          <w:tcPr>
            <w:tcW w:w="334" w:type="pct"/>
            <w:shd w:val="clear" w:color="auto" w:fill="auto"/>
          </w:tcPr>
          <w:p w14:paraId="621E628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665,985</w:t>
            </w:r>
          </w:p>
          <w:p w14:paraId="363F01CB" w14:textId="42B71994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- 665,985</w:t>
            </w:r>
          </w:p>
        </w:tc>
        <w:tc>
          <w:tcPr>
            <w:tcW w:w="334" w:type="pct"/>
            <w:shd w:val="clear" w:color="auto" w:fill="auto"/>
          </w:tcPr>
          <w:p w14:paraId="62ABBA9F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90,135,591</w:t>
            </w:r>
          </w:p>
          <w:p w14:paraId="3F9BF9A6" w14:textId="712356C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30,551,265</w:t>
            </w:r>
          </w:p>
        </w:tc>
        <w:tc>
          <w:tcPr>
            <w:tcW w:w="334" w:type="pct"/>
            <w:shd w:val="clear" w:color="auto" w:fill="auto"/>
          </w:tcPr>
          <w:p w14:paraId="4159FF1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D75753A" w14:textId="349B7836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7606AC3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CCD2548" w14:textId="38EC7596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410616DE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D9597E5" w14:textId="21A80EDA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C0EEBE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AD8483F" w14:textId="537D6D23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C2C8FC2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6,066,646</w:t>
            </w:r>
          </w:p>
          <w:p w14:paraId="6D7A959B" w14:textId="7493C457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5,196,166</w:t>
            </w:r>
          </w:p>
        </w:tc>
        <w:tc>
          <w:tcPr>
            <w:tcW w:w="334" w:type="pct"/>
            <w:shd w:val="clear" w:color="auto" w:fill="auto"/>
          </w:tcPr>
          <w:p w14:paraId="2937C7F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108,855,124</w:t>
            </w:r>
          </w:p>
          <w:p w14:paraId="7695F43C" w14:textId="5BFFD6E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12,481,890</w:t>
            </w:r>
          </w:p>
        </w:tc>
        <w:tc>
          <w:tcPr>
            <w:tcW w:w="334" w:type="pct"/>
            <w:shd w:val="clear" w:color="auto" w:fill="auto"/>
          </w:tcPr>
          <w:p w14:paraId="7319B91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665,985</w:t>
            </w:r>
          </w:p>
          <w:p w14:paraId="1228D121" w14:textId="3CDE1E4A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- 665,985</w:t>
            </w:r>
          </w:p>
        </w:tc>
        <w:tc>
          <w:tcPr>
            <w:tcW w:w="334" w:type="pct"/>
            <w:shd w:val="clear" w:color="auto" w:fill="auto"/>
          </w:tcPr>
          <w:p w14:paraId="2AE3736A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90,135,591</w:t>
            </w:r>
          </w:p>
          <w:p w14:paraId="60FA40F0" w14:textId="72CF62FA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30,551,265</w:t>
            </w:r>
          </w:p>
        </w:tc>
      </w:tr>
      <w:tr w:rsidR="002B020A" w:rsidRPr="00336D25" w14:paraId="4E7A8D59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221" w:type="pct"/>
            <w:shd w:val="clear" w:color="auto" w:fill="auto"/>
          </w:tcPr>
          <w:p w14:paraId="625236C8" w14:textId="35EB1BE3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 w:hint="eastAsia"/>
                <w:noProof/>
                <w:sz w:val="20"/>
              </w:rPr>
              <w:t>88－11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070C7119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357" w:type="pct"/>
            <w:shd w:val="clear" w:color="auto" w:fill="auto"/>
          </w:tcPr>
          <w:p w14:paraId="544FB223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162,419,048</w:t>
            </w:r>
          </w:p>
          <w:p w14:paraId="699AF2B6" w14:textId="1071BC7D" w:rsidR="002B020A" w:rsidRPr="002B020A" w:rsidRDefault="002B020A" w:rsidP="002B020A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4,910,374</w:t>
            </w:r>
          </w:p>
        </w:tc>
        <w:tc>
          <w:tcPr>
            <w:tcW w:w="334" w:type="pct"/>
            <w:shd w:val="clear" w:color="auto" w:fill="auto"/>
          </w:tcPr>
          <w:p w14:paraId="4573A33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F25FA55" w14:textId="004997F4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03B62F0D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84,505,503</w:t>
            </w:r>
          </w:p>
          <w:p w14:paraId="761515C0" w14:textId="7F37A9FC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1,298,268</w:t>
            </w:r>
          </w:p>
        </w:tc>
        <w:tc>
          <w:tcPr>
            <w:tcW w:w="334" w:type="pct"/>
            <w:shd w:val="clear" w:color="auto" w:fill="auto"/>
          </w:tcPr>
          <w:p w14:paraId="1686A53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F28EAB3" w14:textId="467BF84E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DD31F6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77,913,545</w:t>
            </w:r>
          </w:p>
          <w:p w14:paraId="1ACE112E" w14:textId="2769063E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3,612,106</w:t>
            </w:r>
          </w:p>
        </w:tc>
        <w:tc>
          <w:tcPr>
            <w:tcW w:w="334" w:type="pct"/>
            <w:shd w:val="clear" w:color="auto" w:fill="auto"/>
          </w:tcPr>
          <w:p w14:paraId="2D81AC91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A95AC05" w14:textId="62C5FCE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B671176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580B465" w14:textId="2C15957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5ACBFC0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FA7C76F" w14:textId="5E8F78F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927B7C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E6E9094" w14:textId="03C3148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23E8A61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2342287" w14:textId="2F377BAC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C9CCA3B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84,505,503</w:t>
            </w:r>
          </w:p>
          <w:p w14:paraId="6AAB86F0" w14:textId="26074746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1,298,268</w:t>
            </w:r>
          </w:p>
        </w:tc>
        <w:tc>
          <w:tcPr>
            <w:tcW w:w="334" w:type="pct"/>
            <w:shd w:val="clear" w:color="auto" w:fill="auto"/>
          </w:tcPr>
          <w:p w14:paraId="1CBD4CD4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D605C8C" w14:textId="25392295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1A6546A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77,913,545</w:t>
            </w:r>
          </w:p>
          <w:p w14:paraId="4E708A68" w14:textId="15016331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3,612,106</w:t>
            </w:r>
          </w:p>
        </w:tc>
      </w:tr>
      <w:tr w:rsidR="002B020A" w:rsidRPr="00336D25" w14:paraId="76C88FCB" w14:textId="77777777" w:rsidTr="004E0C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5"/>
        </w:trPr>
        <w:tc>
          <w:tcPr>
            <w:tcW w:w="221" w:type="pct"/>
            <w:shd w:val="clear" w:color="auto" w:fill="auto"/>
          </w:tcPr>
          <w:p w14:paraId="4E8D79CE" w14:textId="7B783394" w:rsidR="002B020A" w:rsidRPr="002B020A" w:rsidRDefault="002B020A" w:rsidP="002B020A">
            <w:pPr>
              <w:jc w:val="center"/>
              <w:rPr>
                <w:rFonts w:ascii="新細明體" w:hAnsi="新細明體"/>
                <w:sz w:val="20"/>
              </w:rPr>
            </w:pPr>
            <w:r w:rsidRPr="002B020A"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2486B1F3" w14:textId="77777777" w:rsidR="002B020A" w:rsidRPr="00336D25" w:rsidRDefault="002B020A" w:rsidP="002B020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357" w:type="pct"/>
            <w:shd w:val="clear" w:color="auto" w:fill="auto"/>
          </w:tcPr>
          <w:p w14:paraId="4D9F1EE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13,416,568</w:t>
            </w:r>
          </w:p>
          <w:p w14:paraId="748C3679" w14:textId="6C71B3C6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13,736,327</w:t>
            </w:r>
          </w:p>
        </w:tc>
        <w:tc>
          <w:tcPr>
            <w:tcW w:w="334" w:type="pct"/>
            <w:shd w:val="clear" w:color="auto" w:fill="auto"/>
          </w:tcPr>
          <w:p w14:paraId="6E903ED3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018A80B" w14:textId="2EC708E8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</w:tcPr>
          <w:p w14:paraId="3038A25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12,920,873</w:t>
            </w:r>
          </w:p>
          <w:p w14:paraId="16DCC0D6" w14:textId="07B90408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14,355</w:t>
            </w:r>
          </w:p>
        </w:tc>
        <w:tc>
          <w:tcPr>
            <w:tcW w:w="334" w:type="pct"/>
            <w:shd w:val="clear" w:color="auto" w:fill="auto"/>
          </w:tcPr>
          <w:p w14:paraId="22E61A63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13,721,972</w:t>
            </w:r>
          </w:p>
          <w:p w14:paraId="50BCF812" w14:textId="708F1DD4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- 13,721,972</w:t>
            </w:r>
          </w:p>
        </w:tc>
        <w:tc>
          <w:tcPr>
            <w:tcW w:w="334" w:type="pct"/>
            <w:shd w:val="clear" w:color="auto" w:fill="auto"/>
          </w:tcPr>
          <w:p w14:paraId="4C49417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14,217,667</w:t>
            </w:r>
          </w:p>
          <w:p w14:paraId="2DF74F4D" w14:textId="316219C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CD5FEE0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B4628C2" w14:textId="389FC48C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1F0EE3B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ED3E64A" w14:textId="1942E7E2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7769AE26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F57D47F" w14:textId="2C4AF16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5CDE4C6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660779D" w14:textId="26CE7CF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6E60E22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CB43AC8" w14:textId="15D123C0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</w:tcPr>
          <w:p w14:paraId="48FC5227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12,920,873</w:t>
            </w:r>
          </w:p>
          <w:p w14:paraId="17ED9742" w14:textId="12E878DD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14,355</w:t>
            </w:r>
          </w:p>
        </w:tc>
        <w:tc>
          <w:tcPr>
            <w:tcW w:w="334" w:type="pct"/>
            <w:shd w:val="clear" w:color="auto" w:fill="auto"/>
          </w:tcPr>
          <w:p w14:paraId="49DC0509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13,721,972</w:t>
            </w:r>
          </w:p>
          <w:p w14:paraId="274243A2" w14:textId="18BA0F33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- 13,721,972</w:t>
            </w:r>
          </w:p>
        </w:tc>
        <w:tc>
          <w:tcPr>
            <w:tcW w:w="334" w:type="pct"/>
            <w:shd w:val="clear" w:color="auto" w:fill="auto"/>
          </w:tcPr>
          <w:p w14:paraId="7283AAAC" w14:textId="77777777" w:rsidR="002B020A" w:rsidRPr="002B020A" w:rsidRDefault="002B020A" w:rsidP="002B020A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B020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14,217,667</w:t>
            </w:r>
          </w:p>
          <w:p w14:paraId="34DBFEBE" w14:textId="40378E28" w:rsidR="002B020A" w:rsidRPr="002B020A" w:rsidRDefault="002B020A" w:rsidP="002B020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020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</w:tbl>
    <w:p w14:paraId="0741579C" w14:textId="77777777" w:rsidR="00D867AC" w:rsidRPr="00E75D4A" w:rsidRDefault="00D867AC" w:rsidP="00ED19D3">
      <w:pPr>
        <w:ind w:right="414"/>
        <w:rPr>
          <w:rFonts w:eastAsia="標楷體"/>
          <w:sz w:val="4"/>
          <w:szCs w:val="4"/>
        </w:rPr>
      </w:pPr>
    </w:p>
    <w:sectPr w:rsidR="00D867AC" w:rsidRPr="00E75D4A" w:rsidSect="004E0C84">
      <w:headerReference w:type="default" r:id="rId6"/>
      <w:headerReference w:type="first" r:id="rId7"/>
      <w:footerReference w:type="first" r:id="rId8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E71D3" w14:textId="77777777" w:rsidR="00D2786D" w:rsidRDefault="00D2786D">
      <w:r>
        <w:separator/>
      </w:r>
    </w:p>
  </w:endnote>
  <w:endnote w:type="continuationSeparator" w:id="0">
    <w:p w14:paraId="7B85A1DF" w14:textId="77777777" w:rsidR="00D2786D" w:rsidRDefault="00D2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2071101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1F227657" w14:textId="69B3D18D" w:rsidR="00017810" w:rsidRPr="00D55392" w:rsidRDefault="00017810" w:rsidP="00017810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D55392">
          <w:rPr>
            <w:rFonts w:ascii="標楷體" w:eastAsia="標楷體" w:hAnsi="標楷體" w:hint="eastAsia"/>
            <w:sz w:val="24"/>
            <w:szCs w:val="24"/>
          </w:rPr>
          <w:t>14</w:t>
        </w:r>
        <w:r w:rsidR="00DC3989" w:rsidRPr="00D55392">
          <w:rPr>
            <w:rFonts w:ascii="標楷體" w:eastAsia="標楷體" w:hAnsi="標楷體" w:hint="eastAsia"/>
            <w:sz w:val="24"/>
            <w:szCs w:val="24"/>
          </w:rPr>
          <w:t>－</w:t>
        </w:r>
        <w:r w:rsidRPr="00D55392">
          <w:rPr>
            <w:rFonts w:ascii="標楷體" w:eastAsia="標楷體" w:hAnsi="標楷體"/>
            <w:sz w:val="24"/>
            <w:szCs w:val="24"/>
          </w:rPr>
          <w:fldChar w:fldCharType="begin"/>
        </w:r>
        <w:r w:rsidRPr="00D55392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D55392">
          <w:rPr>
            <w:rFonts w:ascii="標楷體" w:eastAsia="標楷體" w:hAnsi="標楷體"/>
            <w:sz w:val="24"/>
            <w:szCs w:val="24"/>
          </w:rPr>
          <w:fldChar w:fldCharType="separate"/>
        </w:r>
        <w:r w:rsidR="00D55392" w:rsidRPr="00D55392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D55392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CD741" w14:textId="77777777" w:rsidR="00D2786D" w:rsidRDefault="00D2786D">
      <w:r>
        <w:separator/>
      </w:r>
    </w:p>
  </w:footnote>
  <w:footnote w:type="continuationSeparator" w:id="0">
    <w:p w14:paraId="7380761F" w14:textId="77777777" w:rsidR="00D2786D" w:rsidRDefault="00D27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76E6" w14:textId="77777777" w:rsidR="00D2786D" w:rsidRDefault="00D2786D">
    <w:pPr>
      <w:jc w:val="center"/>
    </w:pPr>
    <w:r w:rsidRPr="0018230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18230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18230E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18230E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18230E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FC1E0" w14:textId="73F9C26D" w:rsidR="00D2786D" w:rsidRPr="00430430" w:rsidRDefault="00D2786D">
    <w:pPr>
      <w:jc w:val="center"/>
      <w:rPr>
        <w:rFonts w:ascii="標楷體" w:eastAsia="標楷體" w:hAnsi="標楷體"/>
        <w:b/>
        <w:sz w:val="36"/>
        <w:szCs w:val="36"/>
      </w:rPr>
    </w:pPr>
    <w:r w:rsidRPr="00430430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拾肆</w:t>
    </w:r>
    <w:r w:rsidRPr="00430430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Pr="00430430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430430">
      <w:rPr>
        <w:rFonts w:ascii="標楷體" w:eastAsia="標楷體" w:hAnsi="標楷體" w:hint="eastAsia"/>
        <w:b/>
        <w:spacing w:val="60"/>
        <w:sz w:val="36"/>
        <w:szCs w:val="36"/>
        <w:u w:val="single"/>
      </w:rPr>
      <w:t>11</w:t>
    </w:r>
    <w:r w:rsidR="002B020A">
      <w:rPr>
        <w:rFonts w:ascii="標楷體" w:eastAsia="標楷體" w:hAnsi="標楷體"/>
        <w:b/>
        <w:spacing w:val="60"/>
        <w:sz w:val="36"/>
        <w:szCs w:val="36"/>
        <w:u w:val="single"/>
      </w:rPr>
      <w:t>4</w:t>
    </w:r>
    <w:proofErr w:type="gramEnd"/>
    <w:r w:rsidRPr="00430430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年度嘉義市總決算以前年度歲出</w:t>
    </w:r>
    <w:r w:rsidRPr="00430430">
      <w:rPr>
        <w:rFonts w:ascii="標楷體" w:eastAsia="標楷體" w:hAnsi="標楷體"/>
        <w:b/>
        <w:spacing w:val="60"/>
        <w:sz w:val="36"/>
        <w:szCs w:val="36"/>
        <w:u w:val="single"/>
      </w:rPr>
      <w:t>機關別</w:t>
    </w:r>
    <w:r w:rsidRPr="00430430">
      <w:rPr>
        <w:rFonts w:ascii="標楷體" w:eastAsia="標楷體" w:hAnsi="標楷體" w:hint="eastAsia"/>
        <w:b/>
        <w:spacing w:val="60"/>
        <w:sz w:val="36"/>
        <w:szCs w:val="36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D58"/>
    <w:rsid w:val="0001712C"/>
    <w:rsid w:val="00017810"/>
    <w:rsid w:val="000A3326"/>
    <w:rsid w:val="001214FD"/>
    <w:rsid w:val="0018230E"/>
    <w:rsid w:val="001A4B2C"/>
    <w:rsid w:val="00265E77"/>
    <w:rsid w:val="002B020A"/>
    <w:rsid w:val="00336D25"/>
    <w:rsid w:val="003F092B"/>
    <w:rsid w:val="004272E7"/>
    <w:rsid w:val="00430430"/>
    <w:rsid w:val="004E0B7F"/>
    <w:rsid w:val="004E0C84"/>
    <w:rsid w:val="006D55DF"/>
    <w:rsid w:val="00702C67"/>
    <w:rsid w:val="00734FFE"/>
    <w:rsid w:val="00775C5D"/>
    <w:rsid w:val="00866BA2"/>
    <w:rsid w:val="008B0CCA"/>
    <w:rsid w:val="008C1458"/>
    <w:rsid w:val="008E605A"/>
    <w:rsid w:val="009B289A"/>
    <w:rsid w:val="009D2E50"/>
    <w:rsid w:val="00AA7593"/>
    <w:rsid w:val="00AB6EA1"/>
    <w:rsid w:val="00AF5F09"/>
    <w:rsid w:val="00B27658"/>
    <w:rsid w:val="00C21F27"/>
    <w:rsid w:val="00C46FD2"/>
    <w:rsid w:val="00CB1812"/>
    <w:rsid w:val="00CE74C9"/>
    <w:rsid w:val="00D2786D"/>
    <w:rsid w:val="00D55392"/>
    <w:rsid w:val="00D72237"/>
    <w:rsid w:val="00D867AC"/>
    <w:rsid w:val="00DC3989"/>
    <w:rsid w:val="00E75D4A"/>
    <w:rsid w:val="00E954E1"/>
    <w:rsid w:val="00EC414C"/>
    <w:rsid w:val="00ED19D3"/>
    <w:rsid w:val="00FB0D58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DCE6DB0"/>
  <w15:chartTrackingRefBased/>
  <w15:docId w15:val="{69C20017-0591-4165-8DEB-A760A5F0C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D27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D2786D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01781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xmYwi3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xxmYwi3以前年度歲出決算審定表.dot</Template>
  <TotalTime>5</TotalTime>
  <Pages>1</Pages>
  <Words>599</Words>
  <Characters>1841</Characters>
  <Application>Microsoft Office Word</Application>
  <DocSecurity>0</DocSecurity>
  <Lines>15</Lines>
  <Paragraphs>4</Paragraphs>
  <ScaleCrop>false</ScaleCrop>
  <Company>N.A.O.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6</cp:revision>
  <cp:lastPrinted>2025-07-10T02:10:00Z</cp:lastPrinted>
  <dcterms:created xsi:type="dcterms:W3CDTF">2026-06-15T02:35:00Z</dcterms:created>
  <dcterms:modified xsi:type="dcterms:W3CDTF">2026-07-08T11:27:00Z</dcterms:modified>
</cp:coreProperties>
</file>