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1"/>
        <w:gridCol w:w="2066"/>
        <w:gridCol w:w="1560"/>
        <w:gridCol w:w="1459"/>
        <w:gridCol w:w="1332"/>
        <w:gridCol w:w="127"/>
        <w:gridCol w:w="1458"/>
        <w:gridCol w:w="1463"/>
        <w:gridCol w:w="1458"/>
        <w:gridCol w:w="1458"/>
        <w:gridCol w:w="1458"/>
        <w:gridCol w:w="1463"/>
        <w:gridCol w:w="1458"/>
        <w:gridCol w:w="1458"/>
        <w:gridCol w:w="1458"/>
        <w:gridCol w:w="1463"/>
      </w:tblGrid>
      <w:tr w:rsidR="00D867AC" w14:paraId="019828E8" w14:textId="77777777" w:rsidTr="00EA06FE">
        <w:trPr>
          <w:cantSplit/>
          <w:trHeight w:val="270"/>
          <w:tblHeader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C3CD4" w14:textId="77777777" w:rsidR="00D867AC" w:rsidRDefault="00D867AC" w:rsidP="00EA06FE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46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64D55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72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982F" w14:textId="1411508F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D1ED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4CF0C757" w14:textId="77777777" w:rsidTr="00EA06FE">
        <w:trPr>
          <w:cantSplit/>
          <w:trHeight w:val="270"/>
          <w:tblHeader/>
        </w:trPr>
        <w:tc>
          <w:tcPr>
            <w:tcW w:w="158" w:type="pct"/>
            <w:tcBorders>
              <w:top w:val="nil"/>
              <w:left w:val="nil"/>
              <w:right w:val="nil"/>
            </w:tcBorders>
            <w:vAlign w:val="center"/>
          </w:tcPr>
          <w:p w14:paraId="4565FA10" w14:textId="77777777" w:rsidR="00D867AC" w:rsidRDefault="00D867AC" w:rsidP="00EA06FE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469" w:type="pct"/>
            <w:gridSpan w:val="4"/>
            <w:vMerge/>
            <w:tcBorders>
              <w:top w:val="nil"/>
              <w:left w:val="nil"/>
              <w:right w:val="nil"/>
            </w:tcBorders>
          </w:tcPr>
          <w:p w14:paraId="743710FA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2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7F9331F7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2F35AC4A" w14:textId="77777777" w:rsidTr="00EA06FE">
        <w:trPr>
          <w:cantSplit/>
          <w:tblHeader/>
        </w:trPr>
        <w:tc>
          <w:tcPr>
            <w:tcW w:w="158" w:type="pct"/>
            <w:vMerge w:val="restart"/>
            <w:tcBorders>
              <w:left w:val="nil"/>
            </w:tcBorders>
            <w:vAlign w:val="center"/>
          </w:tcPr>
          <w:p w14:paraId="4C1C4320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473" w:type="pct"/>
            <w:vMerge w:val="restart"/>
            <w:tcBorders>
              <w:left w:val="nil"/>
            </w:tcBorders>
            <w:vAlign w:val="center"/>
          </w:tcPr>
          <w:p w14:paraId="7347F96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57" w:type="pct"/>
            <w:vMerge w:val="restart"/>
            <w:vAlign w:val="center"/>
          </w:tcPr>
          <w:p w14:paraId="2B375835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1337" w:type="pct"/>
            <w:gridSpan w:val="5"/>
            <w:vAlign w:val="center"/>
          </w:tcPr>
          <w:p w14:paraId="053FABDE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37" w:type="pct"/>
            <w:gridSpan w:val="4"/>
            <w:vAlign w:val="center"/>
          </w:tcPr>
          <w:p w14:paraId="76B1297B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337" w:type="pct"/>
            <w:gridSpan w:val="4"/>
            <w:tcBorders>
              <w:right w:val="nil"/>
            </w:tcBorders>
            <w:vAlign w:val="center"/>
          </w:tcPr>
          <w:p w14:paraId="0591389E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5248E6C1" w14:textId="77777777" w:rsidTr="00EA06FE">
        <w:trPr>
          <w:cantSplit/>
          <w:trHeight w:val="283"/>
          <w:tblHeader/>
        </w:trPr>
        <w:tc>
          <w:tcPr>
            <w:tcW w:w="158" w:type="pct"/>
            <w:vMerge/>
            <w:tcBorders>
              <w:left w:val="nil"/>
            </w:tcBorders>
            <w:vAlign w:val="center"/>
          </w:tcPr>
          <w:p w14:paraId="391F50C6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3" w:type="pct"/>
            <w:vMerge/>
            <w:vAlign w:val="center"/>
          </w:tcPr>
          <w:p w14:paraId="016A971F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Merge/>
            <w:vAlign w:val="center"/>
          </w:tcPr>
          <w:p w14:paraId="713435E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4" w:type="pct"/>
            <w:vAlign w:val="center"/>
          </w:tcPr>
          <w:p w14:paraId="7B05079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gridSpan w:val="2"/>
            <w:vAlign w:val="center"/>
          </w:tcPr>
          <w:p w14:paraId="0B00BFB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36C7883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4" w:type="pct"/>
            <w:vAlign w:val="center"/>
          </w:tcPr>
          <w:p w14:paraId="1FC0F9A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4" w:type="pct"/>
            <w:vAlign w:val="center"/>
          </w:tcPr>
          <w:p w14:paraId="4935349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192F209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4001AF8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4" w:type="pct"/>
            <w:vAlign w:val="center"/>
          </w:tcPr>
          <w:p w14:paraId="1BB8694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4" w:type="pct"/>
            <w:vAlign w:val="center"/>
          </w:tcPr>
          <w:p w14:paraId="0CAB6CF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2780CF1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1396AE5B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16ABA79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223B0096" w14:textId="77777777" w:rsidTr="00EA06FE">
        <w:trPr>
          <w:cantSplit/>
          <w:trHeight w:val="283"/>
          <w:tblHeader/>
        </w:trPr>
        <w:tc>
          <w:tcPr>
            <w:tcW w:w="158" w:type="pct"/>
            <w:vMerge/>
            <w:tcBorders>
              <w:left w:val="nil"/>
            </w:tcBorders>
            <w:vAlign w:val="center"/>
          </w:tcPr>
          <w:p w14:paraId="51C95BF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3" w:type="pct"/>
            <w:vMerge/>
            <w:vAlign w:val="center"/>
          </w:tcPr>
          <w:p w14:paraId="34DA1B7A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2E5CDDC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BB4051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gridSpan w:val="2"/>
            <w:vAlign w:val="center"/>
          </w:tcPr>
          <w:p w14:paraId="043309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4FBD4E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C22CB9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1DE9A33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27267D3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0A9FA9B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2A3D899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15D38E9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7011130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5A15241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7816EAC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3433BD48" w14:textId="77777777" w:rsidTr="00EA06FE">
        <w:trPr>
          <w:cantSplit/>
          <w:trHeight w:val="283"/>
          <w:tblHeader/>
        </w:trPr>
        <w:tc>
          <w:tcPr>
            <w:tcW w:w="158" w:type="pct"/>
            <w:vMerge/>
            <w:tcBorders>
              <w:left w:val="nil"/>
            </w:tcBorders>
            <w:vAlign w:val="center"/>
          </w:tcPr>
          <w:p w14:paraId="4C9237DC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73" w:type="pct"/>
            <w:vMerge/>
            <w:vAlign w:val="center"/>
          </w:tcPr>
          <w:p w14:paraId="2075C3B2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60E1562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3FB33C3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gridSpan w:val="2"/>
            <w:vAlign w:val="center"/>
          </w:tcPr>
          <w:p w14:paraId="5A19AAD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25BD234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63FE19D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2632A49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7FE16AB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05C7758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4FF4728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6FDA0DD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1B50D8E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079ED9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740663E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D1ED9" w:rsidRPr="00BA112C" w14:paraId="02261ADC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428463C1" w14:textId="77777777" w:rsidR="00ED1ED9" w:rsidRPr="00BA112C" w:rsidRDefault="00ED1ED9" w:rsidP="0056503D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73" w:type="pct"/>
            <w:vAlign w:val="center"/>
          </w:tcPr>
          <w:p w14:paraId="6BF3B1DC" w14:textId="77777777" w:rsidR="00ED1ED9" w:rsidRPr="00BA112C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112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57" w:type="pct"/>
            <w:vAlign w:val="center"/>
          </w:tcPr>
          <w:p w14:paraId="7EFB417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5,120,889,736</w:t>
            </w:r>
          </w:p>
        </w:tc>
        <w:tc>
          <w:tcPr>
            <w:tcW w:w="334" w:type="pct"/>
            <w:vAlign w:val="center"/>
          </w:tcPr>
          <w:p w14:paraId="080AD4C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126,882,989</w:t>
            </w:r>
          </w:p>
        </w:tc>
        <w:tc>
          <w:tcPr>
            <w:tcW w:w="334" w:type="pct"/>
            <w:gridSpan w:val="2"/>
            <w:vAlign w:val="center"/>
          </w:tcPr>
          <w:p w14:paraId="2291EE2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2,498,837,472</w:t>
            </w:r>
          </w:p>
        </w:tc>
        <w:tc>
          <w:tcPr>
            <w:tcW w:w="334" w:type="pct"/>
            <w:vAlign w:val="center"/>
          </w:tcPr>
          <w:p w14:paraId="536AEEF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center"/>
          </w:tcPr>
          <w:p w14:paraId="485D6F0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2,495,169,275</w:t>
            </w:r>
          </w:p>
        </w:tc>
        <w:tc>
          <w:tcPr>
            <w:tcW w:w="334" w:type="pct"/>
            <w:vAlign w:val="center"/>
          </w:tcPr>
          <w:p w14:paraId="4379A42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8,545,170</w:t>
            </w:r>
          </w:p>
        </w:tc>
        <w:tc>
          <w:tcPr>
            <w:tcW w:w="334" w:type="pct"/>
            <w:vAlign w:val="center"/>
          </w:tcPr>
          <w:p w14:paraId="2C9B5DF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center"/>
          </w:tcPr>
          <w:p w14:paraId="5F71630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center"/>
          </w:tcPr>
          <w:p w14:paraId="1BF05B7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- 8,545,170</w:t>
            </w:r>
          </w:p>
        </w:tc>
        <w:tc>
          <w:tcPr>
            <w:tcW w:w="334" w:type="pct"/>
            <w:vAlign w:val="center"/>
          </w:tcPr>
          <w:p w14:paraId="6EF16A8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135,428,159</w:t>
            </w:r>
          </w:p>
        </w:tc>
        <w:tc>
          <w:tcPr>
            <w:tcW w:w="334" w:type="pct"/>
            <w:vAlign w:val="center"/>
          </w:tcPr>
          <w:p w14:paraId="3E907A6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2,498,837,472</w:t>
            </w:r>
          </w:p>
        </w:tc>
        <w:tc>
          <w:tcPr>
            <w:tcW w:w="334" w:type="pct"/>
            <w:vAlign w:val="center"/>
          </w:tcPr>
          <w:p w14:paraId="47B4DEF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center"/>
          </w:tcPr>
          <w:p w14:paraId="00DB8FB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2,486,624,105</w:t>
            </w:r>
          </w:p>
        </w:tc>
      </w:tr>
      <w:tr w:rsidR="00ED1ED9" w:rsidRPr="00BA112C" w14:paraId="37770F74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0AE10B32" w14:textId="77777777" w:rsidR="00ED1ED9" w:rsidRPr="00BA112C" w:rsidRDefault="00ED1ED9" w:rsidP="0056503D">
            <w:pPr>
              <w:spacing w:line="28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73" w:type="pct"/>
            <w:vAlign w:val="center"/>
          </w:tcPr>
          <w:p w14:paraId="76772EA6" w14:textId="77777777" w:rsidR="00ED1ED9" w:rsidRPr="00BA112C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112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57" w:type="pct"/>
            <w:vAlign w:val="bottom"/>
          </w:tcPr>
          <w:p w14:paraId="554591AF" w14:textId="77777777" w:rsidR="00ED1ED9" w:rsidRPr="0056503D" w:rsidRDefault="00ED1ED9" w:rsidP="008417C1">
            <w:pPr>
              <w:spacing w:line="18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3,729,028,663</w:t>
            </w:r>
          </w:p>
          <w:p w14:paraId="68F2BF5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1,391,861,073</w:t>
            </w:r>
          </w:p>
        </w:tc>
        <w:tc>
          <w:tcPr>
            <w:tcW w:w="334" w:type="pct"/>
            <w:vAlign w:val="bottom"/>
          </w:tcPr>
          <w:p w14:paraId="43A435F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86,884,028</w:t>
            </w:r>
          </w:p>
          <w:p w14:paraId="0DB817A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39,998,961</w:t>
            </w:r>
          </w:p>
        </w:tc>
        <w:tc>
          <w:tcPr>
            <w:tcW w:w="334" w:type="pct"/>
            <w:gridSpan w:val="2"/>
            <w:vAlign w:val="bottom"/>
          </w:tcPr>
          <w:p w14:paraId="6A6F6AD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2,288,920,910</w:t>
            </w:r>
          </w:p>
          <w:p w14:paraId="4F62441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209,916,562</w:t>
            </w:r>
          </w:p>
        </w:tc>
        <w:tc>
          <w:tcPr>
            <w:tcW w:w="334" w:type="pct"/>
            <w:vAlign w:val="bottom"/>
          </w:tcPr>
          <w:p w14:paraId="07DA467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987,946,940</w:t>
            </w:r>
          </w:p>
          <w:p w14:paraId="5BCD706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- 987,946,940</w:t>
            </w:r>
          </w:p>
        </w:tc>
        <w:tc>
          <w:tcPr>
            <w:tcW w:w="334" w:type="pct"/>
            <w:vAlign w:val="bottom"/>
          </w:tcPr>
          <w:p w14:paraId="735F372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2,341,170,665</w:t>
            </w:r>
          </w:p>
          <w:p w14:paraId="26D4A5E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153,998,610</w:t>
            </w:r>
          </w:p>
        </w:tc>
        <w:tc>
          <w:tcPr>
            <w:tcW w:w="334" w:type="pct"/>
            <w:vAlign w:val="bottom"/>
          </w:tcPr>
          <w:p w14:paraId="46EE09D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8,545,170</w:t>
            </w:r>
          </w:p>
          <w:p w14:paraId="34FCD61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2AE581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55776B5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15DA66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  <w:p w14:paraId="60C6517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32FAF4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- 8,545,170</w:t>
            </w:r>
          </w:p>
          <w:p w14:paraId="4763EBF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F6147C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95,429,198</w:t>
            </w:r>
          </w:p>
          <w:p w14:paraId="320AF18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39,998,961</w:t>
            </w:r>
          </w:p>
        </w:tc>
        <w:tc>
          <w:tcPr>
            <w:tcW w:w="334" w:type="pct"/>
            <w:vAlign w:val="bottom"/>
          </w:tcPr>
          <w:p w14:paraId="68E0EB9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2,288,920,910</w:t>
            </w:r>
          </w:p>
          <w:p w14:paraId="17BBAD8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209,916,562</w:t>
            </w:r>
          </w:p>
        </w:tc>
        <w:tc>
          <w:tcPr>
            <w:tcW w:w="334" w:type="pct"/>
            <w:vAlign w:val="bottom"/>
          </w:tcPr>
          <w:p w14:paraId="15FC85B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987,946,940</w:t>
            </w:r>
          </w:p>
          <w:p w14:paraId="13A33C8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- 987,946,940</w:t>
            </w:r>
          </w:p>
        </w:tc>
        <w:tc>
          <w:tcPr>
            <w:tcW w:w="334" w:type="pct"/>
            <w:vAlign w:val="bottom"/>
          </w:tcPr>
          <w:p w14:paraId="7856394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2,332,625,495</w:t>
            </w:r>
          </w:p>
          <w:p w14:paraId="1EE0F72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153,998,610</w:t>
            </w:r>
          </w:p>
        </w:tc>
      </w:tr>
      <w:tr w:rsidR="00ED1ED9" w14:paraId="716F8EBC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6D989F04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98－113</w:t>
            </w:r>
          </w:p>
        </w:tc>
        <w:tc>
          <w:tcPr>
            <w:tcW w:w="473" w:type="pct"/>
            <w:vAlign w:val="center"/>
          </w:tcPr>
          <w:p w14:paraId="13196068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57" w:type="pct"/>
            <w:vAlign w:val="bottom"/>
          </w:tcPr>
          <w:p w14:paraId="4F94245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24,869,193</w:t>
            </w:r>
          </w:p>
          <w:p w14:paraId="0141E33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811,658,332</w:t>
            </w:r>
          </w:p>
        </w:tc>
        <w:tc>
          <w:tcPr>
            <w:tcW w:w="334" w:type="pct"/>
            <w:vAlign w:val="bottom"/>
          </w:tcPr>
          <w:p w14:paraId="57B55EE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2,000</w:t>
            </w:r>
          </w:p>
          <w:p w14:paraId="6406EC8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264,300</w:t>
            </w:r>
          </w:p>
        </w:tc>
        <w:tc>
          <w:tcPr>
            <w:tcW w:w="334" w:type="pct"/>
            <w:gridSpan w:val="2"/>
            <w:vAlign w:val="bottom"/>
          </w:tcPr>
          <w:p w14:paraId="78AC10B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21,178,697</w:t>
            </w:r>
          </w:p>
          <w:p w14:paraId="7C092B7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11,098,898</w:t>
            </w:r>
          </w:p>
        </w:tc>
        <w:tc>
          <w:tcPr>
            <w:tcW w:w="334" w:type="pct"/>
            <w:vAlign w:val="bottom"/>
          </w:tcPr>
          <w:p w14:paraId="06D66ED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799,628,970</w:t>
            </w:r>
          </w:p>
          <w:p w14:paraId="6B6727D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- 799,628,970</w:t>
            </w:r>
          </w:p>
        </w:tc>
        <w:tc>
          <w:tcPr>
            <w:tcW w:w="334" w:type="pct"/>
            <w:vAlign w:val="bottom"/>
          </w:tcPr>
          <w:p w14:paraId="6F71297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803,317,466</w:t>
            </w:r>
          </w:p>
          <w:p w14:paraId="6351A94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666,164</w:t>
            </w:r>
          </w:p>
        </w:tc>
        <w:tc>
          <w:tcPr>
            <w:tcW w:w="334" w:type="pct"/>
            <w:vAlign w:val="bottom"/>
          </w:tcPr>
          <w:p w14:paraId="4ED8E9C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28D6C5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681C81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BE580F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E90FAB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AF0064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52E38B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942E40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631C93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2,000</w:t>
            </w:r>
          </w:p>
          <w:p w14:paraId="0F00139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264,300</w:t>
            </w:r>
          </w:p>
        </w:tc>
        <w:tc>
          <w:tcPr>
            <w:tcW w:w="334" w:type="pct"/>
            <w:vAlign w:val="bottom"/>
          </w:tcPr>
          <w:p w14:paraId="10FBBFC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21,178,697</w:t>
            </w:r>
          </w:p>
          <w:p w14:paraId="24F8F2D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11,098,898</w:t>
            </w:r>
          </w:p>
        </w:tc>
        <w:tc>
          <w:tcPr>
            <w:tcW w:w="334" w:type="pct"/>
            <w:vAlign w:val="bottom"/>
          </w:tcPr>
          <w:p w14:paraId="7D87CDE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799,628,970</w:t>
            </w:r>
          </w:p>
          <w:p w14:paraId="5DF32DE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- 799,628,970</w:t>
            </w:r>
          </w:p>
        </w:tc>
        <w:tc>
          <w:tcPr>
            <w:tcW w:w="334" w:type="pct"/>
            <w:vAlign w:val="bottom"/>
          </w:tcPr>
          <w:p w14:paraId="5534AAB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803,317,466</w:t>
            </w:r>
          </w:p>
          <w:p w14:paraId="608535D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666,164</w:t>
            </w:r>
          </w:p>
        </w:tc>
      </w:tr>
      <w:tr w:rsidR="00ED1ED9" w14:paraId="4D139783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5FC3B862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102－113</w:t>
            </w:r>
          </w:p>
        </w:tc>
        <w:tc>
          <w:tcPr>
            <w:tcW w:w="473" w:type="pct"/>
            <w:vAlign w:val="center"/>
          </w:tcPr>
          <w:p w14:paraId="72856BA1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57" w:type="pct"/>
            <w:vAlign w:val="bottom"/>
          </w:tcPr>
          <w:p w14:paraId="037EEC2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538,932,926</w:t>
            </w:r>
          </w:p>
          <w:p w14:paraId="3735BCE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15,041,664</w:t>
            </w:r>
          </w:p>
        </w:tc>
        <w:tc>
          <w:tcPr>
            <w:tcW w:w="334" w:type="pct"/>
            <w:vAlign w:val="bottom"/>
          </w:tcPr>
          <w:p w14:paraId="239BC62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710,896</w:t>
            </w:r>
          </w:p>
          <w:p w14:paraId="2A0C90E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7,600</w:t>
            </w:r>
          </w:p>
        </w:tc>
        <w:tc>
          <w:tcPr>
            <w:tcW w:w="334" w:type="pct"/>
            <w:gridSpan w:val="2"/>
            <w:vAlign w:val="bottom"/>
          </w:tcPr>
          <w:p w14:paraId="3F20524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249,178,167</w:t>
            </w:r>
          </w:p>
          <w:p w14:paraId="5602200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15,034,064</w:t>
            </w:r>
          </w:p>
        </w:tc>
        <w:tc>
          <w:tcPr>
            <w:tcW w:w="334" w:type="pct"/>
            <w:vAlign w:val="bottom"/>
          </w:tcPr>
          <w:p w14:paraId="2A936E0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4F0F94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B98FB5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289,043,863</w:t>
            </w:r>
          </w:p>
          <w:p w14:paraId="16EF999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0E507C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D68652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8FCD59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69BF4F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811E7D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1F83F2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B9CAF4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4FC783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49D2FA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710,896</w:t>
            </w:r>
          </w:p>
          <w:p w14:paraId="6D39C06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7,600</w:t>
            </w:r>
          </w:p>
        </w:tc>
        <w:tc>
          <w:tcPr>
            <w:tcW w:w="334" w:type="pct"/>
            <w:vAlign w:val="bottom"/>
          </w:tcPr>
          <w:p w14:paraId="5B972C1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249,178,167</w:t>
            </w:r>
          </w:p>
          <w:p w14:paraId="51839E8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15,034,064</w:t>
            </w:r>
          </w:p>
        </w:tc>
        <w:tc>
          <w:tcPr>
            <w:tcW w:w="334" w:type="pct"/>
            <w:vAlign w:val="bottom"/>
          </w:tcPr>
          <w:p w14:paraId="4164E2D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65FA82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EC39E2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289,043,863</w:t>
            </w:r>
          </w:p>
          <w:p w14:paraId="2197869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D1ED9" w14:paraId="31840024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03A86711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112－113</w:t>
            </w:r>
          </w:p>
        </w:tc>
        <w:tc>
          <w:tcPr>
            <w:tcW w:w="473" w:type="pct"/>
            <w:vAlign w:val="center"/>
          </w:tcPr>
          <w:p w14:paraId="6E86AEEB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57" w:type="pct"/>
            <w:vAlign w:val="bottom"/>
          </w:tcPr>
          <w:p w14:paraId="3FF172F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79,820,720</w:t>
            </w:r>
          </w:p>
          <w:p w14:paraId="2CD468D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BC6C44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5,415,405</w:t>
            </w:r>
          </w:p>
          <w:p w14:paraId="43652FF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vAlign w:val="bottom"/>
          </w:tcPr>
          <w:p w14:paraId="1BEDCB8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55,518,984</w:t>
            </w:r>
          </w:p>
          <w:p w14:paraId="0CA6E29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94FE38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8D83A4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A40DBC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18,886,331</w:t>
            </w:r>
          </w:p>
          <w:p w14:paraId="553B882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7E22DF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B0AE7C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C6A7ED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C916F0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25C2BD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50BA77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B241C1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357012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BD47B8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5,415,405</w:t>
            </w:r>
          </w:p>
          <w:p w14:paraId="1192D62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92DC12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55,518,984</w:t>
            </w:r>
          </w:p>
          <w:p w14:paraId="7B56BC3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9808BA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379C27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125DEF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18,886,331</w:t>
            </w:r>
          </w:p>
          <w:p w14:paraId="34E7891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D1ED9" w14:paraId="5DA741B3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3006406B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88－113</w:t>
            </w:r>
          </w:p>
        </w:tc>
        <w:tc>
          <w:tcPr>
            <w:tcW w:w="473" w:type="pct"/>
            <w:vAlign w:val="center"/>
          </w:tcPr>
          <w:p w14:paraId="7AE20C74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57" w:type="pct"/>
            <w:vAlign w:val="bottom"/>
          </w:tcPr>
          <w:p w14:paraId="4D04B83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162,419,048</w:t>
            </w:r>
          </w:p>
          <w:p w14:paraId="491B525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5,694,581</w:t>
            </w:r>
          </w:p>
        </w:tc>
        <w:tc>
          <w:tcPr>
            <w:tcW w:w="334" w:type="pct"/>
            <w:vAlign w:val="bottom"/>
          </w:tcPr>
          <w:p w14:paraId="3831ECC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E566C9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vAlign w:val="bottom"/>
          </w:tcPr>
          <w:p w14:paraId="0490707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84,505,503</w:t>
            </w:r>
          </w:p>
          <w:p w14:paraId="343835A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1,738,268</w:t>
            </w:r>
          </w:p>
        </w:tc>
        <w:tc>
          <w:tcPr>
            <w:tcW w:w="334" w:type="pct"/>
            <w:vAlign w:val="bottom"/>
          </w:tcPr>
          <w:p w14:paraId="6B6F94D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2AD22D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71F6BC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77,913,545</w:t>
            </w:r>
          </w:p>
          <w:p w14:paraId="4B757B1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3,956,313</w:t>
            </w:r>
          </w:p>
        </w:tc>
        <w:tc>
          <w:tcPr>
            <w:tcW w:w="334" w:type="pct"/>
            <w:vAlign w:val="bottom"/>
          </w:tcPr>
          <w:p w14:paraId="74FF1E9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A45FB9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9D0F32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00D9E7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58475D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5A9D80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FD1686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F9FD60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1E24F0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1FF089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FF8D65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84,505,503</w:t>
            </w:r>
          </w:p>
          <w:p w14:paraId="38442A9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1,738,268</w:t>
            </w:r>
          </w:p>
        </w:tc>
        <w:tc>
          <w:tcPr>
            <w:tcW w:w="334" w:type="pct"/>
            <w:vAlign w:val="bottom"/>
          </w:tcPr>
          <w:p w14:paraId="2A21B77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A894D2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0622FC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77,913,545</w:t>
            </w:r>
          </w:p>
          <w:p w14:paraId="41CFD83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3,956,313</w:t>
            </w:r>
          </w:p>
        </w:tc>
      </w:tr>
      <w:tr w:rsidR="00ED1ED9" w14:paraId="4CCA8CB0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749049F0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110－113</w:t>
            </w:r>
          </w:p>
        </w:tc>
        <w:tc>
          <w:tcPr>
            <w:tcW w:w="473" w:type="pct"/>
            <w:vAlign w:val="center"/>
          </w:tcPr>
          <w:p w14:paraId="5E717B30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57" w:type="pct"/>
            <w:vAlign w:val="bottom"/>
          </w:tcPr>
          <w:p w14:paraId="428FDC2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882,053,384</w:t>
            </w:r>
          </w:p>
          <w:p w14:paraId="23FD4D0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71,256,110</w:t>
            </w:r>
          </w:p>
        </w:tc>
        <w:tc>
          <w:tcPr>
            <w:tcW w:w="334" w:type="pct"/>
            <w:vAlign w:val="bottom"/>
          </w:tcPr>
          <w:p w14:paraId="4780303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1,371,248</w:t>
            </w:r>
          </w:p>
          <w:p w14:paraId="1BC5F2A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160,392</w:t>
            </w:r>
          </w:p>
        </w:tc>
        <w:tc>
          <w:tcPr>
            <w:tcW w:w="334" w:type="pct"/>
            <w:gridSpan w:val="2"/>
            <w:vAlign w:val="bottom"/>
          </w:tcPr>
          <w:p w14:paraId="13FA367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716,295,379</w:t>
            </w:r>
          </w:p>
          <w:p w14:paraId="0107AE7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71,095,718</w:t>
            </w:r>
          </w:p>
        </w:tc>
        <w:tc>
          <w:tcPr>
            <w:tcW w:w="334" w:type="pct"/>
            <w:vAlign w:val="bottom"/>
          </w:tcPr>
          <w:p w14:paraId="1EBC2EF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463AF7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F4F9B3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164,386,757</w:t>
            </w:r>
          </w:p>
          <w:p w14:paraId="5C01B46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871BBF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E45AF1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25A67C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14B60F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3D45F6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55D445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614A25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0A4B56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9D0FDE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1,371,248</w:t>
            </w:r>
          </w:p>
          <w:p w14:paraId="31AA331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160,392</w:t>
            </w:r>
          </w:p>
        </w:tc>
        <w:tc>
          <w:tcPr>
            <w:tcW w:w="334" w:type="pct"/>
            <w:vAlign w:val="bottom"/>
          </w:tcPr>
          <w:p w14:paraId="6976792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716,295,379</w:t>
            </w:r>
          </w:p>
          <w:p w14:paraId="0111D24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71,095,718</w:t>
            </w:r>
          </w:p>
        </w:tc>
        <w:tc>
          <w:tcPr>
            <w:tcW w:w="334" w:type="pct"/>
            <w:vAlign w:val="bottom"/>
          </w:tcPr>
          <w:p w14:paraId="23BD188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863D7D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95CAA7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164,386,757</w:t>
            </w:r>
          </w:p>
          <w:p w14:paraId="130548E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D1ED9" w14:paraId="5BFC8CA9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11841811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109－113</w:t>
            </w:r>
          </w:p>
        </w:tc>
        <w:tc>
          <w:tcPr>
            <w:tcW w:w="473" w:type="pct"/>
            <w:vAlign w:val="center"/>
          </w:tcPr>
          <w:p w14:paraId="139BF0FC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57" w:type="pct"/>
            <w:vAlign w:val="bottom"/>
          </w:tcPr>
          <w:p w14:paraId="6078BED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204,841,376</w:t>
            </w:r>
          </w:p>
          <w:p w14:paraId="133E79B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64,395,306</w:t>
            </w:r>
          </w:p>
        </w:tc>
        <w:tc>
          <w:tcPr>
            <w:tcW w:w="334" w:type="pct"/>
            <w:vAlign w:val="bottom"/>
          </w:tcPr>
          <w:p w14:paraId="5ED0A7D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6,066,646</w:t>
            </w:r>
          </w:p>
          <w:p w14:paraId="05C2CF3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5,196,166</w:t>
            </w:r>
          </w:p>
        </w:tc>
        <w:tc>
          <w:tcPr>
            <w:tcW w:w="334" w:type="pct"/>
            <w:gridSpan w:val="2"/>
            <w:vAlign w:val="bottom"/>
          </w:tcPr>
          <w:p w14:paraId="1D939BF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108,975,124</w:t>
            </w:r>
          </w:p>
          <w:p w14:paraId="42D219C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12,481,890</w:t>
            </w:r>
          </w:p>
        </w:tc>
        <w:tc>
          <w:tcPr>
            <w:tcW w:w="334" w:type="pct"/>
            <w:vAlign w:val="bottom"/>
          </w:tcPr>
          <w:p w14:paraId="1134E8F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16,165,985</w:t>
            </w:r>
          </w:p>
          <w:p w14:paraId="35D9887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- 16,165,985</w:t>
            </w:r>
          </w:p>
        </w:tc>
        <w:tc>
          <w:tcPr>
            <w:tcW w:w="334" w:type="pct"/>
            <w:vAlign w:val="bottom"/>
          </w:tcPr>
          <w:p w14:paraId="755452E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105,965,591</w:t>
            </w:r>
          </w:p>
          <w:p w14:paraId="3EFD71C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30,551,265</w:t>
            </w:r>
          </w:p>
        </w:tc>
        <w:tc>
          <w:tcPr>
            <w:tcW w:w="334" w:type="pct"/>
            <w:vAlign w:val="bottom"/>
          </w:tcPr>
          <w:p w14:paraId="1C030E4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C468C1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979E65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4874F9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605D4A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8BB373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1416C0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5DA33D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F039D2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6,066,646</w:t>
            </w:r>
          </w:p>
          <w:p w14:paraId="78B0465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5,196,166</w:t>
            </w:r>
          </w:p>
        </w:tc>
        <w:tc>
          <w:tcPr>
            <w:tcW w:w="334" w:type="pct"/>
            <w:vAlign w:val="bottom"/>
          </w:tcPr>
          <w:p w14:paraId="1D8776E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108,975,124</w:t>
            </w:r>
          </w:p>
          <w:p w14:paraId="70E9937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12,481,890</w:t>
            </w:r>
          </w:p>
        </w:tc>
        <w:tc>
          <w:tcPr>
            <w:tcW w:w="334" w:type="pct"/>
            <w:vAlign w:val="bottom"/>
          </w:tcPr>
          <w:p w14:paraId="4BCC5A9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16,165,985</w:t>
            </w:r>
          </w:p>
          <w:p w14:paraId="79BBF23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- 16,165,985</w:t>
            </w:r>
          </w:p>
        </w:tc>
        <w:tc>
          <w:tcPr>
            <w:tcW w:w="334" w:type="pct"/>
            <w:vAlign w:val="bottom"/>
          </w:tcPr>
          <w:p w14:paraId="3A495F3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105,965,591</w:t>
            </w:r>
          </w:p>
          <w:p w14:paraId="2BD66C1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30,551,265</w:t>
            </w:r>
          </w:p>
        </w:tc>
      </w:tr>
      <w:tr w:rsidR="00ED1ED9" w14:paraId="121C6E9A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02AD09FD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110－113</w:t>
            </w:r>
          </w:p>
        </w:tc>
        <w:tc>
          <w:tcPr>
            <w:tcW w:w="473" w:type="pct"/>
            <w:vAlign w:val="center"/>
          </w:tcPr>
          <w:p w14:paraId="4364D32D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57" w:type="pct"/>
            <w:vAlign w:val="bottom"/>
          </w:tcPr>
          <w:p w14:paraId="0E063BE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229,241</w:t>
            </w:r>
          </w:p>
          <w:p w14:paraId="203482C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2,926,321</w:t>
            </w:r>
          </w:p>
        </w:tc>
        <w:tc>
          <w:tcPr>
            <w:tcW w:w="334" w:type="pct"/>
            <w:vAlign w:val="bottom"/>
          </w:tcPr>
          <w:p w14:paraId="198ADEA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184,037</w:t>
            </w:r>
          </w:p>
          <w:p w14:paraId="7F8D2B0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vAlign w:val="bottom"/>
          </w:tcPr>
          <w:p w14:paraId="65B95EE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45,204</w:t>
            </w:r>
          </w:p>
          <w:p w14:paraId="137A7AF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2,143,010</w:t>
            </w:r>
          </w:p>
        </w:tc>
        <w:tc>
          <w:tcPr>
            <w:tcW w:w="334" w:type="pct"/>
            <w:vAlign w:val="bottom"/>
          </w:tcPr>
          <w:p w14:paraId="5CCD292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5B0B6E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766824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2A1CCD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783,311</w:t>
            </w:r>
          </w:p>
        </w:tc>
        <w:tc>
          <w:tcPr>
            <w:tcW w:w="334" w:type="pct"/>
            <w:vAlign w:val="bottom"/>
          </w:tcPr>
          <w:p w14:paraId="343D350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B27C88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044900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155293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B1BEFD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9CBD29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B59832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40A3D4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7DD7DD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184,037</w:t>
            </w:r>
          </w:p>
          <w:p w14:paraId="0732ACE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E1EF7B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45,204</w:t>
            </w:r>
          </w:p>
          <w:p w14:paraId="45115E3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2,143,010</w:t>
            </w:r>
          </w:p>
        </w:tc>
        <w:tc>
          <w:tcPr>
            <w:tcW w:w="334" w:type="pct"/>
            <w:vAlign w:val="bottom"/>
          </w:tcPr>
          <w:p w14:paraId="4657B20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D54A44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32F48C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807E65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783,311</w:t>
            </w:r>
          </w:p>
        </w:tc>
      </w:tr>
      <w:tr w:rsidR="00ED1ED9" w14:paraId="013B58EB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67CBB900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108－113</w:t>
            </w:r>
          </w:p>
        </w:tc>
        <w:tc>
          <w:tcPr>
            <w:tcW w:w="473" w:type="pct"/>
            <w:vAlign w:val="center"/>
          </w:tcPr>
          <w:p w14:paraId="0D85118A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57" w:type="pct"/>
            <w:vAlign w:val="bottom"/>
          </w:tcPr>
          <w:p w14:paraId="44FE9B1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135,663,530</w:t>
            </w:r>
          </w:p>
          <w:p w14:paraId="7691D2B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21,977,841</w:t>
            </w:r>
          </w:p>
        </w:tc>
        <w:tc>
          <w:tcPr>
            <w:tcW w:w="334" w:type="pct"/>
            <w:vAlign w:val="bottom"/>
          </w:tcPr>
          <w:p w14:paraId="534EC51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2,205,094</w:t>
            </w:r>
          </w:p>
          <w:p w14:paraId="0FEC368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16,421</w:t>
            </w:r>
          </w:p>
        </w:tc>
        <w:tc>
          <w:tcPr>
            <w:tcW w:w="334" w:type="pct"/>
            <w:gridSpan w:val="2"/>
            <w:vAlign w:val="bottom"/>
          </w:tcPr>
          <w:p w14:paraId="73F3FEA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64,294,528</w:t>
            </w:r>
          </w:p>
          <w:p w14:paraId="727E30C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4,777,248</w:t>
            </w:r>
          </w:p>
        </w:tc>
        <w:tc>
          <w:tcPr>
            <w:tcW w:w="334" w:type="pct"/>
            <w:vAlign w:val="bottom"/>
          </w:tcPr>
          <w:p w14:paraId="6E230F5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7,600,000</w:t>
            </w:r>
          </w:p>
          <w:p w14:paraId="5210B24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- 7,600,000</w:t>
            </w:r>
          </w:p>
        </w:tc>
        <w:tc>
          <w:tcPr>
            <w:tcW w:w="334" w:type="pct"/>
            <w:vAlign w:val="bottom"/>
          </w:tcPr>
          <w:p w14:paraId="6595469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76,763,908</w:t>
            </w:r>
          </w:p>
          <w:p w14:paraId="2AC2943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9,584,172</w:t>
            </w:r>
          </w:p>
        </w:tc>
        <w:tc>
          <w:tcPr>
            <w:tcW w:w="334" w:type="pct"/>
            <w:vAlign w:val="bottom"/>
          </w:tcPr>
          <w:p w14:paraId="05BC7E5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B467A5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9D0F73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0A899A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F1B56A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6D7834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4D33ED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71F6D7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BB8400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2,205,094</w:t>
            </w:r>
          </w:p>
          <w:p w14:paraId="667C604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16,421</w:t>
            </w:r>
          </w:p>
        </w:tc>
        <w:tc>
          <w:tcPr>
            <w:tcW w:w="334" w:type="pct"/>
            <w:vAlign w:val="bottom"/>
          </w:tcPr>
          <w:p w14:paraId="4C86254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64,294,528</w:t>
            </w:r>
          </w:p>
          <w:p w14:paraId="515142C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4,777,248</w:t>
            </w:r>
          </w:p>
        </w:tc>
        <w:tc>
          <w:tcPr>
            <w:tcW w:w="334" w:type="pct"/>
            <w:vAlign w:val="bottom"/>
          </w:tcPr>
          <w:p w14:paraId="357B9D4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7,600,000</w:t>
            </w:r>
          </w:p>
          <w:p w14:paraId="624E074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- 7,600,000</w:t>
            </w:r>
          </w:p>
        </w:tc>
        <w:tc>
          <w:tcPr>
            <w:tcW w:w="334" w:type="pct"/>
            <w:vAlign w:val="bottom"/>
          </w:tcPr>
          <w:p w14:paraId="667A487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76,763,908</w:t>
            </w:r>
          </w:p>
          <w:p w14:paraId="7C3B125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9,584,172</w:t>
            </w:r>
          </w:p>
        </w:tc>
      </w:tr>
      <w:tr w:rsidR="00ED1ED9" w14:paraId="28A13D11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5CCEE398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108－113</w:t>
            </w:r>
          </w:p>
        </w:tc>
        <w:tc>
          <w:tcPr>
            <w:tcW w:w="473" w:type="pct"/>
            <w:vAlign w:val="center"/>
          </w:tcPr>
          <w:p w14:paraId="07FE2F37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57" w:type="pct"/>
            <w:vAlign w:val="bottom"/>
          </w:tcPr>
          <w:p w14:paraId="3D660CA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907,286,169</w:t>
            </w:r>
          </w:p>
          <w:p w14:paraId="0EFF201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121,873,023</w:t>
            </w:r>
          </w:p>
        </w:tc>
        <w:tc>
          <w:tcPr>
            <w:tcW w:w="334" w:type="pct"/>
            <w:vAlign w:val="bottom"/>
          </w:tcPr>
          <w:p w14:paraId="6C7E83D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39,616,617</w:t>
            </w:r>
          </w:p>
          <w:p w14:paraId="4C93DFF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21,821,058</w:t>
            </w:r>
          </w:p>
        </w:tc>
        <w:tc>
          <w:tcPr>
            <w:tcW w:w="334" w:type="pct"/>
            <w:gridSpan w:val="2"/>
            <w:vAlign w:val="bottom"/>
          </w:tcPr>
          <w:p w14:paraId="6004B88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495,786,972</w:t>
            </w:r>
          </w:p>
          <w:p w14:paraId="30275DF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10,098,313</w:t>
            </w:r>
          </w:p>
        </w:tc>
        <w:tc>
          <w:tcPr>
            <w:tcW w:w="334" w:type="pct"/>
            <w:vAlign w:val="bottom"/>
          </w:tcPr>
          <w:p w14:paraId="714DC26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67,988,722</w:t>
            </w:r>
          </w:p>
          <w:p w14:paraId="4F2796D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- 67,988,722</w:t>
            </w:r>
          </w:p>
        </w:tc>
        <w:tc>
          <w:tcPr>
            <w:tcW w:w="334" w:type="pct"/>
            <w:vAlign w:val="bottom"/>
          </w:tcPr>
          <w:p w14:paraId="3CD1F97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439,871,302</w:t>
            </w:r>
          </w:p>
          <w:p w14:paraId="5E5D0C4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21,964,930</w:t>
            </w:r>
          </w:p>
        </w:tc>
        <w:tc>
          <w:tcPr>
            <w:tcW w:w="334" w:type="pct"/>
            <w:vAlign w:val="bottom"/>
          </w:tcPr>
          <w:p w14:paraId="32ACA76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8,545,170</w:t>
            </w:r>
          </w:p>
          <w:p w14:paraId="24A0042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9CCE45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46023E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74E80B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9AD4CA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863019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- 8,545,170</w:t>
            </w:r>
          </w:p>
          <w:p w14:paraId="2940733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890E6C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48,161,787</w:t>
            </w:r>
          </w:p>
          <w:p w14:paraId="59F1A24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21,821,058</w:t>
            </w:r>
          </w:p>
        </w:tc>
        <w:tc>
          <w:tcPr>
            <w:tcW w:w="334" w:type="pct"/>
            <w:vAlign w:val="bottom"/>
          </w:tcPr>
          <w:p w14:paraId="25EA622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495,786,972</w:t>
            </w:r>
          </w:p>
          <w:p w14:paraId="2BC4DB3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10,098,313</w:t>
            </w:r>
          </w:p>
        </w:tc>
        <w:tc>
          <w:tcPr>
            <w:tcW w:w="334" w:type="pct"/>
            <w:vAlign w:val="bottom"/>
          </w:tcPr>
          <w:p w14:paraId="3A19E34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67,988,722</w:t>
            </w:r>
          </w:p>
          <w:p w14:paraId="0E30298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- 67,988,722</w:t>
            </w:r>
          </w:p>
        </w:tc>
        <w:tc>
          <w:tcPr>
            <w:tcW w:w="334" w:type="pct"/>
            <w:vAlign w:val="bottom"/>
          </w:tcPr>
          <w:p w14:paraId="68B4FB2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431,326,132</w:t>
            </w:r>
          </w:p>
          <w:p w14:paraId="0212DC7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21,964,930</w:t>
            </w:r>
          </w:p>
        </w:tc>
      </w:tr>
      <w:tr w:rsidR="00ED1ED9" w14:paraId="754737B4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4CB07B9C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97－113</w:t>
            </w:r>
          </w:p>
        </w:tc>
        <w:tc>
          <w:tcPr>
            <w:tcW w:w="473" w:type="pct"/>
            <w:vAlign w:val="center"/>
          </w:tcPr>
          <w:p w14:paraId="2982F6A0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57" w:type="pct"/>
            <w:vAlign w:val="bottom"/>
          </w:tcPr>
          <w:p w14:paraId="203C21A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251,197,801</w:t>
            </w:r>
          </w:p>
          <w:p w14:paraId="3DE2FE9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198,286,862</w:t>
            </w:r>
          </w:p>
        </w:tc>
        <w:tc>
          <w:tcPr>
            <w:tcW w:w="334" w:type="pct"/>
            <w:vAlign w:val="bottom"/>
          </w:tcPr>
          <w:p w14:paraId="484DF6A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10,878,897</w:t>
            </w:r>
          </w:p>
          <w:p w14:paraId="71FBE13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572,070</w:t>
            </w:r>
          </w:p>
        </w:tc>
        <w:tc>
          <w:tcPr>
            <w:tcW w:w="334" w:type="pct"/>
            <w:gridSpan w:val="2"/>
            <w:vAlign w:val="bottom"/>
          </w:tcPr>
          <w:p w14:paraId="66FC13E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140,611,628</w:t>
            </w:r>
          </w:p>
          <w:p w14:paraId="6F94A12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39,293,088</w:t>
            </w:r>
          </w:p>
        </w:tc>
        <w:tc>
          <w:tcPr>
            <w:tcW w:w="334" w:type="pct"/>
            <w:vAlign w:val="bottom"/>
          </w:tcPr>
          <w:p w14:paraId="33F6D79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82,841,291</w:t>
            </w:r>
          </w:p>
          <w:p w14:paraId="1FB8A85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- 82,841,291</w:t>
            </w:r>
          </w:p>
        </w:tc>
        <w:tc>
          <w:tcPr>
            <w:tcW w:w="334" w:type="pct"/>
            <w:vAlign w:val="bottom"/>
          </w:tcPr>
          <w:p w14:paraId="0A1E390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182,548,567</w:t>
            </w:r>
          </w:p>
          <w:p w14:paraId="447F1A0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75,580,413</w:t>
            </w:r>
          </w:p>
        </w:tc>
        <w:tc>
          <w:tcPr>
            <w:tcW w:w="334" w:type="pct"/>
            <w:vAlign w:val="bottom"/>
          </w:tcPr>
          <w:p w14:paraId="5B15B5B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AE8F20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59A4B3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B435D7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265365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FE32DA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95A5AE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A5DE22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EB8C4D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10,878,897</w:t>
            </w:r>
          </w:p>
          <w:p w14:paraId="3165009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572,070</w:t>
            </w:r>
          </w:p>
        </w:tc>
        <w:tc>
          <w:tcPr>
            <w:tcW w:w="334" w:type="pct"/>
            <w:vAlign w:val="bottom"/>
          </w:tcPr>
          <w:p w14:paraId="0AD4847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140,611,628</w:t>
            </w:r>
          </w:p>
          <w:p w14:paraId="15E97F8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39,293,088</w:t>
            </w:r>
          </w:p>
        </w:tc>
        <w:tc>
          <w:tcPr>
            <w:tcW w:w="334" w:type="pct"/>
            <w:vAlign w:val="bottom"/>
          </w:tcPr>
          <w:p w14:paraId="39CE126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82,841,291</w:t>
            </w:r>
          </w:p>
          <w:p w14:paraId="31A56B7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- 82,841,291</w:t>
            </w:r>
          </w:p>
        </w:tc>
        <w:tc>
          <w:tcPr>
            <w:tcW w:w="334" w:type="pct"/>
            <w:vAlign w:val="bottom"/>
          </w:tcPr>
          <w:p w14:paraId="321775F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182,548,567</w:t>
            </w:r>
          </w:p>
          <w:p w14:paraId="49163DA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75,580,413</w:t>
            </w:r>
          </w:p>
        </w:tc>
      </w:tr>
      <w:tr w:rsidR="00ED1ED9" w14:paraId="78EFA398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4830FC03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/>
                <w:noProof/>
                <w:spacing w:val="-20"/>
                <w:sz w:val="20"/>
              </w:rPr>
              <w:t>113</w:t>
            </w:r>
          </w:p>
        </w:tc>
        <w:tc>
          <w:tcPr>
            <w:tcW w:w="473" w:type="pct"/>
            <w:vAlign w:val="center"/>
          </w:tcPr>
          <w:p w14:paraId="1A40D03D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57" w:type="pct"/>
            <w:vAlign w:val="bottom"/>
          </w:tcPr>
          <w:p w14:paraId="4381832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1,272,322</w:t>
            </w:r>
          </w:p>
          <w:p w14:paraId="5A909A6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88110B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A6B943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vAlign w:val="bottom"/>
          </w:tcPr>
          <w:p w14:paraId="5C21404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1,272,322</w:t>
            </w:r>
          </w:p>
          <w:p w14:paraId="02AB657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45F79B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DCE31C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A57D81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70A38E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E36FA5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E2EF3C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A4B3C7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35C526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7D27F8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17341C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DAF19B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179E0E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BB53DD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312C8C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2AD92C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1,272,322</w:t>
            </w:r>
          </w:p>
          <w:p w14:paraId="47E481F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45B620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0CCC3A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A7B4D2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74B25A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D1ED9" w14:paraId="0A9B666C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1C640611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112－113</w:t>
            </w:r>
          </w:p>
        </w:tc>
        <w:tc>
          <w:tcPr>
            <w:tcW w:w="473" w:type="pct"/>
            <w:vAlign w:val="center"/>
          </w:tcPr>
          <w:p w14:paraId="444979CA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57" w:type="pct"/>
            <w:vAlign w:val="bottom"/>
          </w:tcPr>
          <w:p w14:paraId="51D21C6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119,154,468</w:t>
            </w:r>
          </w:p>
          <w:p w14:paraId="0497F24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10,482,827</w:t>
            </w:r>
          </w:p>
        </w:tc>
        <w:tc>
          <w:tcPr>
            <w:tcW w:w="334" w:type="pct"/>
            <w:vAlign w:val="bottom"/>
          </w:tcPr>
          <w:p w14:paraId="543698B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7,157,193</w:t>
            </w:r>
          </w:p>
          <w:p w14:paraId="4D8D4ED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130,694</w:t>
            </w:r>
          </w:p>
        </w:tc>
        <w:tc>
          <w:tcPr>
            <w:tcW w:w="334" w:type="pct"/>
            <w:gridSpan w:val="2"/>
            <w:vAlign w:val="bottom"/>
          </w:tcPr>
          <w:p w14:paraId="4115737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62,159,275</w:t>
            </w:r>
          </w:p>
          <w:p w14:paraId="6EFB069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4,172,236</w:t>
            </w:r>
          </w:p>
        </w:tc>
        <w:tc>
          <w:tcPr>
            <w:tcW w:w="334" w:type="pct"/>
            <w:vAlign w:val="bottom"/>
          </w:tcPr>
          <w:p w14:paraId="2F3822A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7960DD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29E2BF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49,838,000</w:t>
            </w:r>
          </w:p>
          <w:p w14:paraId="3909F01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6,179,897</w:t>
            </w:r>
          </w:p>
        </w:tc>
        <w:tc>
          <w:tcPr>
            <w:tcW w:w="334" w:type="pct"/>
            <w:vAlign w:val="bottom"/>
          </w:tcPr>
          <w:p w14:paraId="4D4D375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651D8C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CF63D0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D8F531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E73594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A3483A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BABAAE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3C86F2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B5E1CF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7,157,193</w:t>
            </w:r>
          </w:p>
          <w:p w14:paraId="64890C3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130,694</w:t>
            </w:r>
          </w:p>
        </w:tc>
        <w:tc>
          <w:tcPr>
            <w:tcW w:w="334" w:type="pct"/>
            <w:vAlign w:val="bottom"/>
          </w:tcPr>
          <w:p w14:paraId="78A74D1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62,159,275</w:t>
            </w:r>
          </w:p>
          <w:p w14:paraId="454619E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4,172,236</w:t>
            </w:r>
          </w:p>
        </w:tc>
        <w:tc>
          <w:tcPr>
            <w:tcW w:w="334" w:type="pct"/>
            <w:vAlign w:val="bottom"/>
          </w:tcPr>
          <w:p w14:paraId="2D5D11D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681DA7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EA6E90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49,838,000</w:t>
            </w:r>
          </w:p>
          <w:p w14:paraId="0445F38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6,179,897</w:t>
            </w:r>
          </w:p>
        </w:tc>
      </w:tr>
      <w:tr w:rsidR="00ED1ED9" w14:paraId="1FD9639D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06B4E673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/>
                <w:noProof/>
                <w:spacing w:val="-20"/>
                <w:sz w:val="20"/>
              </w:rPr>
              <w:t>113</w:t>
            </w:r>
          </w:p>
        </w:tc>
        <w:tc>
          <w:tcPr>
            <w:tcW w:w="473" w:type="pct"/>
            <w:vAlign w:val="center"/>
          </w:tcPr>
          <w:p w14:paraId="64F97981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357" w:type="pct"/>
            <w:vAlign w:val="bottom"/>
          </w:tcPr>
          <w:p w14:paraId="51B73EC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4,994,431</w:t>
            </w:r>
          </w:p>
          <w:p w14:paraId="7DEF335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1,000,000</w:t>
            </w:r>
          </w:p>
        </w:tc>
        <w:tc>
          <w:tcPr>
            <w:tcW w:w="334" w:type="pct"/>
            <w:vAlign w:val="bottom"/>
          </w:tcPr>
          <w:p w14:paraId="5C92CBB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50,428</w:t>
            </w:r>
          </w:p>
          <w:p w14:paraId="069EA77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169,000</w:t>
            </w:r>
          </w:p>
        </w:tc>
        <w:tc>
          <w:tcPr>
            <w:tcW w:w="334" w:type="pct"/>
            <w:gridSpan w:val="2"/>
            <w:vAlign w:val="bottom"/>
          </w:tcPr>
          <w:p w14:paraId="0F8B549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4,944,003</w:t>
            </w:r>
          </w:p>
          <w:p w14:paraId="6F395FA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831,000</w:t>
            </w:r>
          </w:p>
        </w:tc>
        <w:tc>
          <w:tcPr>
            <w:tcW w:w="334" w:type="pct"/>
            <w:vAlign w:val="bottom"/>
          </w:tcPr>
          <w:p w14:paraId="07175CF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6572F2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9B8AB7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C967B8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40CA8C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4B4AF5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2B87C6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A8900F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4F6C82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A68E0B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48101C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42E058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497353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50,428</w:t>
            </w:r>
          </w:p>
          <w:p w14:paraId="67E1F7D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169,000</w:t>
            </w:r>
          </w:p>
        </w:tc>
        <w:tc>
          <w:tcPr>
            <w:tcW w:w="334" w:type="pct"/>
            <w:vAlign w:val="bottom"/>
          </w:tcPr>
          <w:p w14:paraId="62ECEF9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4,944,003</w:t>
            </w:r>
          </w:p>
          <w:p w14:paraId="36B0EF9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831,000</w:t>
            </w:r>
          </w:p>
        </w:tc>
        <w:tc>
          <w:tcPr>
            <w:tcW w:w="334" w:type="pct"/>
            <w:vAlign w:val="bottom"/>
          </w:tcPr>
          <w:p w14:paraId="3CE53FD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1CFD55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D38D64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8805F6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D1ED9" w14:paraId="2DF2829B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71CF4C68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111－113</w:t>
            </w:r>
          </w:p>
        </w:tc>
        <w:tc>
          <w:tcPr>
            <w:tcW w:w="473" w:type="pct"/>
            <w:vAlign w:val="center"/>
          </w:tcPr>
          <w:p w14:paraId="38B331D6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57" w:type="pct"/>
            <w:vAlign w:val="bottom"/>
          </w:tcPr>
          <w:p w14:paraId="4D8BA28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12,763,270</w:t>
            </w:r>
          </w:p>
          <w:p w14:paraId="00E7E3D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39,420,452</w:t>
            </w:r>
          </w:p>
        </w:tc>
        <w:tc>
          <w:tcPr>
            <w:tcW w:w="334" w:type="pct"/>
            <w:vAlign w:val="bottom"/>
          </w:tcPr>
          <w:p w14:paraId="5B1BDF0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5,842,133</w:t>
            </w:r>
          </w:p>
          <w:p w14:paraId="574722E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11,661,260</w:t>
            </w:r>
          </w:p>
        </w:tc>
        <w:tc>
          <w:tcPr>
            <w:tcW w:w="334" w:type="pct"/>
            <w:gridSpan w:val="2"/>
            <w:vAlign w:val="bottom"/>
          </w:tcPr>
          <w:p w14:paraId="5F12A85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3,121,641</w:t>
            </w:r>
          </w:p>
          <w:p w14:paraId="69D038A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24,893,401</w:t>
            </w:r>
          </w:p>
        </w:tc>
        <w:tc>
          <w:tcPr>
            <w:tcW w:w="334" w:type="pct"/>
            <w:vAlign w:val="bottom"/>
          </w:tcPr>
          <w:p w14:paraId="741ABAA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077A44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8E5611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3,799,496</w:t>
            </w:r>
          </w:p>
          <w:p w14:paraId="22CAF63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2,865,791</w:t>
            </w:r>
          </w:p>
        </w:tc>
        <w:tc>
          <w:tcPr>
            <w:tcW w:w="334" w:type="pct"/>
            <w:vAlign w:val="bottom"/>
          </w:tcPr>
          <w:p w14:paraId="5F5478A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6A6060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A42D09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049806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ECFF52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AFD2ED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DFBAF9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B8D50B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75E29F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5,842,133</w:t>
            </w:r>
          </w:p>
          <w:p w14:paraId="627CA61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11,661,260</w:t>
            </w:r>
          </w:p>
        </w:tc>
        <w:tc>
          <w:tcPr>
            <w:tcW w:w="334" w:type="pct"/>
            <w:vAlign w:val="bottom"/>
          </w:tcPr>
          <w:p w14:paraId="62FCDDD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3,121,641</w:t>
            </w:r>
          </w:p>
          <w:p w14:paraId="19D7ED0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24,893,401</w:t>
            </w:r>
          </w:p>
        </w:tc>
        <w:tc>
          <w:tcPr>
            <w:tcW w:w="334" w:type="pct"/>
            <w:vAlign w:val="bottom"/>
          </w:tcPr>
          <w:p w14:paraId="0BAE0B6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EF835A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32FFDB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3,799,496</w:t>
            </w:r>
          </w:p>
          <w:p w14:paraId="63256DC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2,865,791</w:t>
            </w:r>
          </w:p>
        </w:tc>
      </w:tr>
      <w:tr w:rsidR="00ED1ED9" w14:paraId="49DA90F3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4B894E13" w14:textId="77777777" w:rsidR="00ED1ED9" w:rsidRPr="0056503D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pacing w:val="-20"/>
                <w:sz w:val="20"/>
              </w:rPr>
            </w:pPr>
            <w:r w:rsidRPr="0056503D">
              <w:rPr>
                <w:rFonts w:ascii="新細明體" w:hAnsi="新細明體" w:hint="eastAsia"/>
                <w:noProof/>
                <w:spacing w:val="-20"/>
                <w:sz w:val="20"/>
              </w:rPr>
              <w:t>88－113</w:t>
            </w:r>
          </w:p>
        </w:tc>
        <w:tc>
          <w:tcPr>
            <w:tcW w:w="473" w:type="pct"/>
            <w:vAlign w:val="center"/>
          </w:tcPr>
          <w:p w14:paraId="6D84F99A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57" w:type="pct"/>
            <w:vAlign w:val="bottom"/>
          </w:tcPr>
          <w:p w14:paraId="21688CD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389,814,216</w:t>
            </w:r>
          </w:p>
          <w:p w14:paraId="42EF222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14,111,427</w:t>
            </w:r>
          </w:p>
        </w:tc>
        <w:tc>
          <w:tcPr>
            <w:tcW w:w="334" w:type="pct"/>
            <w:vAlign w:val="bottom"/>
          </w:tcPr>
          <w:p w14:paraId="6AFD8E5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7,383,434</w:t>
            </w:r>
          </w:p>
          <w:p w14:paraId="1C4AF34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vAlign w:val="bottom"/>
          </w:tcPr>
          <w:p w14:paraId="0263C9E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267,812,610</w:t>
            </w:r>
          </w:p>
          <w:p w14:paraId="4944837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12,245,073</w:t>
            </w:r>
          </w:p>
        </w:tc>
        <w:tc>
          <w:tcPr>
            <w:tcW w:w="334" w:type="pct"/>
            <w:vAlign w:val="bottom"/>
          </w:tcPr>
          <w:p w14:paraId="64747E6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422A7F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092611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114,618,172</w:t>
            </w:r>
          </w:p>
          <w:p w14:paraId="2AA33ED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1,866,354</w:t>
            </w:r>
          </w:p>
        </w:tc>
        <w:tc>
          <w:tcPr>
            <w:tcW w:w="334" w:type="pct"/>
            <w:vAlign w:val="bottom"/>
          </w:tcPr>
          <w:p w14:paraId="53AF952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1F8DB9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30D306F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C07E07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53B6D1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3D5750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EF8888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F9A993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8F44AE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7,383,434</w:t>
            </w:r>
          </w:p>
          <w:p w14:paraId="6EE9CEF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AB6A8A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267,812,610</w:t>
            </w:r>
          </w:p>
          <w:p w14:paraId="6C7132D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12,245,073</w:t>
            </w:r>
          </w:p>
        </w:tc>
        <w:tc>
          <w:tcPr>
            <w:tcW w:w="334" w:type="pct"/>
            <w:vAlign w:val="bottom"/>
          </w:tcPr>
          <w:p w14:paraId="4DB8149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9FB68A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CE9DF07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114,618,172</w:t>
            </w:r>
          </w:p>
          <w:p w14:paraId="231DD0A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1,866,354</w:t>
            </w:r>
          </w:p>
        </w:tc>
      </w:tr>
      <w:tr w:rsidR="00ED1ED9" w14:paraId="47CCD2ED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60F7A4E6" w14:textId="77777777" w:rsidR="00ED1ED9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67427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473" w:type="pct"/>
            <w:vAlign w:val="center"/>
          </w:tcPr>
          <w:p w14:paraId="177DF79B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357" w:type="pct"/>
            <w:vAlign w:val="bottom"/>
          </w:tcPr>
          <w:p w14:paraId="5690A5F0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300,000</w:t>
            </w:r>
          </w:p>
          <w:p w14:paraId="063ABD9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1688BFD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734A7D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vAlign w:val="bottom"/>
          </w:tcPr>
          <w:p w14:paraId="5A1701C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300,000</w:t>
            </w:r>
          </w:p>
          <w:p w14:paraId="3FABE4A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06F4E0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91061D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5485668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CBABCC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42E81A0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D3C015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20C75A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30A0B4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035EFEC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E5FFDC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39819C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D20E631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622BC0F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39785E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26F98AAC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300,000</w:t>
            </w:r>
          </w:p>
          <w:p w14:paraId="4E49BD74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7DF5E43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D41842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vAlign w:val="bottom"/>
          </w:tcPr>
          <w:p w14:paraId="3577820B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44C4AA7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ED1ED9" w14:paraId="4BC0D3BB" w14:textId="77777777" w:rsidTr="00EA06F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58" w:type="pct"/>
            <w:vAlign w:val="center"/>
          </w:tcPr>
          <w:p w14:paraId="17C4A850" w14:textId="77777777" w:rsidR="00ED1ED9" w:rsidRDefault="00ED1ED9" w:rsidP="0056503D">
            <w:pPr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  <w:r w:rsidRPr="0067427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473" w:type="pct"/>
            <w:vAlign w:val="center"/>
          </w:tcPr>
          <w:p w14:paraId="6E79D336" w14:textId="77777777" w:rsidR="00ED1ED9" w:rsidRDefault="00ED1ED9" w:rsidP="0056503D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7427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57" w:type="pct"/>
            <w:vAlign w:val="bottom"/>
          </w:tcPr>
          <w:p w14:paraId="52A8A9C4" w14:textId="77777777" w:rsidR="00ED1ED9" w:rsidRPr="0056503D" w:rsidRDefault="00ED1ED9" w:rsidP="008417C1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13,416,568</w:t>
            </w:r>
          </w:p>
          <w:p w14:paraId="6ECD4A46" w14:textId="77777777" w:rsidR="00ED1ED9" w:rsidRDefault="00ED1ED9" w:rsidP="008417C1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13,736,327</w:t>
            </w:r>
          </w:p>
          <w:p w14:paraId="2B859474" w14:textId="09C53D4C" w:rsidR="008417C1" w:rsidRPr="008417C1" w:rsidRDefault="008417C1" w:rsidP="008417C1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2"/>
                <w:szCs w:val="2"/>
              </w:rPr>
            </w:pPr>
          </w:p>
        </w:tc>
        <w:tc>
          <w:tcPr>
            <w:tcW w:w="334" w:type="pct"/>
            <w:vAlign w:val="bottom"/>
          </w:tcPr>
          <w:p w14:paraId="3E9CEE39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56BD08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vAlign w:val="bottom"/>
          </w:tcPr>
          <w:p w14:paraId="342ACFDD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12,920,873</w:t>
            </w:r>
          </w:p>
          <w:p w14:paraId="155368F0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14,355</w:t>
            </w:r>
          </w:p>
          <w:p w14:paraId="69751372" w14:textId="1E393FDB" w:rsidR="00887AD9" w:rsidRPr="00887AD9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4"/>
                <w:szCs w:val="4"/>
              </w:rPr>
            </w:pPr>
          </w:p>
        </w:tc>
        <w:tc>
          <w:tcPr>
            <w:tcW w:w="334" w:type="pct"/>
            <w:vAlign w:val="bottom"/>
          </w:tcPr>
          <w:p w14:paraId="4B77E52A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13,721,972</w:t>
            </w:r>
          </w:p>
          <w:p w14:paraId="7D44CD26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- 13,721,972</w:t>
            </w:r>
          </w:p>
          <w:p w14:paraId="519F538C" w14:textId="31D61733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6855132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14,217,667</w:t>
            </w:r>
          </w:p>
          <w:p w14:paraId="5669209E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2CC8B39" w14:textId="6BCDEF7B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1C05CB3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0FAE5D2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25510D90" w14:textId="09BF7512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31822355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33CED52A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8923B6F" w14:textId="599E9534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4CFEFD12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485E754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6D3F7D05" w14:textId="4F622DDA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37AC0EB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6071A48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5EBD83E1" w14:textId="20FF87BD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2779432E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1E7CDD9F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7212F986" w14:textId="5C96C127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5CFB8443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12,920,873</w:t>
            </w:r>
          </w:p>
          <w:p w14:paraId="730D3D8F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14,355</w:t>
            </w:r>
          </w:p>
          <w:p w14:paraId="380DDE79" w14:textId="1A2E089D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071CA386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13,721,972</w:t>
            </w:r>
          </w:p>
          <w:p w14:paraId="7D18A62A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- 13,721,972</w:t>
            </w:r>
          </w:p>
          <w:p w14:paraId="70B9FDCE" w14:textId="5967C5B5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  <w:tc>
          <w:tcPr>
            <w:tcW w:w="334" w:type="pct"/>
            <w:vAlign w:val="bottom"/>
          </w:tcPr>
          <w:p w14:paraId="2A4AB588" w14:textId="77777777" w:rsidR="00ED1ED9" w:rsidRPr="0056503D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14,217,667</w:t>
            </w:r>
          </w:p>
          <w:p w14:paraId="6FE1F8AA" w14:textId="77777777" w:rsidR="00ED1ED9" w:rsidRDefault="00ED1ED9" w:rsidP="0056503D">
            <w:pPr>
              <w:spacing w:line="200" w:lineRule="exact"/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56503D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  <w:p w14:paraId="0F22F940" w14:textId="17C4B1B4" w:rsidR="00887AD9" w:rsidRPr="0056503D" w:rsidRDefault="00887AD9" w:rsidP="00887AD9">
            <w:pPr>
              <w:spacing w:line="60" w:lineRule="exact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</w:p>
        </w:tc>
      </w:tr>
    </w:tbl>
    <w:p w14:paraId="346236DB" w14:textId="77777777" w:rsidR="00D867AC" w:rsidRPr="00B83937" w:rsidRDefault="00D867AC" w:rsidP="0056503D">
      <w:pPr>
        <w:spacing w:line="280" w:lineRule="exact"/>
        <w:ind w:right="414"/>
        <w:rPr>
          <w:rFonts w:eastAsia="標楷體"/>
          <w:sz w:val="4"/>
          <w:szCs w:val="4"/>
        </w:rPr>
      </w:pPr>
    </w:p>
    <w:sectPr w:rsidR="00D867AC" w:rsidRPr="00B83937" w:rsidSect="00EA06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D6862" w14:textId="77777777" w:rsidR="00ED1ED9" w:rsidRDefault="00ED1ED9">
      <w:r>
        <w:separator/>
      </w:r>
    </w:p>
  </w:endnote>
  <w:endnote w:type="continuationSeparator" w:id="0">
    <w:p w14:paraId="122F2557" w14:textId="77777777" w:rsidR="00ED1ED9" w:rsidRDefault="00ED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D464" w14:textId="77777777" w:rsidR="00F17DA7" w:rsidRDefault="00F17DA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43A36" w14:textId="77777777" w:rsidR="00F17DA7" w:rsidRDefault="00F17DA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62573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1FBE437D" w14:textId="1839DFCB" w:rsidR="00F17DA7" w:rsidRPr="00F17DA7" w:rsidRDefault="00F17DA7" w:rsidP="00F17DA7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941982">
          <w:rPr>
            <w:rFonts w:ascii="標楷體" w:eastAsia="標楷體" w:hAnsi="標楷體" w:hint="eastAsia"/>
            <w:sz w:val="24"/>
            <w:szCs w:val="24"/>
          </w:rPr>
          <w:t>13－</w:t>
        </w:r>
        <w:r w:rsidRPr="00941982">
          <w:rPr>
            <w:rFonts w:ascii="標楷體" w:eastAsia="標楷體" w:hAnsi="標楷體"/>
            <w:sz w:val="24"/>
            <w:szCs w:val="24"/>
          </w:rPr>
          <w:fldChar w:fldCharType="begin"/>
        </w:r>
        <w:r w:rsidRPr="00941982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941982">
          <w:rPr>
            <w:rFonts w:ascii="標楷體" w:eastAsia="標楷體" w:hAnsi="標楷體"/>
            <w:sz w:val="24"/>
            <w:szCs w:val="24"/>
          </w:rPr>
          <w:fldChar w:fldCharType="separate"/>
        </w:r>
        <w:r>
          <w:rPr>
            <w:rFonts w:ascii="標楷體" w:eastAsia="標楷體" w:hAnsi="標楷體"/>
            <w:sz w:val="24"/>
            <w:szCs w:val="24"/>
          </w:rPr>
          <w:t>1</w:t>
        </w:r>
        <w:r w:rsidRPr="00941982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F3325" w14:textId="77777777" w:rsidR="00ED1ED9" w:rsidRDefault="00ED1ED9">
      <w:r>
        <w:separator/>
      </w:r>
    </w:p>
  </w:footnote>
  <w:footnote w:type="continuationSeparator" w:id="0">
    <w:p w14:paraId="15BEA270" w14:textId="77777777" w:rsidR="00ED1ED9" w:rsidRDefault="00ED1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6246D" w14:textId="77777777" w:rsidR="00F17DA7" w:rsidRDefault="00F17D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BBC8" w14:textId="309B0F00" w:rsidR="00D867AC" w:rsidRDefault="00E31EA0">
    <w:pPr>
      <w:jc w:val="center"/>
    </w:pPr>
    <w:r w:rsidRPr="00E31EA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31EA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E31EA0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E31EA0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E31EA0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7360" w14:textId="30DC6F3E" w:rsidR="00D867AC" w:rsidRPr="00F706B9" w:rsidRDefault="00E31EA0">
    <w:pPr>
      <w:jc w:val="center"/>
      <w:rPr>
        <w:rFonts w:ascii="標楷體" w:eastAsia="標楷體" w:hAnsi="標楷體"/>
        <w:b/>
        <w:sz w:val="36"/>
        <w:szCs w:val="36"/>
      </w:rPr>
    </w:pPr>
    <w:r w:rsidRPr="00F706B9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拾參</w:t>
    </w:r>
    <w:r w:rsidR="00B27658" w:rsidRPr="00F706B9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D867AC"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D867AC"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嘉義市</w:t>
    </w:r>
    <w:r w:rsidR="00D867AC"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總決算以前年度歲出</w:t>
    </w:r>
    <w:r w:rsidRPr="00F706B9">
      <w:rPr>
        <w:rFonts w:ascii="標楷體" w:eastAsia="標楷體" w:hAnsi="標楷體"/>
        <w:b/>
        <w:spacing w:val="60"/>
        <w:sz w:val="36"/>
        <w:szCs w:val="36"/>
        <w:u w:val="single"/>
      </w:rPr>
      <w:t>政事別</w:t>
    </w:r>
    <w:r w:rsidR="00D867AC"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轉入數決算審定</w:t>
    </w:r>
    <w:r w:rsidR="009D2E50"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</w:t>
    </w:r>
    <w:r w:rsidR="00D867AC" w:rsidRPr="00F706B9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ED9"/>
    <w:rsid w:val="0001712C"/>
    <w:rsid w:val="000A3326"/>
    <w:rsid w:val="000A70E0"/>
    <w:rsid w:val="001214FD"/>
    <w:rsid w:val="001A4B2C"/>
    <w:rsid w:val="003F092B"/>
    <w:rsid w:val="004E0B7F"/>
    <w:rsid w:val="0056503D"/>
    <w:rsid w:val="00734FFE"/>
    <w:rsid w:val="00775C5D"/>
    <w:rsid w:val="008417C1"/>
    <w:rsid w:val="00887AD9"/>
    <w:rsid w:val="008B0CCA"/>
    <w:rsid w:val="008E605A"/>
    <w:rsid w:val="009D2E50"/>
    <w:rsid w:val="00AA7593"/>
    <w:rsid w:val="00AB6EA1"/>
    <w:rsid w:val="00B27658"/>
    <w:rsid w:val="00B83937"/>
    <w:rsid w:val="00CE74C9"/>
    <w:rsid w:val="00D867AC"/>
    <w:rsid w:val="00E31EA0"/>
    <w:rsid w:val="00EA06FE"/>
    <w:rsid w:val="00EC414C"/>
    <w:rsid w:val="00ED19D3"/>
    <w:rsid w:val="00ED1ED9"/>
    <w:rsid w:val="00F17DA7"/>
    <w:rsid w:val="00F706B9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8C7FFB"/>
  <w15:chartTrackingRefBased/>
  <w15:docId w15:val="{07B592B0-ED34-4F5D-81D8-26C3E010F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17DA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lp9n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D8D6F-16DA-46A9-AFD1-8506B36A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4lp9n以前年度歲出決算審定表.dot</Template>
  <TotalTime>21</TotalTime>
  <Pages>1</Pages>
  <Words>797</Words>
  <Characters>2752</Characters>
  <Application>Microsoft Office Word</Application>
  <DocSecurity>0</DocSecurity>
  <Lines>22</Lines>
  <Paragraphs>7</Paragraphs>
  <ScaleCrop>false</ScaleCrop>
  <Company>N.A.O.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7</cp:revision>
  <cp:lastPrinted>2026-06-12T07:09:00Z</cp:lastPrinted>
  <dcterms:created xsi:type="dcterms:W3CDTF">2026-06-12T06:47:00Z</dcterms:created>
  <dcterms:modified xsi:type="dcterms:W3CDTF">2026-07-08T11:26:00Z</dcterms:modified>
</cp:coreProperties>
</file>