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351F" w14:textId="755A63CC" w:rsidR="00E010E0" w:rsidRPr="00C96769" w:rsidRDefault="00E010E0" w:rsidP="00E010E0">
      <w:pPr>
        <w:jc w:val="center"/>
        <w:rPr>
          <w:sz w:val="36"/>
          <w:szCs w:val="36"/>
        </w:rPr>
      </w:pPr>
      <w:r w:rsidRPr="00C96769">
        <w:rPr>
          <w:rFonts w:ascii="標楷體" w:eastAsia="標楷體" w:hint="eastAsia"/>
          <w:b/>
          <w:spacing w:val="60"/>
          <w:sz w:val="36"/>
          <w:szCs w:val="36"/>
          <w:u w:val="single"/>
        </w:rPr>
        <w:t>拾貳、中華民國</w:t>
      </w:r>
      <w:proofErr w:type="gramStart"/>
      <w:r w:rsidRPr="00C96769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11</w:t>
      </w:r>
      <w:r w:rsidR="00907B31">
        <w:rPr>
          <w:rFonts w:ascii="標楷體" w:eastAsia="標楷體" w:hAnsi="標楷體"/>
          <w:b/>
          <w:spacing w:val="60"/>
          <w:sz w:val="36"/>
          <w:szCs w:val="36"/>
          <w:u w:val="single"/>
        </w:rPr>
        <w:t>4</w:t>
      </w:r>
      <w:proofErr w:type="gramEnd"/>
      <w:r w:rsidRPr="00C96769">
        <w:rPr>
          <w:rFonts w:ascii="標楷體" w:eastAsia="標楷體" w:hint="eastAsia"/>
          <w:b/>
          <w:spacing w:val="60"/>
          <w:sz w:val="36"/>
          <w:szCs w:val="36"/>
          <w:u w:val="single"/>
        </w:rPr>
        <w:t>年度</w:t>
      </w:r>
      <w:r w:rsidRPr="00C96769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嘉義市</w:t>
      </w:r>
      <w:r w:rsidRPr="00C96769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總決算以前年度歲入來源別轉入數決算審定總表</w:t>
      </w:r>
    </w:p>
    <w:tbl>
      <w:tblPr>
        <w:tblpPr w:leftFromText="180" w:rightFromText="180" w:vertAnchor="text" w:horzAnchor="margin" w:tblpY="45"/>
        <w:tblW w:w="21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3"/>
        <w:gridCol w:w="352"/>
        <w:gridCol w:w="1987"/>
        <w:gridCol w:w="1452"/>
        <w:gridCol w:w="1453"/>
        <w:gridCol w:w="1453"/>
        <w:gridCol w:w="1453"/>
        <w:gridCol w:w="1453"/>
        <w:gridCol w:w="1453"/>
        <w:gridCol w:w="1453"/>
        <w:gridCol w:w="1453"/>
        <w:gridCol w:w="1453"/>
        <w:gridCol w:w="1453"/>
        <w:gridCol w:w="1453"/>
        <w:gridCol w:w="1453"/>
        <w:gridCol w:w="1453"/>
      </w:tblGrid>
      <w:tr w:rsidR="00E010E0" w14:paraId="56D57CF5" w14:textId="77777777" w:rsidTr="002B3254">
        <w:trPr>
          <w:cantSplit/>
          <w:trHeight w:val="270"/>
          <w:tblHeader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2CF71" w14:textId="77777777" w:rsidR="00E010E0" w:rsidRDefault="00E010E0" w:rsidP="002B3254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9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D082D" w14:textId="77777777" w:rsidR="00E010E0" w:rsidRDefault="00E010E0" w:rsidP="00E010E0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53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964B" w14:textId="77777777" w:rsidR="00E010E0" w:rsidRDefault="00E010E0" w:rsidP="00E010E0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E010E0" w14:paraId="0FEF65DA" w14:textId="77777777" w:rsidTr="002B3254">
        <w:trPr>
          <w:cantSplit/>
          <w:trHeight w:val="270"/>
          <w:tblHeader/>
        </w:trPr>
        <w:tc>
          <w:tcPr>
            <w:tcW w:w="613" w:type="dxa"/>
            <w:tcBorders>
              <w:top w:val="nil"/>
              <w:left w:val="nil"/>
              <w:right w:val="nil"/>
            </w:tcBorders>
            <w:vAlign w:val="center"/>
          </w:tcPr>
          <w:p w14:paraId="5727A84F" w14:textId="77777777" w:rsidR="00E010E0" w:rsidRDefault="00E010E0" w:rsidP="002B3254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97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770B6BE" w14:textId="77777777" w:rsidR="00E010E0" w:rsidRDefault="00E010E0" w:rsidP="00E010E0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3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A1F5AE9" w14:textId="77777777" w:rsidR="00E010E0" w:rsidRDefault="00E010E0" w:rsidP="00E010E0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E010E0" w14:paraId="172E0C05" w14:textId="77777777" w:rsidTr="00E010E0">
        <w:trPr>
          <w:cantSplit/>
          <w:tblHeader/>
        </w:trPr>
        <w:tc>
          <w:tcPr>
            <w:tcW w:w="965" w:type="dxa"/>
            <w:gridSpan w:val="2"/>
            <w:vMerge w:val="restart"/>
            <w:tcBorders>
              <w:left w:val="nil"/>
            </w:tcBorders>
            <w:vAlign w:val="center"/>
          </w:tcPr>
          <w:p w14:paraId="6E23216D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87" w:type="dxa"/>
            <w:vMerge w:val="restart"/>
            <w:tcBorders>
              <w:left w:val="nil"/>
            </w:tcBorders>
            <w:vAlign w:val="center"/>
          </w:tcPr>
          <w:p w14:paraId="54C64C8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52" w:type="dxa"/>
            <w:vMerge w:val="restart"/>
            <w:vAlign w:val="center"/>
          </w:tcPr>
          <w:p w14:paraId="5671DF15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12" w:type="dxa"/>
            <w:gridSpan w:val="4"/>
            <w:vAlign w:val="center"/>
          </w:tcPr>
          <w:p w14:paraId="698809E2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12" w:type="dxa"/>
            <w:gridSpan w:val="4"/>
            <w:vAlign w:val="center"/>
          </w:tcPr>
          <w:p w14:paraId="22F01A77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12" w:type="dxa"/>
            <w:gridSpan w:val="4"/>
            <w:tcBorders>
              <w:right w:val="nil"/>
            </w:tcBorders>
            <w:vAlign w:val="center"/>
          </w:tcPr>
          <w:p w14:paraId="70340844" w14:textId="77777777" w:rsidR="00E010E0" w:rsidRDefault="00E010E0" w:rsidP="00E010E0">
            <w:pPr>
              <w:ind w:leftChars="10" w:lef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E010E0" w14:paraId="24E53EEF" w14:textId="77777777" w:rsidTr="00E010E0">
        <w:trPr>
          <w:cantSplit/>
          <w:trHeight w:val="260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5C8FE445" w14:textId="77777777" w:rsidR="00E010E0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7" w:type="dxa"/>
            <w:vMerge/>
            <w:vAlign w:val="center"/>
          </w:tcPr>
          <w:p w14:paraId="17351DB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  <w:vMerge/>
            <w:vAlign w:val="center"/>
          </w:tcPr>
          <w:p w14:paraId="6BC17F25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3" w:type="dxa"/>
            <w:vAlign w:val="center"/>
          </w:tcPr>
          <w:p w14:paraId="793798D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3" w:type="dxa"/>
            <w:vAlign w:val="center"/>
          </w:tcPr>
          <w:p w14:paraId="64EF473F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3" w:type="dxa"/>
            <w:vAlign w:val="center"/>
          </w:tcPr>
          <w:p w14:paraId="4A8D1F5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3" w:type="dxa"/>
            <w:vAlign w:val="center"/>
          </w:tcPr>
          <w:p w14:paraId="22F741B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3" w:type="dxa"/>
            <w:vAlign w:val="center"/>
          </w:tcPr>
          <w:p w14:paraId="029FDFEC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3" w:type="dxa"/>
            <w:vAlign w:val="center"/>
          </w:tcPr>
          <w:p w14:paraId="4A5E1230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3" w:type="dxa"/>
            <w:vAlign w:val="center"/>
          </w:tcPr>
          <w:p w14:paraId="15EC90C9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3" w:type="dxa"/>
            <w:vAlign w:val="center"/>
          </w:tcPr>
          <w:p w14:paraId="2F7B353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3" w:type="dxa"/>
            <w:vAlign w:val="center"/>
          </w:tcPr>
          <w:p w14:paraId="24B5D37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3" w:type="dxa"/>
            <w:vAlign w:val="center"/>
          </w:tcPr>
          <w:p w14:paraId="6E7ECE40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11BB72C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5F2EE3C7" w14:textId="77777777" w:rsidR="00E010E0" w:rsidRDefault="00E010E0" w:rsidP="00E010E0">
            <w:pPr>
              <w:ind w:leftChars="10" w:lef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E010E0" w14:paraId="720C5ACC" w14:textId="77777777" w:rsidTr="00E010E0">
        <w:trPr>
          <w:cantSplit/>
          <w:trHeight w:val="128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09AC110C" w14:textId="77777777" w:rsidR="00E010E0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7" w:type="dxa"/>
            <w:vMerge/>
            <w:vAlign w:val="center"/>
          </w:tcPr>
          <w:p w14:paraId="2916B202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  <w:vAlign w:val="center"/>
          </w:tcPr>
          <w:p w14:paraId="66B7B67D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30E0C95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3A9969C5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2A7B8FDF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614B27AA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1B3D93CE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245C00A8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7891F70F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12BFE5F9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66E64E1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2C4F5B0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7B648AC9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5B2D4065" w14:textId="77777777" w:rsidR="00E010E0" w:rsidRDefault="00E010E0" w:rsidP="00E010E0">
            <w:pPr>
              <w:ind w:leftChars="10" w:lef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E010E0" w14:paraId="4FCB45FE" w14:textId="77777777" w:rsidTr="00E010E0">
        <w:trPr>
          <w:cantSplit/>
          <w:trHeight w:val="127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5F044AD4" w14:textId="77777777" w:rsidR="00E010E0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7" w:type="dxa"/>
            <w:vMerge/>
            <w:vAlign w:val="center"/>
          </w:tcPr>
          <w:p w14:paraId="42B797A2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  <w:vAlign w:val="center"/>
          </w:tcPr>
          <w:p w14:paraId="1840FBE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100D2697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638E1584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5CDC5EAA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0D288750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66DBBC9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16DEACFF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779F78B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3BE61823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0538B7AE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6BEB543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3E09CEA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194A3B22" w14:textId="77777777" w:rsidR="00E010E0" w:rsidRDefault="00E010E0" w:rsidP="00E010E0">
            <w:pPr>
              <w:ind w:leftChars="10" w:lef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010E0" w:rsidRPr="009D00BA" w14:paraId="7F6A2036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4448F56B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3DFBE309" w14:textId="77777777" w:rsidR="00E010E0" w:rsidRPr="00B83628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8362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341AFF5" w14:textId="5876062E" w:rsidR="00E010E0" w:rsidRPr="009D00BA" w:rsidRDefault="00907B31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2,573,370</w:t>
            </w: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673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0A07FBC3" w14:textId="2A83F815" w:rsidR="00E010E0" w:rsidRPr="009D00BA" w:rsidRDefault="00907B31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240</w:t>
            </w:r>
            <w:r w:rsidR="00C93493"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289</w:t>
            </w:r>
            <w:r w:rsidR="00C93493"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199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F520C54" w14:textId="44BF7609" w:rsidR="00E010E0" w:rsidRPr="009D00BA" w:rsidRDefault="00907B31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sz w:val="18"/>
                <w:szCs w:val="18"/>
              </w:rPr>
              <w:t>1</w:t>
            </w:r>
            <w:r w:rsidR="00C93493" w:rsidRPr="009D00BA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b/>
                <w:sz w:val="18"/>
                <w:szCs w:val="18"/>
              </w:rPr>
              <w:t>003</w:t>
            </w:r>
            <w:r w:rsidR="00C93493" w:rsidRPr="009D00BA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b/>
                <w:sz w:val="18"/>
                <w:szCs w:val="18"/>
              </w:rPr>
              <w:t>601</w:t>
            </w:r>
            <w:r w:rsidR="00C93493" w:rsidRPr="009D00BA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b/>
                <w:sz w:val="18"/>
                <w:szCs w:val="18"/>
              </w:rPr>
              <w:t>040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9AFF4F5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E552EB3" w14:textId="2C496785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1,329,480,434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4ED5EC0" w14:textId="63D44918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158976E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EB65331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3A25EEF" w14:textId="7B5A33A7" w:rsidR="00E010E0" w:rsidRPr="009D00BA" w:rsidRDefault="00C93493" w:rsidP="00C9349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720D276" w14:textId="0A9D9E33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240,289,199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136D853" w14:textId="0C4F079B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sz w:val="18"/>
                <w:szCs w:val="18"/>
              </w:rPr>
              <w:t>1</w:t>
            </w:r>
            <w:r w:rsidRPr="009D00BA">
              <w:rPr>
                <w:rFonts w:ascii="細明體" w:eastAsia="細明體" w:hAnsi="細明體"/>
                <w:b/>
                <w:sz w:val="18"/>
                <w:szCs w:val="18"/>
              </w:rPr>
              <w:t>,003,601,040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015D1BA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01BA3DD" w14:textId="034DCA58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sz w:val="18"/>
                <w:szCs w:val="18"/>
              </w:rPr>
              <w:t>1</w:t>
            </w:r>
            <w:r w:rsidRPr="009D00BA">
              <w:rPr>
                <w:rFonts w:ascii="細明體" w:eastAsia="細明體" w:hAnsi="細明體"/>
                <w:b/>
                <w:sz w:val="18"/>
                <w:szCs w:val="18"/>
              </w:rPr>
              <w:t>,329,480,434</w:t>
            </w:r>
          </w:p>
        </w:tc>
      </w:tr>
      <w:tr w:rsidR="00E010E0" w:rsidRPr="009D00BA" w14:paraId="35422CA5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2562AA09" w14:textId="77777777" w:rsidR="00E010E0" w:rsidRPr="00907B31" w:rsidRDefault="00E010E0" w:rsidP="00E010E0">
            <w:pPr>
              <w:ind w:leftChars="10" w:left="24"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7" w:type="dxa"/>
            <w:shd w:val="clear" w:color="auto" w:fill="auto"/>
          </w:tcPr>
          <w:p w14:paraId="5521DCD5" w14:textId="77777777" w:rsidR="00E010E0" w:rsidRPr="00B83628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8362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52" w:type="dxa"/>
            <w:shd w:val="clear" w:color="auto" w:fill="auto"/>
          </w:tcPr>
          <w:p w14:paraId="0F21AEC0" w14:textId="235E2462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2,573,370,673</w:t>
            </w:r>
          </w:p>
          <w:p w14:paraId="62DA6CFD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1A39A749" w14:textId="7876063E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0D36374" w14:textId="24FD251B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sz w:val="18"/>
                <w:szCs w:val="18"/>
              </w:rPr>
              <w:t>2</w:t>
            </w:r>
            <w:r w:rsidRPr="009D00BA">
              <w:rPr>
                <w:rFonts w:ascii="細明體" w:eastAsia="細明體" w:hAnsi="細明體"/>
                <w:b/>
                <w:sz w:val="18"/>
                <w:szCs w:val="18"/>
              </w:rPr>
              <w:t>40,289,199</w:t>
            </w:r>
          </w:p>
          <w:p w14:paraId="7B735BA4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389B1B01" w14:textId="70941194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167C23E" w14:textId="59AEF4A4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1,003,601,040</w:t>
            </w:r>
          </w:p>
          <w:p w14:paraId="0511CAB0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749385EF" w14:textId="138F8C9B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A86119E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774DEE8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645EB489" w14:textId="6537C45C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040D951" w14:textId="3C1674DB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1,329,480,434</w:t>
            </w:r>
          </w:p>
          <w:p w14:paraId="3134033A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72DDC154" w14:textId="3F948D4F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04EA99A" w14:textId="591AA8F9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4E90EBA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24CD5CFA" w14:textId="336C82F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574A91A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2B80969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178832D3" w14:textId="5BE6DCF8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F127D2D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839055A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63590DD9" w14:textId="294DC98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FCFDE5B" w14:textId="77777777" w:rsidR="00C93493" w:rsidRPr="009D00BA" w:rsidRDefault="00C93493" w:rsidP="00C9349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5066347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2BE2D316" w14:textId="2E8F2836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7C8B3CE" w14:textId="0CA1D5A7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240,289,199</w:t>
            </w:r>
          </w:p>
          <w:p w14:paraId="3575DB1A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29A6C43F" w14:textId="211B7575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DC379A1" w14:textId="4E7D2DCC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1,003,601,040</w:t>
            </w:r>
          </w:p>
          <w:p w14:paraId="4CA284FF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4F1E0009" w14:textId="056346DF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CF43E7F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6DB2ADA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510E772F" w14:textId="30534DC4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2FF393D" w14:textId="7F78F19A" w:rsidR="00E010E0" w:rsidRPr="009D00BA" w:rsidRDefault="00C93493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1,329,480,434</w:t>
            </w:r>
          </w:p>
          <w:p w14:paraId="31EEC6F4" w14:textId="77777777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0443B9F9" w14:textId="11D4F605" w:rsidR="00E010E0" w:rsidRPr="009D00BA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D00BA" w:rsidRPr="009D00BA" w14:paraId="21783442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46B78FB5" w14:textId="34EA778D" w:rsidR="009D00BA" w:rsidRPr="00907B31" w:rsidRDefault="009D00BA" w:rsidP="009D00BA">
            <w:pPr>
              <w:ind w:leftChars="10" w:left="24" w:rightChars="10" w:right="24"/>
              <w:jc w:val="center"/>
              <w:rPr>
                <w:rFonts w:ascii="新細明體" w:hAnsi="新細明體"/>
                <w:sz w:val="20"/>
              </w:rPr>
            </w:pPr>
            <w:r w:rsidRPr="00907B31">
              <w:rPr>
                <w:rFonts w:ascii="新細明體" w:hAnsi="新細明體" w:hint="eastAsia"/>
                <w:noProof/>
                <w:sz w:val="20"/>
              </w:rPr>
              <w:t>95－11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14:paraId="0B10DD76" w14:textId="77777777" w:rsidR="009D00BA" w:rsidRDefault="009D00BA" w:rsidP="009D00B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52" w:type="dxa"/>
            <w:shd w:val="clear" w:color="auto" w:fill="auto"/>
          </w:tcPr>
          <w:p w14:paraId="210CAF04" w14:textId="4C5A0671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 w:rsidRPr="009D00BA">
              <w:rPr>
                <w:rFonts w:ascii="細明體" w:eastAsia="細明體" w:hAnsi="細明體"/>
                <w:sz w:val="18"/>
                <w:szCs w:val="18"/>
              </w:rPr>
              <w:t>47,327,920</w:t>
            </w:r>
          </w:p>
          <w:p w14:paraId="1A3EF849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EA2FA4D" w14:textId="7CC7D41E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D69519C" w14:textId="14DF33E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69,048,695</w:t>
            </w:r>
          </w:p>
          <w:p w14:paraId="6D2D6DE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C6CAE67" w14:textId="02DEF1C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06B925D" w14:textId="6A150A2A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163,904,208</w:t>
            </w:r>
          </w:p>
          <w:p w14:paraId="500DBA7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9DAD7AC" w14:textId="39B723B3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B90ABD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DF0B01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81C2B99" w14:textId="5833FFF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BC148C0" w14:textId="4E88225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14,375,017</w:t>
            </w:r>
          </w:p>
          <w:p w14:paraId="3DE3E83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110C21F" w14:textId="6B5026D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128D06A" w14:textId="0E69E01F" w:rsidR="009D00BA" w:rsidRPr="009D00BA" w:rsidRDefault="009D00BA" w:rsidP="009D00BA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EC7C328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9F08B6B" w14:textId="55D05A5B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C213AB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89385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1D79809" w14:textId="499829D2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6F08BA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49D12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5296AB7" w14:textId="4442BC9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0EFD668" w14:textId="5818B9C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5C2E15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C012B3A" w14:textId="5DEADA3B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4AAFDC8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69,048,695</w:t>
            </w:r>
          </w:p>
          <w:p w14:paraId="6ED6AD55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D438537" w14:textId="3CC4814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132C6A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163,904,208</w:t>
            </w:r>
          </w:p>
          <w:p w14:paraId="23FAE389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DED7A93" w14:textId="6AF7B87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9BD585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F2CF8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550F808" w14:textId="01106AA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BECC49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14,375,017</w:t>
            </w:r>
          </w:p>
          <w:p w14:paraId="653E9CB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35726CB" w14:textId="2E0ED36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D00BA" w:rsidRPr="009D00BA" w14:paraId="05F27BBB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1B797AC8" w14:textId="6CB3827D" w:rsidR="009D00BA" w:rsidRPr="00907B31" w:rsidRDefault="009D00BA" w:rsidP="009D00BA">
            <w:pPr>
              <w:ind w:leftChars="10" w:left="24" w:rightChars="10" w:right="24"/>
              <w:jc w:val="center"/>
              <w:rPr>
                <w:rFonts w:ascii="新細明體" w:hAnsi="新細明體"/>
                <w:sz w:val="20"/>
              </w:rPr>
            </w:pPr>
            <w:r w:rsidRPr="00907B31">
              <w:rPr>
                <w:rFonts w:ascii="新細明體" w:hAnsi="新細明體" w:hint="eastAsia"/>
                <w:noProof/>
                <w:sz w:val="20"/>
              </w:rPr>
              <w:t>97－11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14:paraId="1E6803FB" w14:textId="77777777" w:rsidR="009D00BA" w:rsidRDefault="009D00BA" w:rsidP="009D00B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52" w:type="dxa"/>
            <w:shd w:val="clear" w:color="auto" w:fill="auto"/>
          </w:tcPr>
          <w:p w14:paraId="176D65F0" w14:textId="458DC653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225,117,537</w:t>
            </w:r>
          </w:p>
          <w:p w14:paraId="5E1D00D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AEC730A" w14:textId="19B747B3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C063215" w14:textId="2B467B0E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34</w:t>
            </w:r>
            <w:r w:rsidR="00A50E89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097</w:t>
            </w:r>
            <w:r w:rsidR="00A50E89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052</w:t>
            </w:r>
          </w:p>
          <w:p w14:paraId="2C6AF39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4BC153D" w14:textId="1E10943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E87952F" w14:textId="618C48D1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17,386,187</w:t>
            </w:r>
          </w:p>
          <w:p w14:paraId="4F71F758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273059D" w14:textId="2F14E3C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1AB343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070FB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FFE4C0A" w14:textId="493BF3D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9B7E85C" w14:textId="48FC45C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173,634,298</w:t>
            </w:r>
          </w:p>
          <w:p w14:paraId="21ABC31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F59EB43" w14:textId="23CD9A78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7A33B0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9F56B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C1BBB7B" w14:textId="3A6826A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EF42BE9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04C0D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8455566" w14:textId="56790D6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6E9F609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46856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89071C9" w14:textId="1487A15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86A26E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ABE54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B63418F" w14:textId="1361A2B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60C846B" w14:textId="6EE97BB1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34</w:t>
            </w:r>
            <w:r w:rsidR="00A50E89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097</w:t>
            </w:r>
            <w:r w:rsidR="00A50E89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052</w:t>
            </w:r>
          </w:p>
          <w:p w14:paraId="2940A37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79D6278" w14:textId="2FCBAE4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C4B527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17,386,187</w:t>
            </w:r>
          </w:p>
          <w:p w14:paraId="70A762E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00F0734" w14:textId="60899F91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FEB36B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9E194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7B41E48" w14:textId="553C0DE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A64BBB5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173,634,298</w:t>
            </w:r>
          </w:p>
          <w:p w14:paraId="7581D1D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CA9B787" w14:textId="105B083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D00BA" w:rsidRPr="009D00BA" w14:paraId="51145EDA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42816590" w14:textId="05BAC36E" w:rsidR="009D00BA" w:rsidRPr="00907B31" w:rsidRDefault="009D00BA" w:rsidP="009D00BA">
            <w:pPr>
              <w:ind w:leftChars="10" w:left="24" w:rightChars="10" w:right="24"/>
              <w:jc w:val="center"/>
              <w:rPr>
                <w:rFonts w:ascii="新細明體" w:hAnsi="新細明體"/>
                <w:sz w:val="20"/>
              </w:rPr>
            </w:pPr>
            <w:r w:rsidRPr="00907B31">
              <w:rPr>
                <w:rFonts w:ascii="新細明體" w:hAnsi="新細明體" w:hint="eastAsia"/>
                <w:noProof/>
                <w:sz w:val="20"/>
              </w:rPr>
              <w:t>105－11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14:paraId="79221ABA" w14:textId="77777777" w:rsidR="009D00BA" w:rsidRDefault="009D00BA" w:rsidP="009D00B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52" w:type="dxa"/>
            <w:shd w:val="clear" w:color="auto" w:fill="auto"/>
          </w:tcPr>
          <w:p w14:paraId="2C685479" w14:textId="370A0DB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1,268,227</w:t>
            </w:r>
          </w:p>
          <w:p w14:paraId="27F0B959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97D6605" w14:textId="4FC732B2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ABFB34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9A9B1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74D35A8" w14:textId="363C24F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81054D4" w14:textId="1DAFACF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1,074,693</w:t>
            </w:r>
          </w:p>
          <w:p w14:paraId="1DEE17C5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5935150" w14:textId="0E779DD1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FA32D2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3AA49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206EDE7" w14:textId="30D032D3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EE1A97B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193,534</w:t>
            </w:r>
          </w:p>
          <w:p w14:paraId="02B3B2F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22FC978" w14:textId="42E4BCD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E50EF1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E58FA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1F2024D" w14:textId="6B2274BE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C4F2AD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06FCD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42BAFBC" w14:textId="3BA51AEE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B017E2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58C37E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351D3F2" w14:textId="3350856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53CB7B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B424C8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560C849" w14:textId="4BF3EC3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A1C08A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856E65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348582A" w14:textId="49E91692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68E571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1,074,693</w:t>
            </w:r>
          </w:p>
          <w:p w14:paraId="3DAEE9C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C0EC7DA" w14:textId="7A4BB03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B4641E5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5AD27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41D2EFD" w14:textId="74483A99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240EFF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193,534</w:t>
            </w:r>
          </w:p>
          <w:p w14:paraId="0041C58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B57C459" w14:textId="7643586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D00BA" w:rsidRPr="009D00BA" w14:paraId="6CA1E5B6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1587A6D7" w14:textId="26EA3845" w:rsidR="009D00BA" w:rsidRPr="00907B31" w:rsidRDefault="009D00BA" w:rsidP="009D00BA">
            <w:pPr>
              <w:ind w:leftChars="10" w:left="24" w:rightChars="10" w:right="24"/>
              <w:jc w:val="center"/>
              <w:rPr>
                <w:rFonts w:ascii="新細明體" w:hAnsi="新細明體"/>
                <w:sz w:val="20"/>
              </w:rPr>
            </w:pPr>
            <w:r w:rsidRPr="00907B31">
              <w:rPr>
                <w:rFonts w:ascii="新細明體" w:hAnsi="新細明體" w:hint="eastAsia"/>
                <w:noProof/>
                <w:sz w:val="20"/>
              </w:rPr>
              <w:t>107－11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14:paraId="10185130" w14:textId="77777777" w:rsidR="009D00BA" w:rsidRDefault="009D00BA" w:rsidP="009D00B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52" w:type="dxa"/>
            <w:shd w:val="clear" w:color="auto" w:fill="auto"/>
          </w:tcPr>
          <w:p w14:paraId="0FEF5211" w14:textId="1C69BB7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4,868,569</w:t>
            </w:r>
          </w:p>
          <w:p w14:paraId="6DD22E4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B2C0F6B" w14:textId="33456E0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458736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91B5D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04F45A7" w14:textId="08F931E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C2FE359" w14:textId="27C73EBB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3,501,638</w:t>
            </w:r>
          </w:p>
          <w:p w14:paraId="1240FA5E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4319257" w14:textId="61D198B3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CC7F89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1A0DD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E994CD2" w14:textId="1390ECE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A24C718" w14:textId="4FE2664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1,366,931</w:t>
            </w:r>
          </w:p>
          <w:p w14:paraId="0FC4F988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FF69D0A" w14:textId="12A5A1F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2F360C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B6697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DD3709B" w14:textId="140CB14E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393AF6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CBBCF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3BC7B4C" w14:textId="241BBDC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0D308F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4F59FE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B0CF82D" w14:textId="3509214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B99B28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C97C2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2620F19" w14:textId="5CAC1D3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7A000C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49FE8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FA0E2D3" w14:textId="31B631A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C7150D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3,501,638</w:t>
            </w:r>
          </w:p>
          <w:p w14:paraId="323729A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D096B8A" w14:textId="0946254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9F03A3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F60A4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9D061F5" w14:textId="7CF5056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A3E375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1,366,931</w:t>
            </w:r>
          </w:p>
          <w:p w14:paraId="6FDDC2CB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6739EDB" w14:textId="2986DCC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D00BA" w:rsidRPr="009D00BA" w14:paraId="3885ED67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19F67320" w14:textId="206252DA" w:rsidR="009D00BA" w:rsidRPr="00907B31" w:rsidRDefault="009D00BA" w:rsidP="009D00BA">
            <w:pPr>
              <w:ind w:leftChars="10" w:left="24" w:rightChars="10" w:right="24"/>
              <w:jc w:val="center"/>
              <w:rPr>
                <w:rFonts w:ascii="新細明體" w:hAnsi="新細明體"/>
                <w:sz w:val="20"/>
              </w:rPr>
            </w:pPr>
            <w:r w:rsidRPr="00907B31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14:paraId="1EAB5DC8" w14:textId="77777777" w:rsidR="009D00BA" w:rsidRDefault="009D00BA" w:rsidP="009D00B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452" w:type="dxa"/>
            <w:shd w:val="clear" w:color="auto" w:fill="auto"/>
          </w:tcPr>
          <w:p w14:paraId="2F397C4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  <w:p w14:paraId="38DF7AD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B607EBD" w14:textId="7078CC51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FEAEA2E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99890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226D888" w14:textId="2C55F4B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74D898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  <w:p w14:paraId="74D52B2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4A13198" w14:textId="30E63803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6F87E3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4ADB2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60FEB30" w14:textId="79FD8E59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BBE6209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B352A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1C3C5B2" w14:textId="7D779D1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E83E9A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83F44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5A750AF" w14:textId="6476C582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ECF191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93D1B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A01BD07" w14:textId="6A24887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FBD883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F85AB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51E80B0" w14:textId="66E3A33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E3BC55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52D9F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60D850D" w14:textId="4F81211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A44E8E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A6C28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56893B7" w14:textId="28807C4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0969D0B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  <w:p w14:paraId="7D135ED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0DB55D4" w14:textId="6B2B93D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3EE660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CDB46E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D18D9E3" w14:textId="6D8F90D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85885B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0E858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99C340F" w14:textId="0326B544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D00BA" w:rsidRPr="009D00BA" w14:paraId="1FEC6945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04F16CFA" w14:textId="67E21C33" w:rsidR="009D00BA" w:rsidRPr="00907B31" w:rsidRDefault="009D00BA" w:rsidP="009D00BA">
            <w:pPr>
              <w:ind w:leftChars="10" w:left="24" w:rightChars="10" w:right="24"/>
              <w:jc w:val="center"/>
              <w:rPr>
                <w:rFonts w:ascii="新細明體" w:hAnsi="新細明體"/>
                <w:sz w:val="20"/>
              </w:rPr>
            </w:pPr>
            <w:r w:rsidRPr="00907B31">
              <w:rPr>
                <w:rFonts w:ascii="新細明體" w:hAnsi="新細明體" w:hint="eastAsia"/>
                <w:noProof/>
                <w:sz w:val="20"/>
              </w:rPr>
              <w:t>88－11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14:paraId="3CEE5D28" w14:textId="77777777" w:rsidR="009D00BA" w:rsidRDefault="009D00BA" w:rsidP="009D00B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52" w:type="dxa"/>
            <w:shd w:val="clear" w:color="auto" w:fill="auto"/>
          </w:tcPr>
          <w:p w14:paraId="1F789310" w14:textId="66AB724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1,719,599,072</w:t>
            </w:r>
          </w:p>
          <w:p w14:paraId="415589A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FAE83E2" w14:textId="098E982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506625A" w14:textId="71D3A63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132,364,048</w:t>
            </w:r>
          </w:p>
          <w:p w14:paraId="1442B9A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0F7C3E1" w14:textId="7D85E22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C225685" w14:textId="71F12699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447,392,469</w:t>
            </w:r>
          </w:p>
          <w:p w14:paraId="085A275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C5E069B" w14:textId="05A52D0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E303D6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5D007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BB165A0" w14:textId="674BF759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F947BAB" w14:textId="4C469BD2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1,139,842,555</w:t>
            </w:r>
          </w:p>
          <w:p w14:paraId="4175A40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E59596F" w14:textId="592357A5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4C9038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1354E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E98B318" w14:textId="23558D1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31B9F3E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9FB8C5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5B913B9" w14:textId="5F803D8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8365FF9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EAD1B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90C9D09" w14:textId="7794D63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3F14A59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64B88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ABDF745" w14:textId="52088BE1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F2DB3C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132,364,048</w:t>
            </w:r>
          </w:p>
          <w:p w14:paraId="47579591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E90CEAD" w14:textId="0611AA48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0F879EB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447,392,469</w:t>
            </w:r>
          </w:p>
          <w:p w14:paraId="2769E8D7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EC2D326" w14:textId="251649FD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9C0BB2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D9522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DE91717" w14:textId="4930E9A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E8C8FFB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1,139,842,555</w:t>
            </w:r>
          </w:p>
          <w:p w14:paraId="117C5BA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9F4D06A" w14:textId="6AD452AE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D00BA" w:rsidRPr="009D00BA" w14:paraId="2F4A61D2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4B8F5215" w14:textId="64E3EB3A" w:rsidR="009D00BA" w:rsidRPr="00907B31" w:rsidRDefault="009D00BA" w:rsidP="009D00BA">
            <w:pPr>
              <w:ind w:leftChars="10" w:left="24" w:rightChars="10" w:right="24"/>
              <w:jc w:val="center"/>
              <w:rPr>
                <w:rFonts w:ascii="新細明體" w:hAnsi="新細明體"/>
                <w:sz w:val="20"/>
              </w:rPr>
            </w:pPr>
            <w:r w:rsidRPr="00907B31">
              <w:rPr>
                <w:rFonts w:ascii="新細明體" w:hAnsi="新細明體" w:hint="eastAsia"/>
                <w:noProof/>
                <w:sz w:val="20"/>
              </w:rPr>
              <w:t>86－11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14:paraId="544CDD8C" w14:textId="77777777" w:rsidR="009D00BA" w:rsidRDefault="009D00BA" w:rsidP="009D00B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52" w:type="dxa"/>
            <w:shd w:val="clear" w:color="auto" w:fill="auto"/>
          </w:tcPr>
          <w:p w14:paraId="23DC2F9C" w14:textId="2B4A375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375,138,348</w:t>
            </w:r>
          </w:p>
          <w:p w14:paraId="2E5A430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11B2ECA" w14:textId="57CAFC2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ADEE14A" w14:textId="36CA54F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sz w:val="18"/>
                <w:szCs w:val="18"/>
              </w:rPr>
              <w:t>4</w:t>
            </w:r>
            <w:r w:rsidRPr="009D00BA">
              <w:rPr>
                <w:rFonts w:ascii="細明體" w:eastAsia="細明體" w:hAnsi="細明體"/>
                <w:sz w:val="18"/>
                <w:szCs w:val="18"/>
              </w:rPr>
              <w:t>,779,404</w:t>
            </w:r>
          </w:p>
          <w:p w14:paraId="6FDFEADB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375888E" w14:textId="17B5396F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F04A405" w14:textId="25CDBF90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370,290,845</w:t>
            </w:r>
          </w:p>
          <w:p w14:paraId="4A68208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0155E82" w14:textId="197220F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ED7837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A18AB5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CDAFE71" w14:textId="3A5324F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85FEDEB" w14:textId="2CFF2CB8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68,099</w:t>
            </w:r>
          </w:p>
          <w:p w14:paraId="61E6AEEA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3374B67" w14:textId="69D126EA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B549200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ECC844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671CCD6" w14:textId="20CB93D3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6CC087B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FCDD2F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C6E2F40" w14:textId="5CBE11E3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A17788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963DA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1788BF3" w14:textId="0DC7602C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89D8AC6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F4F0E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EE188D4" w14:textId="79CA11E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225D6D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sz w:val="18"/>
                <w:szCs w:val="18"/>
              </w:rPr>
              <w:t>4</w:t>
            </w:r>
            <w:r w:rsidRPr="009D00BA">
              <w:rPr>
                <w:rFonts w:ascii="細明體" w:eastAsia="細明體" w:hAnsi="細明體"/>
                <w:sz w:val="18"/>
                <w:szCs w:val="18"/>
              </w:rPr>
              <w:t>,779,404</w:t>
            </w:r>
          </w:p>
          <w:p w14:paraId="50B0A0B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CF91EDB" w14:textId="2311A049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508303B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370,290,845</w:t>
            </w:r>
          </w:p>
          <w:p w14:paraId="062F4372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CF3BD52" w14:textId="5E3B1121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BB86E6D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71431C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4B670E1" w14:textId="0D285826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3FE8715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/>
                <w:noProof/>
                <w:sz w:val="18"/>
                <w:szCs w:val="18"/>
              </w:rPr>
              <w:t>68,099</w:t>
            </w:r>
          </w:p>
          <w:p w14:paraId="06911543" w14:textId="77777777" w:rsidR="009D00BA" w:rsidRPr="009D00BA" w:rsidRDefault="009D00BA" w:rsidP="009D00BA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A61A6D8" w14:textId="06E95CB9" w:rsidR="009D00BA" w:rsidRPr="009D00BA" w:rsidRDefault="009D00BA" w:rsidP="009D00B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D00B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7FB4DD3E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 w:rsidSect="002B3254">
      <w:headerReference w:type="default" r:id="rId7"/>
      <w:footerReference w:type="first" r:id="rId8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DB61" w14:textId="77777777" w:rsidR="001C5E93" w:rsidRDefault="001C5E93">
      <w:r>
        <w:separator/>
      </w:r>
    </w:p>
  </w:endnote>
  <w:endnote w:type="continuationSeparator" w:id="0">
    <w:p w14:paraId="206BA105" w14:textId="77777777" w:rsidR="001C5E93" w:rsidRDefault="001C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898393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10C915A8" w14:textId="6E68082B" w:rsidR="00A730F0" w:rsidRPr="00C91A99" w:rsidRDefault="00A730F0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C91A99">
          <w:rPr>
            <w:rFonts w:ascii="標楷體" w:eastAsia="標楷體" w:hAnsi="標楷體" w:hint="eastAsia"/>
            <w:sz w:val="24"/>
            <w:szCs w:val="24"/>
          </w:rPr>
          <w:t>12</w:t>
        </w:r>
        <w:r w:rsidR="00E010E0" w:rsidRPr="00C91A99">
          <w:rPr>
            <w:rFonts w:ascii="標楷體" w:eastAsia="標楷體" w:hAnsi="標楷體" w:hint="eastAsia"/>
            <w:sz w:val="24"/>
            <w:szCs w:val="24"/>
          </w:rPr>
          <w:t>－</w:t>
        </w:r>
        <w:r w:rsidRPr="00C91A99">
          <w:rPr>
            <w:rFonts w:ascii="標楷體" w:eastAsia="標楷體" w:hAnsi="標楷體"/>
            <w:sz w:val="24"/>
            <w:szCs w:val="24"/>
          </w:rPr>
          <w:fldChar w:fldCharType="begin"/>
        </w:r>
        <w:r w:rsidRPr="00C91A99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C91A99">
          <w:rPr>
            <w:rFonts w:ascii="標楷體" w:eastAsia="標楷體" w:hAnsi="標楷體"/>
            <w:sz w:val="24"/>
            <w:szCs w:val="24"/>
          </w:rPr>
          <w:fldChar w:fldCharType="separate"/>
        </w:r>
        <w:r w:rsidR="00C91A99" w:rsidRPr="00C91A99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C91A99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0FE51" w14:textId="77777777" w:rsidR="001C5E93" w:rsidRDefault="001C5E93">
      <w:r>
        <w:separator/>
      </w:r>
    </w:p>
  </w:footnote>
  <w:footnote w:type="continuationSeparator" w:id="0">
    <w:p w14:paraId="23DCB4DB" w14:textId="77777777" w:rsidR="001C5E93" w:rsidRDefault="001C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1DC75" w14:textId="259C7E7D" w:rsidR="00D46CDC" w:rsidRDefault="0006023C">
    <w:pPr>
      <w:jc w:val="center"/>
    </w:pPr>
    <w:r w:rsidRPr="0006023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6023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6023C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6023C">
      <w:rPr>
        <w:rFonts w:ascii="標楷體" w:eastAsia="標楷體" w:hAnsi="標楷體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E93"/>
    <w:rsid w:val="0006023C"/>
    <w:rsid w:val="001021E7"/>
    <w:rsid w:val="001512E9"/>
    <w:rsid w:val="001C5E93"/>
    <w:rsid w:val="001D72FD"/>
    <w:rsid w:val="001F4CCA"/>
    <w:rsid w:val="00210033"/>
    <w:rsid w:val="002B3254"/>
    <w:rsid w:val="002B744B"/>
    <w:rsid w:val="002F730A"/>
    <w:rsid w:val="00535DD8"/>
    <w:rsid w:val="005E1975"/>
    <w:rsid w:val="005F0269"/>
    <w:rsid w:val="00607923"/>
    <w:rsid w:val="006359A8"/>
    <w:rsid w:val="00653A7E"/>
    <w:rsid w:val="006A68DA"/>
    <w:rsid w:val="007D75E7"/>
    <w:rsid w:val="0085742D"/>
    <w:rsid w:val="00860F6F"/>
    <w:rsid w:val="0090034C"/>
    <w:rsid w:val="00907B31"/>
    <w:rsid w:val="0098203D"/>
    <w:rsid w:val="009D00BA"/>
    <w:rsid w:val="009E1C1B"/>
    <w:rsid w:val="00A50E89"/>
    <w:rsid w:val="00A730F0"/>
    <w:rsid w:val="00AC5828"/>
    <w:rsid w:val="00B205E3"/>
    <w:rsid w:val="00B40E8D"/>
    <w:rsid w:val="00BB53F0"/>
    <w:rsid w:val="00BD1078"/>
    <w:rsid w:val="00C91A99"/>
    <w:rsid w:val="00C93493"/>
    <w:rsid w:val="00C96769"/>
    <w:rsid w:val="00CB1EE5"/>
    <w:rsid w:val="00CE75D4"/>
    <w:rsid w:val="00D46CDC"/>
    <w:rsid w:val="00DD798F"/>
    <w:rsid w:val="00E010E0"/>
    <w:rsid w:val="00EA1B26"/>
    <w:rsid w:val="00EC6AB2"/>
    <w:rsid w:val="00F34B52"/>
    <w:rsid w:val="00F84EB3"/>
    <w:rsid w:val="00FF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0DE19"/>
  <w15:chartTrackingRefBased/>
  <w15:docId w15:val="{CD75E79C-41F1-4BCD-A116-4839CCDE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730F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IdirfCZ4Clomq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C760B-1A69-4226-9739-DE440475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7IdirfCZ4Clomq以前年度歲入決算審定表.dot</Template>
  <TotalTime>62</TotalTime>
  <Pages>1</Pages>
  <Words>485</Words>
  <Characters>957</Characters>
  <Application>Microsoft Office Word</Application>
  <DocSecurity>0</DocSecurity>
  <Lines>7</Lines>
  <Paragraphs>2</Paragraphs>
  <ScaleCrop>false</ScaleCrop>
  <Company>N.A.O.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李耿名</cp:lastModifiedBy>
  <cp:revision>18</cp:revision>
  <cp:lastPrinted>2025-06-09T09:00:00Z</cp:lastPrinted>
  <dcterms:created xsi:type="dcterms:W3CDTF">2025-06-03T07:18:00Z</dcterms:created>
  <dcterms:modified xsi:type="dcterms:W3CDTF">2026-07-08T11:25:00Z</dcterms:modified>
</cp:coreProperties>
</file>