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DE802" w14:textId="0FCB7DE9" w:rsidR="00311D97" w:rsidRPr="00DD0BC8" w:rsidRDefault="00311D97" w:rsidP="00311D97">
      <w:pPr>
        <w:pStyle w:val="a3"/>
        <w:jc w:val="center"/>
        <w:rPr>
          <w:b/>
          <w:sz w:val="32"/>
          <w:szCs w:val="32"/>
        </w:rPr>
      </w:pPr>
      <w:r w:rsidRPr="00DD0BC8">
        <w:rPr>
          <w:rFonts w:ascii="標楷體" w:eastAsia="標楷體" w:hint="eastAsia"/>
          <w:b/>
          <w:spacing w:val="60"/>
          <w:sz w:val="32"/>
          <w:szCs w:val="32"/>
          <w:u w:val="single"/>
        </w:rPr>
        <w:t>三、中華民國</w:t>
      </w:r>
      <w:proofErr w:type="gramStart"/>
      <w:r w:rsidRPr="00DD0BC8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11</w:t>
      </w:r>
      <w:r w:rsidR="00A23644">
        <w:rPr>
          <w:rFonts w:ascii="標楷體" w:eastAsia="標楷體" w:hAnsi="標楷體"/>
          <w:b/>
          <w:spacing w:val="60"/>
          <w:sz w:val="32"/>
          <w:szCs w:val="32"/>
          <w:u w:val="single"/>
        </w:rPr>
        <w:t>4</w:t>
      </w:r>
      <w:proofErr w:type="gramEnd"/>
      <w:r w:rsidRPr="00DD0BC8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Pr="00DD0BC8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嘉義市</w:t>
      </w:r>
      <w:r w:rsidRPr="00DD0BC8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總決算歲入來源別</w:t>
      </w:r>
      <w:r w:rsidRPr="00DD0BC8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資本門</w:t>
      </w:r>
      <w:r w:rsidRPr="00DD0BC8">
        <w:rPr>
          <w:rFonts w:ascii="標楷體" w:eastAsia="標楷體" w:hint="eastAsia"/>
          <w:b/>
          <w:spacing w:val="60"/>
          <w:sz w:val="32"/>
          <w:szCs w:val="32"/>
          <w:u w:val="single"/>
        </w:rPr>
        <w:t>決算審定數總表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RPr="000C0CE8" w14:paraId="6DCAA979" w14:textId="77777777" w:rsidTr="00311D97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DEB7B" w14:textId="77777777" w:rsidR="00A82CB1" w:rsidRPr="000C0CE8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FAA00" w14:textId="77777777" w:rsidR="00A82CB1" w:rsidRPr="000C0CE8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6D16" w14:textId="44D0843B" w:rsidR="00A82CB1" w:rsidRPr="000C0CE8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0C0CE8">
              <w:rPr>
                <w:rFonts w:ascii="標楷體" w:eastAsia="標楷體" w:hAnsi="標楷體" w:hint="eastAsia"/>
                <w:sz w:val="20"/>
              </w:rPr>
              <w:t>單位</w:t>
            </w:r>
            <w:r w:rsidRPr="000C0CE8">
              <w:rPr>
                <w:rFonts w:ascii="標楷體" w:eastAsia="標楷體" w:hAnsi="標楷體"/>
                <w:sz w:val="20"/>
              </w:rPr>
              <w:t>：</w:t>
            </w:r>
            <w:r w:rsidRPr="000C0CE8">
              <w:rPr>
                <w:rFonts w:ascii="標楷體" w:eastAsia="標楷體" w:hAnsi="標楷體" w:hint="eastAsia"/>
                <w:sz w:val="20"/>
              </w:rPr>
              <w:t>新臺幣</w:t>
            </w:r>
            <w:r w:rsidR="00334AB6" w:rsidRPr="000C0CE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RPr="000C0CE8" w14:paraId="1FF87352" w14:textId="77777777" w:rsidTr="00311D97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12D487E9" w14:textId="77777777" w:rsidR="00A82CB1" w:rsidRPr="000C0CE8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E6EC058" w14:textId="77777777" w:rsidR="00A82CB1" w:rsidRPr="000C0CE8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9D5F3D7" w14:textId="77777777" w:rsidR="00A82CB1" w:rsidRPr="000C0CE8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RPr="000C0CE8" w14:paraId="279D2A86" w14:textId="77777777" w:rsidTr="00334AB6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196CE024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00DF8645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1A2EB998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0D92BC5D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5150E6FB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27BA0D4E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決算審定數與預算數</w:t>
            </w:r>
            <w:r w:rsidRPr="000C0CE8">
              <w:rPr>
                <w:rFonts w:eastAsia="標楷體"/>
                <w:sz w:val="20"/>
              </w:rPr>
              <w:br/>
            </w:r>
            <w:r w:rsidRPr="000C0CE8"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RPr="000C0CE8" w14:paraId="69D75422" w14:textId="77777777" w:rsidTr="00334AB6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53753191" w14:textId="77777777" w:rsidR="00A82CB1" w:rsidRPr="000C0CE8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51FB6E2D" w14:textId="77777777" w:rsidR="00A82CB1" w:rsidRPr="000C0CE8" w:rsidRDefault="00A82CB1">
            <w:pPr>
              <w:jc w:val="center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35BEA0C5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6D2A7909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1723573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657934E6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C0CE8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75EF3744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75281221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1D4C6185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1645E397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C0CE8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1238DB25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A3BD244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53FE3A8B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C0CE8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5B18B70B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5E3304F3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6651C3F4" w14:textId="77777777" w:rsidR="00A82CB1" w:rsidRPr="000C0CE8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A23644" w:rsidRPr="000C0CE8" w14:paraId="48C7E265" w14:textId="77777777" w:rsidTr="00311D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99" w:type="dxa"/>
            <w:shd w:val="clear" w:color="auto" w:fill="auto"/>
            <w:vAlign w:val="center"/>
          </w:tcPr>
          <w:p w14:paraId="398D75E8" w14:textId="77777777" w:rsidR="00A23644" w:rsidRPr="000C0CE8" w:rsidRDefault="00A23644" w:rsidP="00A2364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2F11DA0" w14:textId="77777777" w:rsidR="00A23644" w:rsidRPr="000C0CE8" w:rsidRDefault="00A23644" w:rsidP="00A2364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70A3C84" w14:textId="77777777" w:rsidR="00A23644" w:rsidRPr="000C0CE8" w:rsidRDefault="00A23644" w:rsidP="00A2364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C0CE8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C09967" w14:textId="0391CFA3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C9E228" w14:textId="5C459AE8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F5D4EC" w14:textId="49437A42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F64B02" w14:textId="322FF814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A86D70" w14:textId="21B3C28A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7B0FC5" w14:textId="54D9C369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18C73E" w14:textId="17B46268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A064B9" w14:textId="0EC3A5ED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44E6D3" w14:textId="4994462D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57E96C" w14:textId="4ED01FA6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A293A0" w14:textId="3C6BD211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062E3A" w14:textId="736CA4C0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E283D63" w14:textId="5A8FFEE8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- 9,820,600</w:t>
            </w:r>
          </w:p>
        </w:tc>
      </w:tr>
      <w:tr w:rsidR="00A23644" w:rsidRPr="000C0CE8" w14:paraId="7DA4DE48" w14:textId="77777777" w:rsidTr="00311D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99" w:type="dxa"/>
            <w:shd w:val="clear" w:color="auto" w:fill="auto"/>
            <w:vAlign w:val="center"/>
          </w:tcPr>
          <w:p w14:paraId="374517F4" w14:textId="77777777" w:rsidR="00A23644" w:rsidRPr="000C0CE8" w:rsidRDefault="00A23644" w:rsidP="00A2364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C0CE8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0B4CE9E" w14:textId="77777777" w:rsidR="00A23644" w:rsidRPr="000C0CE8" w:rsidRDefault="00A23644" w:rsidP="00A2364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3678193" w14:textId="77777777" w:rsidR="00A23644" w:rsidRPr="000C0CE8" w:rsidRDefault="00A23644" w:rsidP="00A2364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C0CE8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2E01D" w14:textId="790FE34D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BC67BD" w14:textId="3A87642B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E4A821" w14:textId="54A6350E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12FE76" w14:textId="5DF15F5B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B8D41A" w14:textId="39A6232D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ADBE31" w14:textId="5EFCD949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6621FB" w14:textId="23A71063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32A5A1" w14:textId="52E56DE4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08C651" w14:textId="3FDEC142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1ACC714" w14:textId="6DF03DCD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5DFFD7" w14:textId="24896F11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2CB014" w14:textId="3034852C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66BB8FE" w14:textId="29B5C0C6" w:rsidR="00A23644" w:rsidRPr="003526BB" w:rsidRDefault="00A23644" w:rsidP="00A236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- 9,820,600</w:t>
            </w:r>
          </w:p>
        </w:tc>
      </w:tr>
      <w:tr w:rsidR="00A23644" w:rsidRPr="000C0CE8" w14:paraId="06751AE6" w14:textId="77777777" w:rsidTr="00311D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99" w:type="dxa"/>
            <w:shd w:val="clear" w:color="auto" w:fill="auto"/>
            <w:vAlign w:val="center"/>
          </w:tcPr>
          <w:p w14:paraId="38F07395" w14:textId="77777777" w:rsidR="00A23644" w:rsidRPr="000C0CE8" w:rsidRDefault="00A23644" w:rsidP="00A2364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B8EE5AE" w14:textId="77777777" w:rsidR="00A23644" w:rsidRPr="000C0CE8" w:rsidRDefault="00A23644" w:rsidP="00A2364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C0CE8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40E3A26" w14:textId="77777777" w:rsidR="00A23644" w:rsidRPr="000C0CE8" w:rsidRDefault="00A23644" w:rsidP="00A2364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C0CE8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D99A0D" w14:textId="7347FC5B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F79AD2" w14:textId="10623EE3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FB49AC" w14:textId="112DB8DF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462E18" w14:textId="5C17284B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6303B1" w14:textId="4577FA96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918741" w14:textId="59D6206E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FE75F1" w14:textId="4F66FD2D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FF9AA1" w14:textId="7FA10680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DC0AE5" w14:textId="4BEA49C3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9AEF6B" w14:textId="3FDFF7CF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DFE25F" w14:textId="45830C5C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FC0BC9" w14:textId="2CE21F9A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C5CFD7B" w14:textId="1C299CD0" w:rsidR="00A23644" w:rsidRPr="003526BB" w:rsidRDefault="00A23644" w:rsidP="00A236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526B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- 9,820,600</w:t>
            </w:r>
          </w:p>
        </w:tc>
      </w:tr>
    </w:tbl>
    <w:p w14:paraId="0F7B4F48" w14:textId="77777777" w:rsidR="003C15BB" w:rsidRPr="000C0CE8" w:rsidRDefault="003C15BB">
      <w:pPr>
        <w:ind w:right="414"/>
        <w:rPr>
          <w:rFonts w:eastAsia="標楷體"/>
          <w:sz w:val="22"/>
        </w:rPr>
      </w:pPr>
    </w:p>
    <w:sectPr w:rsidR="003C15BB" w:rsidRPr="000C0CE8" w:rsidSect="004F5C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992" w:bottom="1418" w:left="992" w:header="1020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0470" w14:textId="77777777" w:rsidR="00334AB6" w:rsidRDefault="00334AB6">
      <w:r>
        <w:separator/>
      </w:r>
    </w:p>
  </w:endnote>
  <w:endnote w:type="continuationSeparator" w:id="0">
    <w:p w14:paraId="79235FAA" w14:textId="77777777" w:rsidR="00334AB6" w:rsidRDefault="00334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865F6" w14:textId="77777777" w:rsidR="00311D97" w:rsidRDefault="00311D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15D9" w14:textId="77777777" w:rsidR="00311D97" w:rsidRDefault="00311D9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eastAsia"/>
      </w:rPr>
      <w:id w:val="-52159495"/>
      <w:docPartObj>
        <w:docPartGallery w:val="Page Numbers (Bottom of Page)"/>
        <w:docPartUnique/>
      </w:docPartObj>
    </w:sdtPr>
    <w:sdtEndPr/>
    <w:sdtContent>
      <w:p w14:paraId="7D4F116C" w14:textId="349835F0" w:rsidR="008034E4" w:rsidRPr="00A54160" w:rsidRDefault="00A54160" w:rsidP="00A54160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>
          <w:rPr>
            <w:rFonts w:ascii="標楷體" w:eastAsia="標楷體" w:hAnsi="標楷體" w:hint="eastAsia"/>
            <w:sz w:val="24"/>
            <w:szCs w:val="24"/>
          </w:rPr>
          <w:t>9</w:t>
        </w:r>
        <w:r>
          <w:rPr>
            <w:rFonts w:ascii="標楷體" w:eastAsia="標楷體" w:hAnsi="標楷體" w:hint="eastAsia"/>
            <w:sz w:val="24"/>
            <w:szCs w:val="24"/>
          </w:rPr>
          <w:t>－</w:t>
        </w:r>
        <w:r>
          <w:rPr>
            <w:rFonts w:ascii="標楷體" w:eastAsia="標楷體" w:hAnsi="標楷體"/>
            <w:sz w:val="24"/>
            <w:szCs w:val="24"/>
          </w:rPr>
          <w:t>3</w:t>
        </w:r>
        <w:r>
          <w:rPr>
            <w:rFonts w:ascii="標楷體" w:eastAsia="標楷體" w:hAnsi="標楷體" w:hint="eastAsia"/>
            <w:sz w:val="24"/>
            <w:szCs w:val="24"/>
          </w:rPr>
          <w:t>－1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AEDD" w14:textId="77777777" w:rsidR="00334AB6" w:rsidRDefault="00334AB6">
      <w:r>
        <w:separator/>
      </w:r>
    </w:p>
  </w:footnote>
  <w:footnote w:type="continuationSeparator" w:id="0">
    <w:p w14:paraId="5B2864D4" w14:textId="77777777" w:rsidR="00334AB6" w:rsidRDefault="00334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79C44" w14:textId="77777777" w:rsidR="00311D97" w:rsidRDefault="00311D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6377" w14:textId="1461F823" w:rsidR="00A82CB1" w:rsidRDefault="00666D4C">
    <w:pPr>
      <w:pStyle w:val="a3"/>
      <w:jc w:val="center"/>
    </w:pPr>
    <w:r w:rsidRPr="00666D4C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66D4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66D4C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666D4C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666D4C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ABDB0" w14:textId="77777777" w:rsidR="00311D97" w:rsidRDefault="00311D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AB6"/>
    <w:rsid w:val="00075FA5"/>
    <w:rsid w:val="000A154B"/>
    <w:rsid w:val="000C0CE8"/>
    <w:rsid w:val="000E0216"/>
    <w:rsid w:val="00183F3F"/>
    <w:rsid w:val="002C1EC6"/>
    <w:rsid w:val="00311D97"/>
    <w:rsid w:val="00334AB6"/>
    <w:rsid w:val="003526BB"/>
    <w:rsid w:val="00366B58"/>
    <w:rsid w:val="003C15BB"/>
    <w:rsid w:val="004F5C10"/>
    <w:rsid w:val="0051238B"/>
    <w:rsid w:val="005442FA"/>
    <w:rsid w:val="00575985"/>
    <w:rsid w:val="00666D4C"/>
    <w:rsid w:val="007219A4"/>
    <w:rsid w:val="00725F64"/>
    <w:rsid w:val="007D2A9B"/>
    <w:rsid w:val="008034E4"/>
    <w:rsid w:val="008872FB"/>
    <w:rsid w:val="009C47CC"/>
    <w:rsid w:val="00A23644"/>
    <w:rsid w:val="00A30FC5"/>
    <w:rsid w:val="00A54160"/>
    <w:rsid w:val="00A564AA"/>
    <w:rsid w:val="00A82CB1"/>
    <w:rsid w:val="00C153AF"/>
    <w:rsid w:val="00CB0F10"/>
    <w:rsid w:val="00DD0BC8"/>
    <w:rsid w:val="00DF667B"/>
    <w:rsid w:val="00E14B32"/>
    <w:rsid w:val="00EA4E7C"/>
    <w:rsid w:val="00F9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1BD7BB"/>
  <w15:chartTrackingRefBased/>
  <w15:docId w15:val="{8A96D391-5BC2-4188-89E0-B4611011D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034E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zQcRrlAvGPK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ozQcRrlAvGPK歲入來源別總表</Template>
  <TotalTime>5</TotalTime>
  <Pages>1</Pages>
  <Words>158</Words>
  <Characters>214</Characters>
  <Application>Microsoft Office Word</Application>
  <DocSecurity>0</DocSecurity>
  <Lines>1</Lines>
  <Paragraphs>1</Paragraphs>
  <ScaleCrop>false</ScaleCrop>
  <Company>N.A.O.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謝明錡</cp:lastModifiedBy>
  <cp:revision>15</cp:revision>
  <cp:lastPrinted>2025-06-06T00:10:00Z</cp:lastPrinted>
  <dcterms:created xsi:type="dcterms:W3CDTF">2025-06-03T07:01:00Z</dcterms:created>
  <dcterms:modified xsi:type="dcterms:W3CDTF">2026-06-05T01:10:00Z</dcterms:modified>
</cp:coreProperties>
</file>