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DA17" w14:textId="0E6F59AA" w:rsidR="000F7FA6" w:rsidRPr="00E47C16" w:rsidRDefault="000F7FA6" w:rsidP="000F7FA6">
      <w:pPr>
        <w:pStyle w:val="a3"/>
        <w:jc w:val="center"/>
        <w:rPr>
          <w:b/>
          <w:sz w:val="36"/>
          <w:szCs w:val="36"/>
        </w:rPr>
      </w:pP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二、中華民國</w:t>
      </w:r>
      <w:proofErr w:type="gramStart"/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</w:t>
      </w:r>
      <w:r w:rsidR="005606C5">
        <w:rPr>
          <w:rFonts w:ascii="標楷體" w:eastAsia="標楷體" w:hAnsi="標楷體"/>
          <w:b/>
          <w:spacing w:val="60"/>
          <w:sz w:val="32"/>
          <w:szCs w:val="32"/>
          <w:u w:val="single"/>
        </w:rPr>
        <w:t>4</w:t>
      </w:r>
      <w:proofErr w:type="gramEnd"/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</w:t>
      </w:r>
      <w:r w:rsidRPr="00EE73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經常門</w:t>
      </w:r>
      <w:r w:rsidRPr="00EE7366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</w:t>
      </w:r>
      <w:r w:rsidRPr="0072082F">
        <w:rPr>
          <w:rFonts w:ascii="標楷體" w:eastAsia="標楷體" w:hint="eastAsia"/>
          <w:b/>
          <w:spacing w:val="60"/>
          <w:sz w:val="32"/>
          <w:szCs w:val="32"/>
          <w:u w:val="single"/>
        </w:rPr>
        <w:t>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RPr="00906183" w14:paraId="443D3D45" w14:textId="77777777" w:rsidTr="000F7FA6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0A844" w14:textId="77777777" w:rsidR="00A82CB1" w:rsidRPr="000F7FA6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26ED" w14:textId="77777777" w:rsidR="00A82CB1" w:rsidRPr="00906183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0CFF" w14:textId="62C5B3A8" w:rsidR="00A82CB1" w:rsidRPr="00906183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sz w:val="20"/>
              </w:rPr>
              <w:t>單位</w:t>
            </w:r>
            <w:r w:rsidRPr="00906183">
              <w:rPr>
                <w:rFonts w:ascii="標楷體" w:eastAsia="標楷體" w:hAnsi="標楷體"/>
                <w:sz w:val="20"/>
              </w:rPr>
              <w:t>：</w:t>
            </w:r>
            <w:r w:rsidRPr="00906183">
              <w:rPr>
                <w:rFonts w:ascii="標楷體" w:eastAsia="標楷體" w:hAnsi="標楷體" w:hint="eastAsia"/>
                <w:sz w:val="20"/>
              </w:rPr>
              <w:t>新臺幣</w:t>
            </w:r>
            <w:r w:rsidR="00BC49DA" w:rsidRPr="0090618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RPr="00906183" w14:paraId="798FD1B3" w14:textId="77777777" w:rsidTr="000F7FA6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7C646777" w14:textId="77777777" w:rsidR="00A82CB1" w:rsidRPr="00906183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2E2338C" w14:textId="77777777" w:rsidR="00A82CB1" w:rsidRPr="00906183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AE04A51" w14:textId="77777777" w:rsidR="00A82CB1" w:rsidRPr="00906183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RPr="00906183" w14:paraId="633AE3B3" w14:textId="77777777" w:rsidTr="00BC49D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D6CBCC9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F932F2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7C83E318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AAC155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66BA992B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1F92F12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決算審定數與預算數</w:t>
            </w:r>
            <w:r w:rsidRPr="00906183">
              <w:rPr>
                <w:rFonts w:eastAsia="標楷體"/>
                <w:sz w:val="20"/>
              </w:rPr>
              <w:br/>
            </w:r>
            <w:r w:rsidRPr="00906183"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RPr="00906183" w14:paraId="009F6C5F" w14:textId="77777777" w:rsidTr="00BC49D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653E2523" w14:textId="77777777" w:rsidR="00A82CB1" w:rsidRPr="00906183" w:rsidRDefault="00A82CB1" w:rsidP="00716A95">
            <w:pPr>
              <w:jc w:val="center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1C23AB20" w14:textId="77777777" w:rsidR="00A82CB1" w:rsidRPr="00906183" w:rsidRDefault="00A82CB1" w:rsidP="00716A95">
            <w:pPr>
              <w:jc w:val="center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F68A452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C74B263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3EC3636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7E8A2F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42BFABA0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E27FC2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6F024F7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6B08C5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7E057B5C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35A85BD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32C96D51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906183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7473851A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EC63DFE" w14:textId="77777777" w:rsidR="00A82CB1" w:rsidRPr="00906183" w:rsidRDefault="00A82CB1" w:rsidP="00716A95">
            <w:pPr>
              <w:jc w:val="distribute"/>
              <w:rPr>
                <w:rFonts w:eastAsia="標楷體"/>
                <w:sz w:val="20"/>
              </w:rPr>
            </w:pPr>
            <w:r w:rsidRPr="00906183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6450360" w14:textId="77777777" w:rsidR="00A82CB1" w:rsidRPr="00906183" w:rsidRDefault="00A82CB1" w:rsidP="00716A95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5606C5" w:rsidRPr="00906183" w14:paraId="4930EC3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76111DA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1F6B5D1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0A9FE60" w14:textId="77777777" w:rsidR="005606C5" w:rsidRPr="00906183" w:rsidRDefault="005606C5" w:rsidP="005606C5">
            <w:pPr>
              <w:spacing w:line="20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906EA2" w14:textId="4DB8133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20,409,191,000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F11AD0" w14:textId="57AF168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19,736,055,285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9E6EDB" w14:textId="0E2D9E1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718,867,271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0FCAD6" w14:textId="2E9C73C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E53036" w14:textId="471CAA1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20,454,922,556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775180" w14:textId="5CFBE31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7E52BA" w14:textId="5B77799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385806" w14:textId="032800E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95CFB3" w14:textId="2EF52F7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19,736,055,285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4DC0A0" w14:textId="70B85F8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718,867,271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E36F3F" w14:textId="54ECDF8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2FBBC6" w14:textId="76FBBBC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20,454,922,556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5437D76" w14:textId="26B5D8F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45,731,556</w:t>
            </w:r>
          </w:p>
        </w:tc>
      </w:tr>
      <w:tr w:rsidR="005606C5" w:rsidRPr="00906183" w14:paraId="1C895FE5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4E3A7D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CABC2F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4637D55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C0C88" w14:textId="5996182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7,890,365,000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099167" w14:textId="6E0FF10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8,096,156,824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1BE7A5" w14:textId="788D441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118,893,696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928CDD" w14:textId="13C098A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32F804" w14:textId="4F0B916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8,215,050,520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61835A" w14:textId="075CAA6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F8DBA1" w14:textId="2C8B2AC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90E7159" w14:textId="476F713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1F5693" w14:textId="411507F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8,096,156,824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4906D1" w14:textId="4B68462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118,893,696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97495A" w14:textId="3EB7B18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E60233" w14:textId="35DBD59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8,215,050,520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EF25C9" w14:textId="1003C8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324,685,520</w:t>
            </w:r>
          </w:p>
        </w:tc>
      </w:tr>
      <w:tr w:rsidR="005606C5" w:rsidRPr="00906183" w14:paraId="41074C2D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D309FCB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D6F132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93E81EF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0B5B3C" w14:textId="1FA81BA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154,510,000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B7C31E" w14:textId="1DC4D51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C54A2F" w14:textId="065F38B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BBE9AE" w14:textId="69A361B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0094C0" w14:textId="0DBBFAD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5749BE" w14:textId="67B1D1C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B4B625" w14:textId="6B4D355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BC8528" w14:textId="1692342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4D1DFB" w14:textId="511056A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8406D8" w14:textId="0BA475D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074C16" w14:textId="275A8F3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FEA3A2" w14:textId="65CA1E1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3D86E2C" w14:textId="6397DD6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188,369,351</w:t>
            </w:r>
          </w:p>
        </w:tc>
      </w:tr>
      <w:tr w:rsidR="005606C5" w:rsidRPr="00906183" w14:paraId="22E3C52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0022B0B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E3A36E2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A587FE7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F87E0" w14:textId="3FE5333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84,596,000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7C76BD" w14:textId="5661A4B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74,109,516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E40CC0" w14:textId="31AF549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5,825,598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C9DE4A" w14:textId="5B3B3FA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61B419" w14:textId="201A8C6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79,935,114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46D642" w14:textId="430BE06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967E24" w14:textId="520E513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71EE97" w14:textId="24FF22B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DAE395" w14:textId="2A84288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74,109,516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59A4F8" w14:textId="009A3DE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5,825,598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1A8FC4" w14:textId="5F15E81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0A2B98" w14:textId="59DFA33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79,935,114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373472" w14:textId="774B87A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- 4,660,886</w:t>
            </w:r>
          </w:p>
        </w:tc>
      </w:tr>
      <w:tr w:rsidR="005606C5" w:rsidRPr="00906183" w14:paraId="26206ED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70FCE9A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475A47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0333DC0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4C466" w14:textId="295D4F5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7F21C5" w14:textId="08A80A9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3F5C8E" w14:textId="6A1CB61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CE9331" w14:textId="0F772E9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F1B651" w14:textId="4E7C801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EBEA1D" w14:textId="5E757D4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812637" w14:textId="4B92E8D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A3D0FD" w14:textId="05E3103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955EEA" w14:textId="6482CDF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670B27" w14:textId="3FA4455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23B055" w14:textId="6BC7EF1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308C91" w14:textId="7C19A80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B8D486D" w14:textId="614121A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75,856,999</w:t>
            </w:r>
          </w:p>
        </w:tc>
      </w:tr>
      <w:tr w:rsidR="005606C5" w:rsidRPr="00906183" w14:paraId="0EA1E32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5480D16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82AD191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DB699F2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3C8C8B" w14:textId="10BA9DB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E869BF" w14:textId="0ACA018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2D6F2D" w14:textId="0AEF553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0EC577" w14:textId="493792E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BA133A" w14:textId="252CCE8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980619C" w14:textId="5E98483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2D9572" w14:textId="281F077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CB0AB5" w14:textId="2EA3A3E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66A8DB" w14:textId="7B0D613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68B101" w14:textId="5667F90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5B25DE" w14:textId="6F4E08C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C87976" w14:textId="63532B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0E8661B" w14:textId="0D5CB4A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53,060,333</w:t>
            </w:r>
          </w:p>
        </w:tc>
      </w:tr>
      <w:tr w:rsidR="005606C5" w:rsidRPr="00906183" w14:paraId="7F869B0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394956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635684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9EDC14E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1DCDE9" w14:textId="64FAC42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1,155,766,000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715828" w14:textId="4B6BEC4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4FE1AE" w14:textId="50D611A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91A04E" w14:textId="4A77F23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BFD734" w14:textId="4D60ADF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AFE44B" w14:textId="0F17A82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D5FB93" w14:textId="469B136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20E036" w14:textId="2271856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465F18" w14:textId="4EC7955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BAEFA4" w14:textId="4E42389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882AD6" w14:textId="54DF31F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E03FCA" w14:textId="710A87C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5FBFF87" w14:textId="1BA293F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- 16,727,663</w:t>
            </w:r>
          </w:p>
        </w:tc>
      </w:tr>
      <w:tr w:rsidR="005606C5" w:rsidRPr="00906183" w14:paraId="262D650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9F67C9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015877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4FBA4D2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EEE109" w14:textId="752A4CA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3BDA74" w14:textId="0CEB8C0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387939" w14:textId="7D6E08B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F3474" w14:textId="2ED6028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C418C" w14:textId="7C8228D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CB77FD" w14:textId="70EBE31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C726E9" w14:textId="2A563C6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2C982D" w14:textId="6231C9F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D6E6F8" w14:textId="65DD749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676BCC" w14:textId="35A7033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9F3153" w14:textId="2E7AEE0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340A2E" w14:textId="5A9984C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D77560F" w14:textId="4530BD5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147,633,352</w:t>
            </w:r>
          </w:p>
        </w:tc>
      </w:tr>
      <w:tr w:rsidR="005606C5" w:rsidRPr="00906183" w14:paraId="361385E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6888BE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F6B69F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6CD1527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14CA3" w14:textId="2B2AA02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D5F064" w14:textId="5ACB890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740ABE" w14:textId="6B13A11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CCC968" w14:textId="655281C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575EF7" w14:textId="64D3A2F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E30ED0" w14:textId="2970721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BBF663" w14:textId="11693A9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E80FFB" w14:textId="2D2F3C5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B9C5C2" w14:textId="771B52F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E47872" w14:textId="702E7EE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ED8682" w14:textId="49970E8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4DDB93" w14:textId="77E509D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ED9902" w14:textId="47EF802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13,420,440</w:t>
            </w:r>
          </w:p>
        </w:tc>
      </w:tr>
      <w:tr w:rsidR="005606C5" w:rsidRPr="00906183" w14:paraId="77515EF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60557F3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60BC07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BE3A876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C2B425" w14:textId="0040116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85E441" w14:textId="49CA755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2927246" w14:textId="21AAC6B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36A70B" w14:textId="02DCCBC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B33301" w14:textId="5A143B3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B87751" w14:textId="1BA06E6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C642FB" w14:textId="33FBDE5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0467E1" w14:textId="18E2C05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1214A2" w14:textId="688AC9B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AE41ED" w14:textId="7991AB6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23E7FB" w14:textId="232BCE1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875B95" w14:textId="789073C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ED11CF9" w14:textId="47BC60A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6,672,348</w:t>
            </w:r>
          </w:p>
        </w:tc>
      </w:tr>
      <w:tr w:rsidR="005606C5" w:rsidRPr="00906183" w14:paraId="304DE9B0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7B5E44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8036603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6D6258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2C155" w14:textId="296F1CB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4,927,493,000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9F9AEA" w14:textId="5141E03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4,675,486,148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06F653" w14:textId="2F730E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113,068,098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249689" w14:textId="33123F5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FCB14" w14:textId="4FB9FA1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4,788,554,246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0E98C7" w14:textId="5F34691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07F452" w14:textId="2E19E7E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34A22A" w14:textId="53C5789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3DFDD3" w14:textId="7D865C1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4,675,486,148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3F55F3" w14:textId="6E7F0CE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113,068,098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D1445C" w14:textId="68B11BB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386BA3" w14:textId="3C61307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4,788,554,246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48653EA" w14:textId="1F7A6DC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- 138,938,754</w:t>
            </w:r>
          </w:p>
        </w:tc>
      </w:tr>
      <w:tr w:rsidR="005606C5" w:rsidRPr="00906183" w14:paraId="75582CC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80AC8D3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0C70FD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FB83028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1C4214" w14:textId="29D2C8E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1FC10D" w14:textId="3EBE627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03DC3A6" w14:textId="6BF6DA6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878C6C" w14:textId="7609F9B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22F243" w14:textId="1F35FB4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B4C4E4" w14:textId="76A8F78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F21C6B" w14:textId="72A5429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391A8D" w14:textId="232E1D8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BC705C" w14:textId="30C52AD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2F4ACC" w14:textId="7D8D18F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5531A1" w14:textId="37CDDF2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DA5D5" w14:textId="7CDA7E6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AAFCCFE" w14:textId="2563B77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- 1,000</w:t>
            </w:r>
          </w:p>
        </w:tc>
      </w:tr>
      <w:tr w:rsidR="005606C5" w:rsidRPr="00906183" w14:paraId="678E4AD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2BA957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B05326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16A6A88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5E58F" w14:textId="1E57090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C4660F" w14:textId="67BDCCE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8C0F64" w14:textId="6C18B89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371CD0" w14:textId="0A03E14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5914DB" w14:textId="3373DA8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1DF5C" w14:textId="21366A6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62C966" w14:textId="529A5F0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D54D5C" w14:textId="580AC2F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058D33" w14:textId="64E58BE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06C202" w14:textId="4F54CB6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4D9075" w14:textId="0DEDF92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ABA827" w14:textId="15718DD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5EBD3A" w14:textId="5EFC5F6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- 1,000</w:t>
            </w:r>
          </w:p>
        </w:tc>
      </w:tr>
      <w:tr w:rsidR="005606C5" w:rsidRPr="00906183" w14:paraId="2477FD4C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8D9DBBE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8CFE65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AC52533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30DDD6" w14:textId="6F8B057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23,998,000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BB1916" w14:textId="1CA43C0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46,025,102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5BE1944" w14:textId="7BDC813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DC08FD" w14:textId="4B1FA2F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51B018" w14:textId="113D15C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103,417,029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DD6EED" w14:textId="6C8D608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F52449" w14:textId="01B36C3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7DC21D" w14:textId="0573C65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8C91DA" w14:textId="19C954B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46,025,102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C41E55" w14:textId="1CDA7F1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CC56F4" w14:textId="6891926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30B1B4" w14:textId="3765EE9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103,417,029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11DEF73" w14:textId="78301CC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79,419,029</w:t>
            </w:r>
          </w:p>
        </w:tc>
      </w:tr>
      <w:tr w:rsidR="005606C5" w:rsidRPr="00906183" w14:paraId="31418BB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A3D237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85E0A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907188A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54BBD" w14:textId="49B7494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23,690,000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7750D2" w14:textId="704BFC3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41,219,613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648D36" w14:textId="51581B5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8A41AF" w14:textId="428E42D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06B416" w14:textId="5C0D8A9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98,611,540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8377DD8" w14:textId="59BA979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E396BF" w14:textId="34D0008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1AD79C" w14:textId="04563BE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CE3452" w14:textId="13DE3F2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41,219,613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B9ED8D" w14:textId="006A125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DB2A2B" w14:textId="4A060CA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ED7555" w14:textId="4A4DF61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98,611,540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7BB2330" w14:textId="3D49910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74,921,540</w:t>
            </w:r>
          </w:p>
        </w:tc>
      </w:tr>
      <w:tr w:rsidR="005606C5" w:rsidRPr="00906183" w14:paraId="013EFA35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A9A4D9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A0613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FBE6B60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2A070A" w14:textId="29E5F4F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5CB0D8" w14:textId="2324837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F940BB" w14:textId="4D03ED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354649" w14:textId="3FD3321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D63E21" w14:textId="098C7FE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1A4923" w14:textId="246C7FC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7492B1" w14:textId="6DFD2E7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2C5503" w14:textId="34239E7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C61D38" w14:textId="1891240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5BD1F9" w14:textId="2E87105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931520" w14:textId="629E1C3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9E3408" w14:textId="504F553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33EF4B7" w14:textId="4E8FD5F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87,542</w:t>
            </w:r>
          </w:p>
        </w:tc>
      </w:tr>
      <w:tr w:rsidR="005606C5" w:rsidRPr="00906183" w14:paraId="00DF3C6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811820B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B6C215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84055A7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2C017" w14:textId="50C6FF6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FE35C" w14:textId="3334F61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321251" w14:textId="2230590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F59BB9" w14:textId="4460265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63CA12" w14:textId="2E44C16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4BE16A" w14:textId="145C53E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138748" w14:textId="3FF812F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39C4F4" w14:textId="25ACD5F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45786B" w14:textId="181FF4E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29680E" w14:textId="78D9BFE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89A9FE" w14:textId="4741286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4B4500" w14:textId="6637B48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A2CEAC" w14:textId="1A86C99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4,409,947</w:t>
            </w:r>
          </w:p>
        </w:tc>
      </w:tr>
      <w:tr w:rsidR="005606C5" w:rsidRPr="00906183" w14:paraId="2655A20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1D23C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F3090E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5AF5BA0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B0330" w14:textId="22E2670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228,690,000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95F7CB" w14:textId="3A99753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258,807,547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4FF8CC" w14:textId="53C6392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08599D" w14:textId="0886D3E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62BC05" w14:textId="040CC0F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259,496,707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D3D972" w14:textId="3E85510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49A4C8" w14:textId="7A9EC25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43799B" w14:textId="298A4C5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9CE6D6" w14:textId="61E77AE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258,807,547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5043B5" w14:textId="493D613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4257C9" w14:textId="4A9F624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2E9C7A" w14:textId="78CF3A5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259,496,707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135C1B9" w14:textId="4C9A97B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30,806,707</w:t>
            </w:r>
          </w:p>
        </w:tc>
      </w:tr>
      <w:tr w:rsidR="005606C5" w:rsidRPr="00906183" w14:paraId="62A7D8A1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E36063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9948BE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88875EB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08A7E" w14:textId="394918A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91,120,000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DE09D" w14:textId="699BB15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4E9C89" w14:textId="289D9E4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D801C6" w14:textId="3A3727A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C8BFC7" w14:textId="195B988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720DA2" w14:textId="3E58CF0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81DF9C" w14:textId="1E3739D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6C42C1" w14:textId="2C37354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49D336" w14:textId="4715E07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388413" w14:textId="190F7EF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2FB55B" w14:textId="0A7BCAC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4D1FA1" w14:textId="30BC894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DC3267A" w14:textId="19378BB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- 7,781,211</w:t>
            </w:r>
          </w:p>
        </w:tc>
      </w:tr>
      <w:tr w:rsidR="005606C5" w:rsidRPr="00906183" w14:paraId="6F5D7B4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C2E8F2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137806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94594BB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67B54F" w14:textId="1E39013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137,570,000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A361CD" w14:textId="314EBD3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175,468,758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EBE7F7" w14:textId="024CE72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2EB730" w14:textId="7A79935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678B7" w14:textId="7B76919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176,157,918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C1DAE0" w14:textId="04ECC62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F68769" w14:textId="20EE352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B59E4A" w14:textId="6D51DC5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8639E0" w14:textId="192FCDF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175,468,758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671AAC" w14:textId="5A7E000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76F939" w14:textId="6FCCDBC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43D726" w14:textId="471ABDE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176,157,918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7A1A5AB" w14:textId="22DD507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38,587,918</w:t>
            </w:r>
          </w:p>
        </w:tc>
      </w:tr>
      <w:tr w:rsidR="005606C5" w:rsidRPr="00906183" w14:paraId="7553177A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04FD4D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A5523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E4ECEAE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5BE1D9" w14:textId="054E229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F40664" w14:textId="62BBD91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A60BE2" w14:textId="5EB0C49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22C9FA" w14:textId="301D4AF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AB2C60" w14:textId="290419A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D22D54" w14:textId="079623B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21B832" w14:textId="4F29E1F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A43759" w14:textId="6B0EA73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EC1B5D" w14:textId="25945DF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E283F2" w14:textId="3896F0A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ECA77E" w14:textId="323AB20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E258AE" w14:textId="1C76C1E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970BEC2" w14:textId="2B685C1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- 1,000</w:t>
            </w:r>
          </w:p>
        </w:tc>
      </w:tr>
      <w:tr w:rsidR="005606C5" w:rsidRPr="00906183" w14:paraId="4E90267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B89F0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8B9A53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502ED84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5EBAF2" w14:textId="29509E2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368F28" w14:textId="31FEDA3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1EE90B" w14:textId="41AFB9D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DF1A0B" w14:textId="181295B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F70A0A" w14:textId="0D90858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48E6A5" w14:textId="4AE3CCC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C50695" w14:textId="099547A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9A5645" w14:textId="4087ED3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EC9498" w14:textId="78CCDA5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0D6B0D" w14:textId="3776D9F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D0B7C7" w14:textId="3A284BD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70FE8" w14:textId="22A95F1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099FD1E" w14:textId="1D613E0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- 1,000</w:t>
            </w:r>
          </w:p>
        </w:tc>
      </w:tr>
      <w:tr w:rsidR="005606C5" w:rsidRPr="00906183" w14:paraId="69204F64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B20706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852310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C9F227B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FACAAF" w14:textId="1B2FB70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48,023,000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3E7B1C" w14:textId="0038912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113,797,664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05AB5A" w14:textId="6667415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8B6ECB" w14:textId="7C9C12F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62615" w14:textId="65432B5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120,196,730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8FC047" w14:textId="05C7EA6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D05D07" w14:textId="7AC1D40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8DAB7B" w14:textId="47B4EA8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F89B00" w14:textId="701EDE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113,797,664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5F18A8" w14:textId="0B1FA36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41ADB5" w14:textId="562B71A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B2004D" w14:textId="2573EEC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120,196,730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BC25413" w14:textId="0961E58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72,173,730</w:t>
            </w:r>
          </w:p>
        </w:tc>
      </w:tr>
      <w:tr w:rsidR="005606C5" w:rsidRPr="00906183" w14:paraId="3DA73CA0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7929E26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EC9E41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23FD005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C3A49" w14:textId="4FE7643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47,360,000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506FE" w14:textId="67AC28B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103,037,789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1A1D83" w14:textId="4EA3457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EAD8E6" w14:textId="6B7BD82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8FACC6" w14:textId="23260B3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109,436,855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E3EAC4" w14:textId="490E7BE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B23BF1" w14:textId="35B02BB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9B2651D" w14:textId="4BCB5B3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DDFE33" w14:textId="306099E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103,037,789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6DBD53" w14:textId="03C0F9D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04E7F9" w14:textId="6DC7DBC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443EF5" w14:textId="72D3F7B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109,436,855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B300E74" w14:textId="169E396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62,076,855</w:t>
            </w:r>
          </w:p>
        </w:tc>
      </w:tr>
      <w:tr w:rsidR="005606C5" w:rsidRPr="00906183" w14:paraId="5A232F4F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53CDA0B6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29B571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C69A3B6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BA7574" w14:textId="630A0DF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38B231" w14:textId="4E1F226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18CD7B" w14:textId="4E4D796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8FACB2" w14:textId="28C1815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0E74E" w14:textId="07ECC4C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166F7B" w14:textId="22A2DB7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F9AD8" w14:textId="7ABB801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A45683" w14:textId="1AB0CE1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97DE24" w14:textId="689FCC6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320356" w14:textId="6971888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B6E889" w14:textId="560C25F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03B7FE" w14:textId="63C5665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EB67E97" w14:textId="08B34E1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10,096,875</w:t>
            </w:r>
          </w:p>
        </w:tc>
      </w:tr>
      <w:tr w:rsidR="005606C5" w:rsidRPr="00906183" w14:paraId="4CE1B32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2DADC5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143CBFF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0F5E009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A0906A" w14:textId="3FEBA94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473,046,000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D0EF80" w14:textId="1B90554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473,925,740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80D5CC" w14:textId="3534530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6B3D8" w14:textId="557CC53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7E6346" w14:textId="2AE91F9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473,976,740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B34D5F" w14:textId="04AEEA7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AC004A" w14:textId="01179EE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93FB5D" w14:textId="409A3F0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1EE897" w14:textId="0FBF946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473,925,740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CDBF79" w14:textId="6FC0436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375DE5" w14:textId="6EFEDA6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1A0B55" w14:textId="3E52252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473,976,740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31A05C" w14:textId="3CECCF6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930,740</w:t>
            </w:r>
          </w:p>
        </w:tc>
      </w:tr>
      <w:tr w:rsidR="005606C5" w:rsidRPr="00906183" w14:paraId="535B79D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9A2AED2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1964FD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6440851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FCD0F" w14:textId="1EB0236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6ABD26" w14:textId="381E49F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E728A8" w14:textId="35444A4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0F844F" w14:textId="07ABEF3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5384EB" w14:textId="3E23495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1F0A61" w14:textId="0547101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DE115E" w14:textId="08D2350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4D0CCF" w14:textId="138A9D5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F10384" w14:textId="177DAD9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20C024" w14:textId="5D77358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77DFC0" w14:textId="7DD6D40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CF84D8" w14:textId="466858E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281FDF" w14:textId="2951FAD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5606C5" w:rsidRPr="00906183" w14:paraId="381BD03B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775E000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C34CF7B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1089D17" w14:textId="77777777" w:rsidR="005606C5" w:rsidRPr="00BD08A3" w:rsidRDefault="005606C5" w:rsidP="005606C5">
            <w:pPr>
              <w:spacing w:line="200" w:lineRule="exact"/>
              <w:ind w:leftChars="200" w:left="480"/>
              <w:jc w:val="center"/>
              <w:rPr>
                <w:rFonts w:ascii="標楷體" w:eastAsia="標楷體" w:hAnsi="標楷體"/>
                <w:spacing w:val="-20"/>
                <w:w w:val="98"/>
                <w:sz w:val="20"/>
              </w:rPr>
            </w:pPr>
            <w:r w:rsidRPr="00BD08A3">
              <w:rPr>
                <w:rFonts w:ascii="標楷體" w:eastAsia="標楷體" w:hAnsi="標楷體" w:hint="eastAsia"/>
                <w:noProof/>
                <w:spacing w:val="-20"/>
                <w:w w:val="98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7F5B7E" w14:textId="2A0DD52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E5A5F8" w14:textId="0301740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1D19F4" w14:textId="7A30E1F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795D9E" w14:textId="627E99F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091DD1" w14:textId="797A28D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C97CDF" w14:textId="7F76F1B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C84C58" w14:textId="03A8732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25B89E" w14:textId="23E4FC0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28476A" w14:textId="2E97F54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4861F6" w14:textId="03E9AAC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E2D38A" w14:textId="512E95D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DA1F50" w14:textId="2529B38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FF01328" w14:textId="0F69D6F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5606C5" w:rsidRPr="00906183" w14:paraId="192CA568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1E103416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EAB02DC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199AE14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80E5A" w14:textId="2467D46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2,995,000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0B91C7" w14:textId="682F5BF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E4352A" w14:textId="7B1ACA9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D87D1A" w14:textId="0EBC93C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442E22" w14:textId="47322B3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AA801B" w14:textId="0809244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0156A9" w14:textId="3F82B67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667CD8" w14:textId="3856E5A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D03015" w14:textId="44B27A9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D13F4A" w14:textId="7B5F550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75D36C" w14:textId="1B0337D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3CB266" w14:textId="413BAD8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94B691" w14:textId="4657CC2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930,740</w:t>
            </w:r>
          </w:p>
        </w:tc>
      </w:tr>
      <w:tr w:rsidR="005606C5" w:rsidRPr="00906183" w14:paraId="2EA317A7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60D23A41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C11C7A5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12504B2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31EEF8" w14:textId="02BBD69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11,508,714,000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A94C73" w14:textId="1210A6F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E6C600" w14:textId="0831E92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46A8E5" w14:textId="26D71E0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CA2A30" w14:textId="0737828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C15AD7" w14:textId="606F50B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C6B70F" w14:textId="25A38AC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6982D5" w14:textId="7E07C7F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CCEAB0" w14:textId="08B078D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543C74" w14:textId="6F311F0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9FF1CC" w14:textId="1ED2006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0C2024" w14:textId="5476CE8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739C763" w14:textId="2C294FB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- 490,719,088</w:t>
            </w:r>
          </w:p>
        </w:tc>
      </w:tr>
      <w:tr w:rsidR="005606C5" w:rsidRPr="00906183" w14:paraId="7EC5F723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41CF30B8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48CCE85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8DBAFB0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EFD7F1" w14:textId="0B62C43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11,508,714,000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3C0CB2" w14:textId="07C1D91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BFE1D4" w14:textId="7E75735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4761B3" w14:textId="1C15BDF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7BE825" w14:textId="01578D5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859E4B" w14:textId="0617EAD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168EB1" w14:textId="5ACD324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6D0846" w14:textId="0EFB3F0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E33574" w14:textId="4F927F5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867CAE" w14:textId="0785304A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69FB60" w14:textId="0772C4F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DD5562" w14:textId="1763FC2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2183B0" w14:textId="05B2034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- 490,719,088</w:t>
            </w:r>
          </w:p>
        </w:tc>
      </w:tr>
      <w:tr w:rsidR="005606C5" w:rsidRPr="00906183" w14:paraId="5142DEDD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BA6F1D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E980C16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A147910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5492F" w14:textId="1877C8F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8558E8" w14:textId="546B15C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B08509" w14:textId="2A595C8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EC926B" w14:textId="51ACB90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B9FF25" w14:textId="202712E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7DF40E" w14:textId="7D92E7B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0866BE" w14:textId="60C04F4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5A86EE" w14:textId="7452D80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F719E1" w14:textId="7F4F02E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A86FCE" w14:textId="301E302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D60BFA" w14:textId="22ADA21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963D00" w14:textId="7FFA1F2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DAF1845" w14:textId="1736EC3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91,550</w:t>
            </w:r>
          </w:p>
        </w:tc>
      </w:tr>
      <w:tr w:rsidR="005606C5" w:rsidRPr="00906183" w14:paraId="20854D16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D6CAF4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D8D45AF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FB70CF6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7910A9" w14:textId="507D604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80EE54" w14:textId="771B10E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43B234" w14:textId="1C7175F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185CBD" w14:textId="447B901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AB592" w14:textId="74556FC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048612" w14:textId="63506C4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9826D3" w14:textId="38F18E1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162EAA" w14:textId="4D3E4EA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090A93" w14:textId="706CF65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E76292" w14:textId="061BAC6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BD6B94" w14:textId="12A1717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D5065F" w14:textId="3A120AB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3626338" w14:textId="516871F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92,550</w:t>
            </w:r>
          </w:p>
        </w:tc>
      </w:tr>
      <w:tr w:rsidR="005606C5" w:rsidRPr="00906183" w14:paraId="130E3E1F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34EB14A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83B4A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CB5C1FC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FA22F" w14:textId="1BD9BE7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5DC369" w14:textId="0C2AFB67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1E60EC" w14:textId="2DDDE2BF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79060A" w14:textId="1049FF7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E99256" w14:textId="357EC9AB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9FCBE1" w14:textId="4063086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5D3A05" w14:textId="6522A88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87D65C" w14:textId="2482BE6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379410" w14:textId="23ABBAB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380167" w14:textId="0CEDA43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9AB338" w14:textId="2DE2F39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DA4D46" w14:textId="0F733476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D35FC7" w14:textId="738FE3B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- 1,000</w:t>
            </w:r>
          </w:p>
        </w:tc>
      </w:tr>
      <w:tr w:rsidR="005606C5" w:rsidRPr="00906183" w14:paraId="0BF9F99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2471E32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274963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02462B4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EEB5FD1" w14:textId="77777777" w:rsidR="005606C5" w:rsidRPr="00906183" w:rsidRDefault="005606C5" w:rsidP="005606C5">
            <w:pPr>
              <w:spacing w:line="20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06183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C7B941" w14:textId="6F882E0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229,652,000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1AD4C5" w14:textId="0C0F09B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616175" w14:textId="28F0D10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E4A1D0" w14:textId="47D643D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20A05F" w14:textId="1619922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B5476F" w14:textId="446860B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824EF6" w14:textId="4C4FEF7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BDA7B" w14:textId="218438E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99737B" w14:textId="17F8844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F00482" w14:textId="10F2599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E9CC5C" w14:textId="7A1E9808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51DD28" w14:textId="6C05D789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19E2B8F" w14:textId="781A45F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28,345,368</w:t>
            </w:r>
          </w:p>
        </w:tc>
      </w:tr>
      <w:tr w:rsidR="005606C5" w:rsidRPr="00906183" w14:paraId="69753D99" w14:textId="77777777" w:rsidTr="000F7F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299" w:type="dxa"/>
            <w:shd w:val="clear" w:color="auto" w:fill="auto"/>
            <w:vAlign w:val="center"/>
          </w:tcPr>
          <w:p w14:paraId="0FE92499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E2DB607" w14:textId="77777777" w:rsidR="005606C5" w:rsidRPr="00274963" w:rsidRDefault="005606C5" w:rsidP="005606C5">
            <w:pPr>
              <w:jc w:val="center"/>
              <w:rPr>
                <w:rFonts w:ascii="新細明體" w:hAnsi="新細明體"/>
                <w:sz w:val="20"/>
              </w:rPr>
            </w:pPr>
            <w:r w:rsidRPr="0027496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AAD3071" w14:textId="77777777" w:rsidR="005606C5" w:rsidRPr="00906183" w:rsidRDefault="005606C5" w:rsidP="005606C5">
            <w:pPr>
              <w:spacing w:line="20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06183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8294F" w14:textId="070DEB6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229,652,000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C56F67" w14:textId="3558E9BE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4F82A1" w14:textId="7750A08D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534DE1" w14:textId="1B6C6935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DF8016" w14:textId="6C86C6E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41B38B" w14:textId="543CE66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91B688" w14:textId="4BD45D4C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1473D8" w14:textId="43A7C132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AD09A6" w14:textId="6EBFCD01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57F99A" w14:textId="647B6FA0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0F49B0" w14:textId="4865250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8A9604" w14:textId="059275F3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A9F051" w14:textId="116926E4" w:rsidR="005606C5" w:rsidRPr="004E20CD" w:rsidRDefault="005606C5" w:rsidP="005606C5">
            <w:pPr>
              <w:spacing w:line="2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20C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28,345,368</w:t>
            </w:r>
          </w:p>
        </w:tc>
      </w:tr>
    </w:tbl>
    <w:p w14:paraId="43A141D6" w14:textId="77777777" w:rsidR="003C15BB" w:rsidRPr="00E06189" w:rsidRDefault="003C15BB" w:rsidP="00E06189">
      <w:pPr>
        <w:adjustRightInd w:val="0"/>
        <w:snapToGrid w:val="0"/>
        <w:ind w:right="414"/>
        <w:rPr>
          <w:rFonts w:eastAsia="標楷體"/>
          <w:sz w:val="2"/>
          <w:szCs w:val="2"/>
        </w:rPr>
      </w:pPr>
    </w:p>
    <w:sectPr w:rsidR="003C15BB" w:rsidRPr="00E06189" w:rsidSect="00275EF8">
      <w:headerReference w:type="default" r:id="rId6"/>
      <w:footerReference w:type="first" r:id="rId7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FC752" w14:textId="77777777" w:rsidR="00BC49DA" w:rsidRDefault="00BC49DA">
      <w:r>
        <w:separator/>
      </w:r>
    </w:p>
  </w:endnote>
  <w:endnote w:type="continuationSeparator" w:id="0">
    <w:p w14:paraId="1CD5A8F0" w14:textId="77777777" w:rsidR="00BC49DA" w:rsidRDefault="00BC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5949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36822EF8" w14:textId="31345090" w:rsidR="0071400E" w:rsidRPr="00F30DA8" w:rsidRDefault="00554381" w:rsidP="00554381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DD3225">
          <w:rPr>
            <w:rFonts w:ascii="標楷體" w:eastAsia="標楷體" w:hAnsi="標楷體" w:hint="eastAsia"/>
            <w:sz w:val="24"/>
            <w:szCs w:val="24"/>
          </w:rPr>
          <w:t>9－</w:t>
        </w:r>
        <w:r>
          <w:rPr>
            <w:rFonts w:ascii="標楷體" w:eastAsia="標楷體" w:hAnsi="標楷體"/>
            <w:sz w:val="24"/>
            <w:szCs w:val="24"/>
          </w:rPr>
          <w:t>2</w:t>
        </w:r>
        <w:r>
          <w:rPr>
            <w:rFonts w:ascii="標楷體" w:eastAsia="標楷體" w:hAnsi="標楷體" w:hint="eastAsia"/>
            <w:sz w:val="24"/>
            <w:szCs w:val="24"/>
          </w:rPr>
          <w:t>－</w:t>
        </w:r>
        <w:r>
          <w:rPr>
            <w:rFonts w:ascii="標楷體" w:eastAsia="標楷體" w:hAnsi="標楷體"/>
            <w:sz w:val="24"/>
            <w:szCs w:val="24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0E51" w14:textId="77777777" w:rsidR="00BC49DA" w:rsidRDefault="00BC49DA">
      <w:r>
        <w:separator/>
      </w:r>
    </w:p>
  </w:footnote>
  <w:footnote w:type="continuationSeparator" w:id="0">
    <w:p w14:paraId="48850DB3" w14:textId="77777777" w:rsidR="00BC49DA" w:rsidRDefault="00BC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4B86" w14:textId="6018306E" w:rsidR="00A82CB1" w:rsidRDefault="00C31645">
    <w:pPr>
      <w:pStyle w:val="a3"/>
      <w:jc w:val="center"/>
    </w:pP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C3164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C31645">
      <w:rPr>
        <w:rFonts w:ascii="標楷體" w:eastAsia="標楷體" w:hAnsi="標楷體"/>
        <w:bCs/>
        <w:spacing w:val="60"/>
        <w:sz w:val="32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9DA"/>
    <w:rsid w:val="00084F18"/>
    <w:rsid w:val="000E0216"/>
    <w:rsid w:val="000F7FA6"/>
    <w:rsid w:val="00183F3F"/>
    <w:rsid w:val="001D6832"/>
    <w:rsid w:val="001D6F96"/>
    <w:rsid w:val="00274963"/>
    <w:rsid w:val="00275EF8"/>
    <w:rsid w:val="00311CD2"/>
    <w:rsid w:val="00357802"/>
    <w:rsid w:val="00375E86"/>
    <w:rsid w:val="003776D8"/>
    <w:rsid w:val="003C15BB"/>
    <w:rsid w:val="00497247"/>
    <w:rsid w:val="004E1354"/>
    <w:rsid w:val="004E20CD"/>
    <w:rsid w:val="00554381"/>
    <w:rsid w:val="005606C5"/>
    <w:rsid w:val="005D71E6"/>
    <w:rsid w:val="0061119C"/>
    <w:rsid w:val="00625C7D"/>
    <w:rsid w:val="0071400E"/>
    <w:rsid w:val="00716A95"/>
    <w:rsid w:val="0072082F"/>
    <w:rsid w:val="007B0B55"/>
    <w:rsid w:val="00803E01"/>
    <w:rsid w:val="00906183"/>
    <w:rsid w:val="009C47CC"/>
    <w:rsid w:val="00A06D31"/>
    <w:rsid w:val="00A82CB1"/>
    <w:rsid w:val="00B83472"/>
    <w:rsid w:val="00BC49DA"/>
    <w:rsid w:val="00BD08A3"/>
    <w:rsid w:val="00BD217D"/>
    <w:rsid w:val="00C31645"/>
    <w:rsid w:val="00CB0F10"/>
    <w:rsid w:val="00D80887"/>
    <w:rsid w:val="00DA6D9D"/>
    <w:rsid w:val="00DA7E8A"/>
    <w:rsid w:val="00DF667B"/>
    <w:rsid w:val="00E06189"/>
    <w:rsid w:val="00E108CB"/>
    <w:rsid w:val="00E47C16"/>
    <w:rsid w:val="00E956ED"/>
    <w:rsid w:val="00EE666A"/>
    <w:rsid w:val="00EE7366"/>
    <w:rsid w:val="00EE77A4"/>
    <w:rsid w:val="00F125C0"/>
    <w:rsid w:val="00F30DA8"/>
    <w:rsid w:val="00FA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EFDCD"/>
  <w15:chartTrackingRefBased/>
  <w15:docId w15:val="{4FE23E7B-BC70-41A7-89B7-7939BAB9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1400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GLgnRBOj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dGLgnRBOj歲入來源別總表.dot</Template>
  <TotalTime>24</TotalTime>
  <Pages>1</Pages>
  <Words>517</Words>
  <Characters>2952</Characters>
  <Application>Microsoft Office Word</Application>
  <DocSecurity>0</DocSecurity>
  <Lines>24</Lines>
  <Paragraphs>6</Paragraphs>
  <ScaleCrop>false</ScaleCrop>
  <Company>N.A.O.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26</cp:revision>
  <cp:lastPrinted>2025-07-14T09:20:00Z</cp:lastPrinted>
  <dcterms:created xsi:type="dcterms:W3CDTF">2025-06-03T06:59:00Z</dcterms:created>
  <dcterms:modified xsi:type="dcterms:W3CDTF">2026-07-08T11:20:00Z</dcterms:modified>
</cp:coreProperties>
</file>