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E334B" w14:textId="77777777" w:rsidR="003E010B" w:rsidRPr="000D0E48" w:rsidRDefault="003E010B" w:rsidP="003E010B">
      <w:pPr>
        <w:pStyle w:val="a3"/>
        <w:jc w:val="center"/>
        <w:rPr>
          <w:rFonts w:ascii="標楷體" w:eastAsia="標楷體"/>
          <w:b/>
          <w:spacing w:val="60"/>
          <w:sz w:val="36"/>
          <w:szCs w:val="36"/>
        </w:rPr>
      </w:pPr>
      <w:r w:rsidRPr="000D0E48">
        <w:rPr>
          <w:rFonts w:ascii="標楷體" w:eastAsia="標楷體" w:hint="eastAsia"/>
          <w:b/>
          <w:spacing w:val="60"/>
          <w:sz w:val="36"/>
          <w:szCs w:val="36"/>
        </w:rPr>
        <w:t>玖</w:t>
      </w:r>
      <w:r>
        <w:rPr>
          <w:rFonts w:ascii="標楷體" w:eastAsia="標楷體" w:hint="eastAsia"/>
          <w:b/>
          <w:spacing w:val="60"/>
          <w:sz w:val="36"/>
          <w:szCs w:val="36"/>
        </w:rPr>
        <w:t>、歲入來源別決算審定總表</w:t>
      </w:r>
    </w:p>
    <w:p w14:paraId="1342AAFA" w14:textId="1A7BE63A" w:rsidR="003E010B" w:rsidRPr="003376B1" w:rsidRDefault="003E010B" w:rsidP="003E010B">
      <w:pPr>
        <w:pStyle w:val="a3"/>
        <w:jc w:val="center"/>
        <w:rPr>
          <w:b/>
          <w:sz w:val="32"/>
          <w:szCs w:val="32"/>
        </w:rPr>
      </w:pPr>
      <w:r w:rsidRPr="003376B1">
        <w:rPr>
          <w:rFonts w:ascii="標楷體" w:eastAsia="標楷體" w:hint="eastAsia"/>
          <w:b/>
          <w:spacing w:val="60"/>
          <w:sz w:val="32"/>
          <w:szCs w:val="32"/>
          <w:u w:val="single"/>
        </w:rPr>
        <w:t>一、中華民國</w:t>
      </w:r>
      <w:proofErr w:type="gramStart"/>
      <w:r w:rsidRPr="003376B1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11</w:t>
      </w:r>
      <w:r w:rsidR="001E6432">
        <w:rPr>
          <w:rFonts w:ascii="標楷體" w:eastAsia="標楷體" w:hAnsi="標楷體"/>
          <w:b/>
          <w:spacing w:val="60"/>
          <w:sz w:val="32"/>
          <w:szCs w:val="32"/>
          <w:u w:val="single"/>
        </w:rPr>
        <w:t>4</w:t>
      </w:r>
      <w:proofErr w:type="gramEnd"/>
      <w:r w:rsidRPr="003376B1">
        <w:rPr>
          <w:rFonts w:ascii="標楷體" w:eastAsia="標楷體" w:hint="eastAsia"/>
          <w:b/>
          <w:spacing w:val="60"/>
          <w:sz w:val="32"/>
          <w:szCs w:val="32"/>
          <w:u w:val="single"/>
        </w:rPr>
        <w:t>年度</w:t>
      </w:r>
      <w:r w:rsidRPr="003376B1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嘉義市</w:t>
      </w:r>
      <w:r w:rsidRPr="003376B1">
        <w:rPr>
          <w:rFonts w:ascii="標楷體" w:eastAsia="標楷體" w:hint="eastAsia"/>
          <w:b/>
          <w:spacing w:val="60"/>
          <w:sz w:val="32"/>
          <w:szCs w:val="32"/>
          <w:u w:val="single"/>
        </w:rPr>
        <w:t>總決算歲入來源別決算審定總表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698"/>
        <w:gridCol w:w="1382"/>
        <w:gridCol w:w="1386"/>
        <w:gridCol w:w="706"/>
        <w:gridCol w:w="681"/>
        <w:gridCol w:w="1386"/>
        <w:gridCol w:w="1405"/>
        <w:gridCol w:w="1417"/>
        <w:gridCol w:w="1338"/>
        <w:gridCol w:w="1386"/>
        <w:gridCol w:w="1387"/>
        <w:gridCol w:w="1134"/>
        <w:gridCol w:w="1449"/>
        <w:gridCol w:w="1102"/>
        <w:gridCol w:w="1108"/>
        <w:gridCol w:w="915"/>
      </w:tblGrid>
      <w:tr w:rsidR="009805FE" w:rsidRPr="00003457" w14:paraId="39FE8702" w14:textId="77777777" w:rsidTr="00A01014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4DCCF" w14:textId="77777777" w:rsidR="009805FE" w:rsidRPr="00003457" w:rsidRDefault="009805FE" w:rsidP="00A01014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7E9B0" w14:textId="77777777" w:rsidR="009805FE" w:rsidRPr="00003457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 w:rsidRPr="00003457"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 w:rsidRPr="00003457"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CBB6A" w14:textId="4080B8E1" w:rsidR="009805FE" w:rsidRPr="00003457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sz w:val="20"/>
              </w:rPr>
              <w:t>單位</w:t>
            </w:r>
            <w:r w:rsidRPr="00003457">
              <w:rPr>
                <w:rFonts w:ascii="標楷體" w:eastAsia="標楷體" w:hAnsi="標楷體"/>
                <w:sz w:val="20"/>
              </w:rPr>
              <w:t>：</w:t>
            </w:r>
            <w:r w:rsidRPr="00003457">
              <w:rPr>
                <w:rFonts w:ascii="標楷體" w:eastAsia="標楷體" w:hAnsi="標楷體" w:hint="eastAsia"/>
                <w:sz w:val="20"/>
              </w:rPr>
              <w:t>新臺幣</w:t>
            </w:r>
            <w:r w:rsidR="0087309F" w:rsidRPr="00003457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:rsidRPr="00003457" w14:paraId="5116FB65" w14:textId="77777777" w:rsidTr="00A01014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48E25B9" w14:textId="77777777" w:rsidR="009805FE" w:rsidRPr="00003457" w:rsidRDefault="009805FE" w:rsidP="00A01014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0C4A2DC9" w14:textId="77777777" w:rsidR="009805FE" w:rsidRPr="00003457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14CB2A00" w14:textId="77777777" w:rsidR="009805FE" w:rsidRPr="00003457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:rsidRPr="00003457" w14:paraId="63F90710" w14:textId="77777777" w:rsidTr="00E1159A">
        <w:trPr>
          <w:cantSplit/>
          <w:trHeight w:val="510"/>
          <w:tblHeader/>
        </w:trPr>
        <w:tc>
          <w:tcPr>
            <w:tcW w:w="3658" w:type="dxa"/>
            <w:gridSpan w:val="4"/>
            <w:tcBorders>
              <w:left w:val="nil"/>
            </w:tcBorders>
            <w:vAlign w:val="center"/>
          </w:tcPr>
          <w:p w14:paraId="79B730C6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382" w:type="dxa"/>
            <w:vMerge w:val="restart"/>
            <w:vAlign w:val="center"/>
          </w:tcPr>
          <w:p w14:paraId="03D70907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564" w:type="dxa"/>
            <w:gridSpan w:val="5"/>
            <w:vAlign w:val="center"/>
          </w:tcPr>
          <w:p w14:paraId="6B821700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662" w:type="dxa"/>
            <w:gridSpan w:val="5"/>
            <w:vAlign w:val="center"/>
          </w:tcPr>
          <w:p w14:paraId="78B94372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551" w:type="dxa"/>
            <w:gridSpan w:val="2"/>
            <w:vAlign w:val="center"/>
          </w:tcPr>
          <w:p w14:paraId="765D74B5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決算審定數與</w:t>
            </w:r>
            <w:r w:rsidRPr="00003457">
              <w:rPr>
                <w:rFonts w:eastAsia="標楷體"/>
                <w:sz w:val="20"/>
              </w:rPr>
              <w:br/>
            </w:r>
            <w:r w:rsidRPr="00003457"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023" w:type="dxa"/>
            <w:gridSpan w:val="2"/>
            <w:tcBorders>
              <w:right w:val="nil"/>
            </w:tcBorders>
            <w:vAlign w:val="center"/>
          </w:tcPr>
          <w:p w14:paraId="7A532D2D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決算審定數與</w:t>
            </w:r>
            <w:r w:rsidRPr="00003457">
              <w:rPr>
                <w:rFonts w:eastAsia="標楷體"/>
                <w:sz w:val="20"/>
              </w:rPr>
              <w:br/>
            </w:r>
            <w:r w:rsidRPr="00003457"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:rsidRPr="00003457" w14:paraId="698D8A85" w14:textId="77777777" w:rsidTr="00E1159A">
        <w:trPr>
          <w:cantSplit/>
          <w:trHeight w:val="397"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14:paraId="6390EA6B" w14:textId="77777777" w:rsidR="009805FE" w:rsidRPr="00003457" w:rsidRDefault="009805FE" w:rsidP="00356C3D">
            <w:pPr>
              <w:jc w:val="center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14:paraId="497E0381" w14:textId="77777777" w:rsidR="009805FE" w:rsidRPr="00003457" w:rsidRDefault="00B83C7F">
            <w:pPr>
              <w:jc w:val="center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698" w:type="dxa"/>
            <w:vAlign w:val="center"/>
          </w:tcPr>
          <w:p w14:paraId="025956A4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382" w:type="dxa"/>
            <w:vMerge/>
            <w:vAlign w:val="center"/>
          </w:tcPr>
          <w:p w14:paraId="385D7ED6" w14:textId="77777777" w:rsidR="009805FE" w:rsidRPr="00003457" w:rsidRDefault="009805FE" w:rsidP="00356C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86" w:type="dxa"/>
            <w:vAlign w:val="center"/>
          </w:tcPr>
          <w:p w14:paraId="75D7A67E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7" w:type="dxa"/>
            <w:gridSpan w:val="2"/>
            <w:vAlign w:val="center"/>
          </w:tcPr>
          <w:p w14:paraId="6D1B1CF1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proofErr w:type="gramStart"/>
            <w:r w:rsidRPr="00003457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6" w:type="dxa"/>
            <w:vAlign w:val="center"/>
          </w:tcPr>
          <w:p w14:paraId="44323C6A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05" w:type="dxa"/>
            <w:vAlign w:val="center"/>
          </w:tcPr>
          <w:p w14:paraId="564499E1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17" w:type="dxa"/>
            <w:vAlign w:val="center"/>
          </w:tcPr>
          <w:p w14:paraId="20D031BE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38" w:type="dxa"/>
            <w:vAlign w:val="center"/>
          </w:tcPr>
          <w:p w14:paraId="6E111A2A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proofErr w:type="gramStart"/>
            <w:r w:rsidRPr="00003457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6" w:type="dxa"/>
            <w:vAlign w:val="center"/>
          </w:tcPr>
          <w:p w14:paraId="2125BCCA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7" w:type="dxa"/>
            <w:vAlign w:val="center"/>
          </w:tcPr>
          <w:p w14:paraId="3FC84ADA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134" w:type="dxa"/>
            <w:vAlign w:val="center"/>
          </w:tcPr>
          <w:p w14:paraId="01EC7340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占總數</w:t>
            </w:r>
            <w:r w:rsidR="0004623B" w:rsidRPr="00003457"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449" w:type="dxa"/>
            <w:vAlign w:val="center"/>
          </w:tcPr>
          <w:p w14:paraId="670E20DC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1102" w:type="dxa"/>
            <w:vAlign w:val="center"/>
          </w:tcPr>
          <w:p w14:paraId="240F841F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108" w:type="dxa"/>
            <w:vAlign w:val="center"/>
          </w:tcPr>
          <w:p w14:paraId="024C6ED5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14:paraId="4944A57D" w14:textId="77777777" w:rsidR="009805FE" w:rsidRPr="00003457" w:rsidRDefault="009805FE" w:rsidP="00356C3D">
            <w:pPr>
              <w:jc w:val="distribute"/>
              <w:rPr>
                <w:rFonts w:eastAsia="標楷體"/>
                <w:sz w:val="20"/>
              </w:rPr>
            </w:pPr>
            <w:r w:rsidRPr="00003457">
              <w:rPr>
                <w:rFonts w:eastAsia="標楷體" w:hint="eastAsia"/>
                <w:sz w:val="20"/>
              </w:rPr>
              <w:t>％</w:t>
            </w:r>
          </w:p>
        </w:tc>
      </w:tr>
      <w:tr w:rsidR="00E1159A" w:rsidRPr="00003457" w14:paraId="26DF2F7F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051BB665" w14:textId="77777777" w:rsidR="00E1159A" w:rsidRPr="00003457" w:rsidRDefault="00E1159A" w:rsidP="00E1159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330F7EB" w14:textId="77777777" w:rsidR="00E1159A" w:rsidRPr="00003457" w:rsidRDefault="00E1159A" w:rsidP="00E1159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58A3A0D3" w14:textId="77777777" w:rsidR="00E1159A" w:rsidRPr="00003457" w:rsidRDefault="00E1159A" w:rsidP="00E1159A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85DB02C" w14:textId="191791BF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20,419,191,000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D3C4294" w14:textId="6634F893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19,736,234,685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6BD30340" w14:textId="0743CC49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718,867,271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930A623" w14:textId="6A487184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A62582A" w14:textId="0C0E29DA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20,455,101,956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DD4017" w14:textId="39326C92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19,736,234,685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27F07D83" w14:textId="53CF3204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718,867,271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00BC52F" w14:textId="007A255F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E98778F" w14:textId="1C9950FB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20,455,101,956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FA0D5" w14:textId="4B7D4562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100.00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4039FD32" w14:textId="44DAE894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35,910,956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BB33DA3" w14:textId="6FE19589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0.18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6503ADA" w14:textId="7F60C093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EEEB693" w14:textId="5C50639A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4F1682D4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B2DEBFC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BC2FC04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524AD448" w14:textId="77777777" w:rsidR="00E1159A" w:rsidRPr="00003457" w:rsidRDefault="00E1159A" w:rsidP="00E1159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BBEBC27" w14:textId="7E5B5C06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7,890,365,000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F44F084" w14:textId="4ABFB91C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8,096,156,824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2CBFBAE" w14:textId="3DE9E1D2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118,893,696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6830247" w14:textId="31F43ABE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AFB1CE2" w14:textId="68B3E6AC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8,215,050,520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8FE1B1" w14:textId="5556531F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8,096,156,824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20D22A1B" w14:textId="34596DD7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118,893,696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9A60961" w14:textId="1BCBEE5A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1C2913A" w14:textId="49EF7EA4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8,215,050,520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4A2063" w14:textId="63BCEF82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40.16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06C91FEE" w14:textId="629AFECA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324,685,520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CDA9625" w14:textId="3EB5E92B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4.11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8BEFB7C" w14:textId="2E9D363B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1C28934" w14:textId="1CE854FC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6F5878CB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2DA5F16F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22BF0D0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7AC22BF5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61D5264" w14:textId="6257BA5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154,510,000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DEE6786" w14:textId="2F1C987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342,879,351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2E064511" w14:textId="0AEAA961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194584B" w14:textId="66E1BC2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30C1B25" w14:textId="1D29DA8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342,879,351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7A5BD8" w14:textId="7593F82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342,879,351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B223B9F" w14:textId="6A17831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B56078D" w14:textId="5AA6F91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E6C55F4" w14:textId="3F99A4A2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342,879,351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2A7884" w14:textId="310EBF0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1.68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015E11A2" w14:textId="5CF6241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188,369,351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0D737BD" w14:textId="070B653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121.91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B8216DE" w14:textId="6AFA90C3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8B41362" w14:textId="27063244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656C19CC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301EF257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E43D158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2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7AC2D95C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01987B3" w14:textId="62592EF4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84,596,000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E779973" w14:textId="329342D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74,109,516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D4685D4" w14:textId="2E5C022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5,825,598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588E092" w14:textId="056663A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F1C109D" w14:textId="4A15F6F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79,935,114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B62D20" w14:textId="42EF0BB4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74,109,516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31EE1984" w14:textId="1D6C2D1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5,825,598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6559E38" w14:textId="744575F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DA385D6" w14:textId="6E716194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79,935,114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524520" w14:textId="78BFAFA1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0.39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3032A322" w14:textId="5E7BFA9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- 4,660,886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1A92645" w14:textId="0139B0C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- 5.51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12DF383" w14:textId="567C7089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AE3EF9D" w14:textId="41352DA3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0169E1B3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7F26970C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67DB5CD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3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1FB4387D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FE7E408" w14:textId="0600A313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80,000,000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E23F1D4" w14:textId="0B6E65C2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155,856,999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24013393" w14:textId="0139478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D2454E9" w14:textId="3FD2A303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5DA458F" w14:textId="2471DE53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155,856,999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AB73C3" w14:textId="7F10B3C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155,856,999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984E080" w14:textId="123C191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9A54E1E" w14:textId="34621084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5B2908A" w14:textId="41A3CDF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155,856,999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FEE73" w14:textId="680CE4C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0.76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214B9669" w14:textId="491682A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75,856,999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BD5EB72" w14:textId="2B60663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94.82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8B66230" w14:textId="5865A5EE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7E182F5" w14:textId="3CEFDCA5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2713E0FA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6044AB2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DB2711E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4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41AA8B20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6A834F3" w14:textId="1D51AE1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740,000,000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E041E73" w14:textId="14C2194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793,060,333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3F110941" w14:textId="41638FB9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B9CD689" w14:textId="06BB534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ADF0A08" w14:textId="6BDCAE7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793,060,333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909A96" w14:textId="079B3B6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793,060,333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3B8769D9" w14:textId="65C27696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4F47F53" w14:textId="37E0054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2C576A8" w14:textId="72792D5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793,060,333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65ED44" w14:textId="3A743B09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3.88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5D4C0233" w14:textId="4204DBB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53,060,333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7FD36B8" w14:textId="483AE74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7.17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82902AA" w14:textId="2815398A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8581B16" w14:textId="1A9C1478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26F40B9C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40AAA353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6D486C15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5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0E676608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FC1F2E2" w14:textId="0FF19A8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1,155,766,000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E8FA7DC" w14:textId="295254F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1,139,038,337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28278202" w14:textId="5DE33BC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EB34D76" w14:textId="72D011D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FAF6D54" w14:textId="472A2A8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1,139,038,337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01F19A" w14:textId="3D693BA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1,139,038,337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D9E82BA" w14:textId="03066EC6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509F4FC" w14:textId="76D451D2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A08321B" w14:textId="0E61727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1,139,038,337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76DF04" w14:textId="6E09BB0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5.57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265698E9" w14:textId="3EB0902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- 16,727,663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334F13E" w14:textId="141BAF34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- 1.45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0117C61F" w14:textId="49E4D5A7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8184AA3" w14:textId="78A1834D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541D17AA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7B6E2E15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CEACBFC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6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66A05770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0475C2C" w14:textId="4631ED6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630,000,000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CA7E0D2" w14:textId="160320A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777,633,352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0F68B428" w14:textId="341C386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ED40A2B" w14:textId="4DF8AA7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796F0D4" w14:textId="3722769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777,633,352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A1F3B9" w14:textId="05F3958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777,633,352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40FB999" w14:textId="2364FCA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A502808" w14:textId="02AC99C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01C81B7" w14:textId="10EC1CB1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777,633,352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A915E9" w14:textId="489538F9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3.80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1BA499C" w14:textId="5FE2FA33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147,633,352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2A6C7D4" w14:textId="60C93822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23.43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34CE7E9" w14:textId="72B3FF1C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8698B99" w14:textId="322E6C1B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7B4E17C9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7B21BF9A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58C077E5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7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6AC47D42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契稅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F062A7E" w14:textId="33502526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90,000,000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A98CB42" w14:textId="40BF6341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103,420,440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52BA989D" w14:textId="4A1EE093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B7D9FC4" w14:textId="412A802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D670F25" w14:textId="692A06D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103,420,440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BD02B0" w14:textId="5DA5C674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103,420,440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F1D0AB4" w14:textId="196B2FA6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8308377" w14:textId="32F9DE4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830519D" w14:textId="0FE9542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103,420,440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B79E4C" w14:textId="4BE4367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0.51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5F408E2B" w14:textId="5EDF8159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13,420,440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A9AE92D" w14:textId="17E2C67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14.91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3F05038" w14:textId="67F229A9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5424B43" w14:textId="22A13016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68410B88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7DF38109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1AA42C4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8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7BCFFC7E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娛樂稅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5165CD1" w14:textId="544DB7A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28,000,000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5F3AAA5" w14:textId="387D889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34,672,348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FE66B5D" w14:textId="5C8357B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5B18628" w14:textId="7F2F741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6748F49" w14:textId="610ACF9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34,672,348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A9CCCC" w14:textId="09C9FF36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34,672,348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2D226974" w14:textId="1A1ADAB4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C345B96" w14:textId="55A7EAF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FAA582B" w14:textId="578F011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34,672,348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0538D2" w14:textId="063455F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0.17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1461A9E8" w14:textId="76917B4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6,672,348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1BFE60D" w14:textId="6829FED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23.83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9E9401D" w14:textId="0BA81DD8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44D65A4" w14:textId="148C0FEC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55562DE1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22646123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FEF316F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9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16487899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5473010" w14:textId="5A01A76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4,927,493,000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70BD5A4" w14:textId="50D3F2E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4,675,486,148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2C0FC9EC" w14:textId="22932E3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113,068,098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4C2384D" w14:textId="084AB7B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9F6CC72" w14:textId="21B63F9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4,788,554,246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0E0F99" w14:textId="4128C2A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4,675,486,148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27946C8" w14:textId="3E4D676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113,068,098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19D5D92" w14:textId="69A8D36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D1B67B4" w14:textId="4FB01C3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4,788,554,246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66510A" w14:textId="30E685B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23.41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333FAECC" w14:textId="3447E38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- 138,938,754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D218A7F" w14:textId="315710E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- 2.82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ACB016D" w14:textId="781E9319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902A3E3" w14:textId="7B351A17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0F9EF6F4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662AF896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98F8942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329158A2" w14:textId="77777777" w:rsidR="00E1159A" w:rsidRPr="00003457" w:rsidRDefault="00E1159A" w:rsidP="00E1159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工程受益費收入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D020669" w14:textId="39D69DA8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1BCAF88" w14:textId="1B32D0DA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5EA6AF86" w14:textId="44CBD100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BA88D95" w14:textId="45676080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C4C682B" w14:textId="24F77A4D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4507B3" w14:textId="4DFBF935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35451BD8" w14:textId="10436C34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74A01B0" w14:textId="1EC0D93C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D2F9D12" w14:textId="16654289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A9971B" w14:textId="7D056273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031698F1" w14:textId="2F92B1D1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- 1,000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4F5F686" w14:textId="3A80D645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- 100.00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AFF2329" w14:textId="191EC043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8F4BA60" w14:textId="7E8CD62A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--</w:t>
            </w:r>
          </w:p>
        </w:tc>
      </w:tr>
      <w:tr w:rsidR="00E1159A" w:rsidRPr="00003457" w14:paraId="33F26518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6074AEB4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75F14D7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15AF7A10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工程受益費收入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7EA7854" w14:textId="4E78C9C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916F10D" w14:textId="6A97DE2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02A64F4" w14:textId="4E9D29D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56FA754" w14:textId="5A76C39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7730E51" w14:textId="06C8C68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F91A3C" w14:textId="3CBF2F24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46703D59" w14:textId="0DB402F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AEE5918" w14:textId="189018E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4DCDECA" w14:textId="2A183CE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5BA288" w14:textId="55249E1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5E770941" w14:textId="43855D0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- 1,000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AAF841" w14:textId="5C408D8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- 100.00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5028FD6" w14:textId="480742CD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E54BD64" w14:textId="16FA8246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--</w:t>
            </w:r>
          </w:p>
        </w:tc>
      </w:tr>
      <w:tr w:rsidR="00E1159A" w:rsidRPr="00003457" w14:paraId="56A564D9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751D134C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77A32AF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25F748F4" w14:textId="77777777" w:rsidR="00E1159A" w:rsidRPr="00003457" w:rsidRDefault="00E1159A" w:rsidP="00E1159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AB68957" w14:textId="617F7442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23,998,000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7BF9A22" w14:textId="06270A19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46,025,102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3C88E7CA" w14:textId="7FC56FF6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57,391,927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B30F743" w14:textId="4710F94A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08ABF19" w14:textId="1AD72510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103,417,029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D2025D" w14:textId="351361B0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46,025,102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4B1934A" w14:textId="24F3BF1F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57,391,927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B6C27C4" w14:textId="7F81E9F2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F3E78A5" w14:textId="26DACF41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103,417,029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A74841" w14:textId="47239AEE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0.51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1E8BB843" w14:textId="37EAE5AC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79,419,029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128A33A" w14:textId="6140903F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330.94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F0ACD73" w14:textId="3838B7FE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C78857A" w14:textId="15E0D2E0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44C87DDF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221AB645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5CF3BF2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2A3BACAD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E5C22C4" w14:textId="335D67E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23,690,000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FAEA2B4" w14:textId="539418E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41,219,613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29A4A3A4" w14:textId="7AB9B22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57,391,927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C2692A9" w14:textId="11AFF3A6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ED52D31" w14:textId="257476B2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98,611,540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339BCD" w14:textId="425EEC83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41,219,613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DECC9A2" w14:textId="0C7C4DC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57,391,927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000349A" w14:textId="7E6DB8A2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2EECF3E" w14:textId="0EE199A9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98,611,540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912217" w14:textId="03571066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0.48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40D59869" w14:textId="73BC799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74,921,540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D44CCA2" w14:textId="241B7BF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316.26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336B508C" w14:textId="713EFB45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6FDE1B4" w14:textId="1435E52B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378E083F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A91B8CA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36B02FD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2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5B5E6313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F0BAE76" w14:textId="4F124A2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7,000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E30C78D" w14:textId="06A5FB59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94,542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0064282B" w14:textId="55FD4CE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D65B916" w14:textId="174C609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27A5510" w14:textId="19D5EE5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94,542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1E2766" w14:textId="2190013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94,542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41DA2CB3" w14:textId="0DF0AB7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9F1B527" w14:textId="2997C4A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8BF891C" w14:textId="15C666B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94,542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FBDF3F" w14:textId="11857CF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7B05943" w14:textId="4B6A5A3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87,542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35D5653" w14:textId="0DBAE8E1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1,250.60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EC59913" w14:textId="3A32A9CB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D8E4F88" w14:textId="14FE55AB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117B4BB0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EDF2BAE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29BA766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3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1871D131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173162C" w14:textId="551594C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301,000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72679DE" w14:textId="6B96A10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4,710,947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3A1DF1FF" w14:textId="5E75E8A6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9D98DE4" w14:textId="63FB4C0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A253DE5" w14:textId="58B761B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4,710,947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C43A68" w14:textId="5C77754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4,710,947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00174D0" w14:textId="2FAAF7B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2EAF88C" w14:textId="07F9BFB9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B4DFA6A" w14:textId="1E5D053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4,710,947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8C76E6" w14:textId="67C21711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3CBA067C" w14:textId="279260D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4,409,947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7978DFA" w14:textId="41CE5E52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1,465.10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C2E7BE0" w14:textId="55540944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E5301DD" w14:textId="1EC4975C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40A80E05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42134E98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9BAE4C6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11E76BAE" w14:textId="77777777" w:rsidR="00E1159A" w:rsidRPr="00003457" w:rsidRDefault="00E1159A" w:rsidP="00E1159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61AAD7A" w14:textId="59D4C427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228,690,000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87E1528" w14:textId="120B151F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258,807,547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7FE98D8" w14:textId="0B7AAE24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689,160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D3A4CF2" w14:textId="08AE6805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0A69569" w14:textId="19A1FF79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259,496,707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BED181" w14:textId="04FB39A3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258,807,547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40784570" w14:textId="6231CA8F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689,160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10CB207" w14:textId="21D2147C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F16964D" w14:textId="2D903A98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259,496,707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90E70E" w14:textId="45557662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1.27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31FCF12F" w14:textId="1D642373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30,806,707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FBD5D88" w14:textId="05935588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13.47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EBA12DC" w14:textId="6DF90F08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3723D57" w14:textId="75235806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0D7BBCB3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0A2EA060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39CB2C16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42671E16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08FA0085" w14:textId="38FE3C2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91,120,000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9F2AF93" w14:textId="09F438F1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83,338,789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6E46A29F" w14:textId="1EFC395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6D9904B" w14:textId="4D26CDE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38161B2" w14:textId="6227B3A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83,338,789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8D91FA" w14:textId="36B77509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83,338,789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325F304" w14:textId="3E2E9CB9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1E8E06F" w14:textId="1CF29196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DF6BF18" w14:textId="3266BCE2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83,338,789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0DBB1B" w14:textId="163CAF1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0.41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1FCFEE46" w14:textId="2EBE973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- 7,781,211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6F4C9D3" w14:textId="400D00A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- 8.54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7EF67AF" w14:textId="26EB6B7A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3669A214" w14:textId="4386F31F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0158752F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F02D3ED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A890E15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2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46EDED15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0AD13F9" w14:textId="7DC6D7E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137,570,000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AE40D06" w14:textId="20985ED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175,468,758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9D489A8" w14:textId="0734856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689,160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9B1A9DB" w14:textId="6E5F311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FCDF665" w14:textId="3469B82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176,157,918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72779B" w14:textId="491C630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175,468,758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16332FA" w14:textId="58933AD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689,160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5A7671B" w14:textId="4A1D2E93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22B38D3" w14:textId="311861E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176,157,918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2FAB19" w14:textId="19849EF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0.86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12C3E3FB" w14:textId="4F45D02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38,587,918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00DDE71" w14:textId="4763A6E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28.05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F1B48C1" w14:textId="566BB27D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4C2D454" w14:textId="536C4BFA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237D4B6A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3994374F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61AA420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47171712" w14:textId="77777777" w:rsidR="00E1159A" w:rsidRPr="00003457" w:rsidRDefault="00E1159A" w:rsidP="00E1159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信託管理收入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BDCF743" w14:textId="5F53B9CD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706AA7E" w14:textId="25CF615A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65C785DA" w14:textId="01073893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266F37B" w14:textId="072C2D48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297961E" w14:textId="3FD4F597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66CDF8" w14:textId="5D3F0D35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EF89177" w14:textId="7D2B0647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0F14B22" w14:textId="768D73B2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3DC4D70" w14:textId="2D6ECDE1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93A5B7" w14:textId="4CC6F129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C494A33" w14:textId="37BE75AC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- 1,000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2B075DF" w14:textId="5CF4FF8B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- 100.00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6A6C2DA" w14:textId="14BD76ED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68E130A" w14:textId="55DEA384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--</w:t>
            </w:r>
          </w:p>
        </w:tc>
      </w:tr>
      <w:tr w:rsidR="00E1159A" w:rsidRPr="00003457" w14:paraId="4E64D89B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18C2E0C0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734E4EB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133EC392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信託管理收入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9E1745B" w14:textId="3416A0A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939A95E" w14:textId="29F0CDE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04233A9E" w14:textId="4FCA0014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68C6D1B" w14:textId="1143D6C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4427701" w14:textId="716E3A6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DC452A" w14:textId="0F600709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1565A5C" w14:textId="3953C141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8D5702A" w14:textId="20BAFD52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F3CAEBC" w14:textId="2C218711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0833F7" w14:textId="547D698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3BE8A7B" w14:textId="2349E339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- 1,000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FD38546" w14:textId="3B9EAF73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- 100.00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0AC9A2F" w14:textId="7148A61B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8A3C90D" w14:textId="654BC618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--</w:t>
            </w:r>
          </w:p>
        </w:tc>
      </w:tr>
      <w:tr w:rsidR="00E1159A" w:rsidRPr="00003457" w14:paraId="0A258075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0DD686D5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9FF48A8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51934679" w14:textId="77777777" w:rsidR="00E1159A" w:rsidRPr="00003457" w:rsidRDefault="00E1159A" w:rsidP="00E1159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1A036A19" w14:textId="1990C7A0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58,023,000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00A0844" w14:textId="5A767E31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113,977,064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6BEBE19B" w14:textId="742687E1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6,399,066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33AED65" w14:textId="435EB5FD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6B21FB9" w14:textId="63E81022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120,376,130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77C27D" w14:textId="5163EE22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113,977,064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F6D1DC8" w14:textId="5C350003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6,399,066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81C82D5" w14:textId="71B5EEEE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8D404EB" w14:textId="5FA96AFC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120,376,130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CD4F30" w14:textId="4957397E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0.59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0763B789" w14:textId="2DF5490D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62,353,130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84C71B" w14:textId="42A25160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107.46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BD72375" w14:textId="1689B3C4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77838BC" w14:textId="218DCC4E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5847C6E3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BBDBB27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8C1BF48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5BD3E726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B578D45" w14:textId="51BE914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47,360,000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8D3828F" w14:textId="0F1EF44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103,037,789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05447069" w14:textId="2536E79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6,399,066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D99120F" w14:textId="6B450C8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4569FD7" w14:textId="2EB22DF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109,436,855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3EE580" w14:textId="27359E5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103,037,789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9F75D02" w14:textId="2DEDC4E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6,399,066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1B7D2B7" w14:textId="346D7032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41BB124" w14:textId="7BD04386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109,436,855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6772E5" w14:textId="5382B64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0.54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0CAF733E" w14:textId="64F6BF1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62,076,855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1E4BFE7" w14:textId="687DE681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131.07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FA2EB76" w14:textId="55AD078B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830194F" w14:textId="32BF2373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301FE091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4A5CE7A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7EEFA41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2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26038AF2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0F63F27" w14:textId="7BE6346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10,000,000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1E1A1D2" w14:textId="4694430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179,400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3809C96F" w14:textId="4F8F9B81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A81807D" w14:textId="62712AC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52B1B19" w14:textId="285940C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179,400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BB3FD5" w14:textId="402EE3C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179,400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78CBF98" w14:textId="4F9E9AA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D9F15AB" w14:textId="0CA85DA9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B0F06BA" w14:textId="3C4974D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179,400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8203F6" w14:textId="6008FAD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38DEA78B" w14:textId="4034B632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- 9,820,600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0CE5BA8" w14:textId="159506C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- 98.21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79F25E8" w14:textId="3C96498C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F7E0202" w14:textId="77A8C6E3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4BCD97BA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1F6EC59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8D5EBBA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3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11C0E66F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3054FC14" w14:textId="3D33DF7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663,000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757573E" w14:textId="6110352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10,759,875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7CBAC667" w14:textId="7057B74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45A584D" w14:textId="134EB0E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8FA579E" w14:textId="067F965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10,759,875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001379" w14:textId="558B5A21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10,759,875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8F8094F" w14:textId="46A0FFB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E89FB62" w14:textId="5C7A50B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E7DB6B7" w14:textId="3259224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10,759,875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D77BB2" w14:textId="18DFEBC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0.05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30B1471D" w14:textId="1886A532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10,096,875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C01E925" w14:textId="354F7EF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1,522.91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05A0078" w14:textId="176EB4B7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7D0AEC5" w14:textId="59340AED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44492F5C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2942A472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CAB7623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58E01CEA" w14:textId="77777777" w:rsidR="00E1159A" w:rsidRPr="00003457" w:rsidRDefault="00E1159A" w:rsidP="00E1159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8C2351F" w14:textId="16B9F5BF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473,046,000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D7CA042" w14:textId="0BCE4DF7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473,925,740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711CCE14" w14:textId="63C5B710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51,000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91AC7C1" w14:textId="0CD40E26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36E25EF" w14:textId="41E0A511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473,976,740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B20E2E" w14:textId="64CE5F36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473,925,740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0D6B1B5" w14:textId="756E4757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51,000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76C5308" w14:textId="64C1BFEE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1BA316D" w14:textId="5B93EB8B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473,976,740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06DC11" w14:textId="6636F4A3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2.32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25355E3B" w14:textId="62BA63BC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930,740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B6CD70D" w14:textId="0EA1DE7E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0.20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982CA7D" w14:textId="439FAF76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99F0329" w14:textId="085C5EF3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77307384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46AAB2BD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D97E018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667CAD9E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營業基金盈餘繳庫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81D6961" w14:textId="2C2F3E49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B60860D" w14:textId="4A8DD9A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41039C6E" w14:textId="3EC2E46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294FD9B" w14:textId="6AB4D3D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8D1EE62" w14:textId="7A50FCA2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51,000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B325F4" w14:textId="55F9A686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BC3E13F" w14:textId="060A9453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4A52565" w14:textId="29F0A74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5E98891A" w14:textId="48C37C03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51,000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D09C7D" w14:textId="6104CC3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0A102C6C" w14:textId="295F049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984E9E0" w14:textId="012402A3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6B0D0A84" w14:textId="74121F3D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E59697B" w14:textId="5BFD962C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6812C2B3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18CC7515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6B47048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2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03446934" w14:textId="586B0CFB" w:rsidR="00E1159A" w:rsidRPr="009760A9" w:rsidRDefault="00E1159A" w:rsidP="00E1159A">
            <w:pPr>
              <w:ind w:leftChars="200" w:left="480"/>
              <w:jc w:val="center"/>
              <w:rPr>
                <w:rFonts w:ascii="標楷體" w:eastAsia="標楷體" w:hAnsi="標楷體"/>
                <w:spacing w:val="-40"/>
                <w:sz w:val="20"/>
              </w:rPr>
            </w:pPr>
            <w:r w:rsidRPr="00F125F8">
              <w:rPr>
                <w:rFonts w:ascii="標楷體" w:eastAsia="標楷體" w:hAnsi="標楷體" w:hint="eastAsia"/>
                <w:noProof/>
                <w:kern w:val="0"/>
                <w:sz w:val="20"/>
                <w:fitText w:val="2200" w:id="-699252736"/>
              </w:rPr>
              <w:t>非營業特種基金賸餘繳庫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284AADB" w14:textId="343C50E3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470,000,000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69B91E3" w14:textId="2B07F1C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470,000,000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7938ABD2" w14:textId="65CADCD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E2488E2" w14:textId="181566B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AA407AA" w14:textId="50C1381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470,000,000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C6DC1F" w14:textId="53BC579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470,000,000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4F78985" w14:textId="62E26DD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763A1AF" w14:textId="5FB278A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43EA5D8" w14:textId="612BBFE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470,000,000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6D1F32" w14:textId="161681C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2.30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F527ED4" w14:textId="571B68B0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AD877AA" w14:textId="03388074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D7376EB" w14:textId="2782FD4D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1A5FE1F" w14:textId="0E954229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084F8B0D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32C44C42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FAE43CA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3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4B6B5E9E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投資收益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119C31D" w14:textId="223B9DA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2,995,000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45F2913" w14:textId="3A67C906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3,925,740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51B762FE" w14:textId="6A5D0EC6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35D80BF" w14:textId="72DD396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520C407" w14:textId="6100328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3,925,740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0D1390" w14:textId="72DEB61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3,925,740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21B45F0B" w14:textId="709A9EF3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FAEF9C5" w14:textId="43FA6F1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6B0CD11" w14:textId="65598BE2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3,925,740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B7B821" w14:textId="5159E98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E1F913E" w14:textId="78BC0E44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930,740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C13EDC3" w14:textId="796DFBE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31.08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43951D98" w14:textId="60299A01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4A9D1C32" w14:textId="7B4619C2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3AF25504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6E961FE0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051D062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2DB40AC2" w14:textId="77777777" w:rsidR="00E1159A" w:rsidRPr="00003457" w:rsidRDefault="00E1159A" w:rsidP="00E1159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F0D6F11" w14:textId="65E29AB0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11,508,714,000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716AE106" w14:textId="7E9F3EE1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10,482,552,490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2C479B24" w14:textId="283AF70F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535,442,422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2178693" w14:textId="15108B23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B928EB7" w14:textId="0F078326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11,017,994,912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79F019" w14:textId="445805B0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10,482,552,490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0FCE566" w14:textId="288B1E8A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535,442,422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0F92656" w14:textId="595562F6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140987F" w14:textId="29252AC1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11,017,994,912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26FF27" w14:textId="3F05C1BF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53.86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41174BCB" w14:textId="5AE48354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- 490,719,088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5C37ACF" w14:textId="09E336AE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- 4.26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4B2115" w14:textId="08966693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840D9DB" w14:textId="0102A372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5040FCEA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7DB4459A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7DF2C45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17B20858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23F6D111" w14:textId="3D52C5E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11,508,714,000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EBF3C63" w14:textId="381A2F6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10,482,552,490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97C792F" w14:textId="2AD3F99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535,442,422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741C408" w14:textId="14CE4292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10A5D72" w14:textId="76E9265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11,017,994,912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AF9F87" w14:textId="4FB714D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10,482,552,490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4D87D1F6" w14:textId="765A345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535,442,422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E8EB4FD" w14:textId="3D8B14B4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3C239F4" w14:textId="4F00F6A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11,017,994,912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364324" w14:textId="63335CD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53.86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25BAC5E0" w14:textId="1DD3F8E6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- 490,719,088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945D75A" w14:textId="6E998A3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- 4.26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57635B48" w14:textId="6C16C600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9B1ACDB" w14:textId="421152EA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369EF3A0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68336F0D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b/>
                <w:noProof/>
                <w:sz w:val="20"/>
              </w:rPr>
              <w:t>9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183841F5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41470DA0" w14:textId="77777777" w:rsidR="00E1159A" w:rsidRPr="00003457" w:rsidRDefault="00E1159A" w:rsidP="00E1159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5DE280C0" w14:textId="700753E8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6,701,000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572267B" w14:textId="5AC7462E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6,792,550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173B29A2" w14:textId="7E5E1220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3B8E35F" w14:textId="2C0B6D49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6F7A433" w14:textId="51C516C0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6,792,550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633FED" w14:textId="4503C519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6,792,550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B982345" w14:textId="59D2188B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68DBC13" w14:textId="024966BA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674EC9B" w14:textId="1214B77D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6,792,550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A5EFFD" w14:textId="27914C86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0.03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3EF4BC83" w14:textId="62BE8BF2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91,550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DF0D451" w14:textId="3107B896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1.37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B0E0264" w14:textId="2D96BE57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37E7D6F" w14:textId="1F88923D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25C0245D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0AF514F9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773251BF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6076FC8D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FC3AA47" w14:textId="37E86F03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6,700,000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06845B4" w14:textId="3718B22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6,792,550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5B46D10C" w14:textId="76501D4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6CE9E36" w14:textId="5065B15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F986A2F" w14:textId="3C49FEE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6,792,550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2E94D9" w14:textId="7D7D267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6,792,550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37110167" w14:textId="77C2D876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26FAB94" w14:textId="0A49EA6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1161A78" w14:textId="509C685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6,792,550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022EEF" w14:textId="3CDD67F6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0.03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46CF4949" w14:textId="74A24343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92,550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93B53C8" w14:textId="358CF4B3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1.38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409E677" w14:textId="04AFBDA9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ADB2FA8" w14:textId="0B361D65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3118334D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573FBF94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43A568A8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2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3BACD158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贈與收入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FE7EE6A" w14:textId="7C01AD76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FB2435B" w14:textId="2C8FD673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64CED4CB" w14:textId="3F743BB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DC66EAC" w14:textId="3FB2C98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090B125" w14:textId="679F701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E8D199" w14:textId="13AFF84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3BDCFD8" w14:textId="58BEFF8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3DB75A6" w14:textId="52ABB08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253D359A" w14:textId="4E73FC2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3E15AF" w14:textId="17DC373E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40D2B204" w14:textId="0FCD205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- 1,000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E041C51" w14:textId="7C93526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- 100.00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EBF399A" w14:textId="6E5098B2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9118B41" w14:textId="5FB3606F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--</w:t>
            </w:r>
          </w:p>
        </w:tc>
      </w:tr>
      <w:tr w:rsidR="00E1159A" w:rsidRPr="00003457" w14:paraId="30A0C140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0874E007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b/>
                <w:noProof/>
                <w:sz w:val="20"/>
              </w:rPr>
              <w:t>10</w:t>
            </w: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06C311DC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b/>
                <w:sz w:val="20"/>
              </w:rPr>
            </w:pPr>
          </w:p>
        </w:tc>
        <w:tc>
          <w:tcPr>
            <w:tcW w:w="2698" w:type="dxa"/>
            <w:shd w:val="clear" w:color="auto" w:fill="auto"/>
            <w:vAlign w:val="center"/>
          </w:tcPr>
          <w:p w14:paraId="0490E9EF" w14:textId="77777777" w:rsidR="00E1159A" w:rsidRPr="00003457" w:rsidRDefault="00E1159A" w:rsidP="00E1159A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03457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466B3477" w14:textId="08F59144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229,652,000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9C88D61" w14:textId="5E010D65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257,997,368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3DE4750A" w14:textId="684D43F7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06AE052" w14:textId="551692AF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F2C5B8B" w14:textId="2E6C1D1C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257,997,368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C0AE5B" w14:textId="5B9250F5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257,997,368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11ED8349" w14:textId="71BBD8EF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FD23569" w14:textId="59B3D21B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1E57F3F2" w14:textId="50D4213A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257,997,368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365133" w14:textId="55AEEFB9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1.26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51D5D38A" w14:textId="3C426DD8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28,345,368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3212FF3" w14:textId="5B8B36FF" w:rsidR="00E1159A" w:rsidRPr="00DF34AF" w:rsidRDefault="00E1159A" w:rsidP="00E1159A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b/>
                <w:noProof/>
                <w:spacing w:val="-6"/>
                <w:sz w:val="18"/>
                <w:szCs w:val="18"/>
              </w:rPr>
              <w:t>12.34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B393672" w14:textId="01BE956E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CEAA3F4" w14:textId="0475CB79" w:rsidR="00E1159A" w:rsidRPr="00E1159A" w:rsidRDefault="00E1159A" w:rsidP="00E1159A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1159A">
              <w:rPr>
                <w:rFonts w:ascii="細明體" w:eastAsia="細明體" w:hAnsi="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E1159A" w:rsidRPr="00003457" w14:paraId="647800B9" w14:textId="77777777" w:rsidTr="00E1159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06"/>
        </w:trPr>
        <w:tc>
          <w:tcPr>
            <w:tcW w:w="480" w:type="dxa"/>
            <w:shd w:val="clear" w:color="auto" w:fill="auto"/>
            <w:vAlign w:val="center"/>
          </w:tcPr>
          <w:p w14:paraId="22228686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vAlign w:val="center"/>
          </w:tcPr>
          <w:p w14:paraId="218F8717" w14:textId="77777777" w:rsidR="00E1159A" w:rsidRPr="00F125F8" w:rsidRDefault="00E1159A" w:rsidP="00E1159A">
            <w:pPr>
              <w:jc w:val="center"/>
              <w:rPr>
                <w:rFonts w:asciiTheme="majorEastAsia" w:eastAsiaTheme="majorEastAsia" w:hAnsiTheme="majorEastAsia"/>
                <w:sz w:val="20"/>
              </w:rPr>
            </w:pPr>
            <w:r w:rsidRPr="00F125F8">
              <w:rPr>
                <w:rFonts w:asciiTheme="majorEastAsia" w:eastAsiaTheme="majorEastAsia" w:hAnsiTheme="majorEastAsia"/>
                <w:noProof/>
                <w:sz w:val="20"/>
              </w:rPr>
              <w:t>1</w:t>
            </w:r>
          </w:p>
        </w:tc>
        <w:tc>
          <w:tcPr>
            <w:tcW w:w="2698" w:type="dxa"/>
            <w:shd w:val="clear" w:color="auto" w:fill="auto"/>
            <w:vAlign w:val="center"/>
          </w:tcPr>
          <w:p w14:paraId="1A3E50FA" w14:textId="77777777" w:rsidR="00E1159A" w:rsidRPr="00003457" w:rsidRDefault="00E1159A" w:rsidP="00E1159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003457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63B55591" w14:textId="75CB3631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229,652,000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EA09835" w14:textId="3FDBC4ED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257,997,368</w:t>
            </w: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14:paraId="31FBFEC0" w14:textId="4924D21C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B68C8E5" w14:textId="42418B0A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DEFB50E" w14:textId="2DD734AF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257,997,368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01DF50" w14:textId="6DA80FC4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257,997,368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2E0B20B" w14:textId="20F7EDA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11B0965" w14:textId="50B7679B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544206B" w14:textId="718CCDD8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257,997,368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9C603D" w14:textId="451F8BC9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1.26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0724D3CB" w14:textId="1E36AD85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28,345,368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ADDD150" w14:textId="79DFD4E7" w:rsidR="00E1159A" w:rsidRPr="00DF34AF" w:rsidRDefault="00E1159A" w:rsidP="00E1159A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DF34AF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12.34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1AB3B73E" w14:textId="28E27349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B897C71" w14:textId="0BB41E8B" w:rsidR="00E1159A" w:rsidRPr="00E1159A" w:rsidRDefault="00E1159A" w:rsidP="00E1159A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1159A">
              <w:rPr>
                <w:rFonts w:ascii="細明體" w:eastAsia="細明體" w:hAnsi="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369742B2" w14:textId="77777777" w:rsidR="00540A99" w:rsidRPr="000D0E48" w:rsidRDefault="00540A99" w:rsidP="003E010B">
      <w:pPr>
        <w:adjustRightInd w:val="0"/>
        <w:snapToGrid w:val="0"/>
        <w:ind w:right="414"/>
        <w:rPr>
          <w:rFonts w:eastAsia="標楷體"/>
          <w:sz w:val="4"/>
          <w:szCs w:val="4"/>
        </w:rPr>
      </w:pPr>
    </w:p>
    <w:sectPr w:rsidR="00540A99" w:rsidRPr="000D0E48" w:rsidSect="00A010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992" w:bottom="1418" w:left="992" w:header="1021" w:footer="73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4A846" w14:textId="77777777" w:rsidR="0087309F" w:rsidRDefault="0087309F">
      <w:r>
        <w:separator/>
      </w:r>
    </w:p>
  </w:endnote>
  <w:endnote w:type="continuationSeparator" w:id="0">
    <w:p w14:paraId="52AA621C" w14:textId="77777777" w:rsidR="0087309F" w:rsidRDefault="0087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4FB7" w14:textId="77777777" w:rsidR="00A9738D" w:rsidRDefault="00A9738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C311B" w14:textId="77777777" w:rsidR="00A9738D" w:rsidRDefault="00A9738D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159495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14:paraId="2908AF63" w14:textId="159BE1A5" w:rsidR="00A9738D" w:rsidRPr="00A9738D" w:rsidRDefault="00A9738D" w:rsidP="00A9738D">
        <w:pPr>
          <w:pStyle w:val="a4"/>
          <w:jc w:val="center"/>
          <w:rPr>
            <w:rFonts w:ascii="標楷體" w:eastAsia="標楷體" w:hAnsi="標楷體"/>
            <w:sz w:val="24"/>
            <w:szCs w:val="24"/>
          </w:rPr>
        </w:pPr>
        <w:r w:rsidRPr="00DD3225">
          <w:rPr>
            <w:rFonts w:ascii="標楷體" w:eastAsia="標楷體" w:hAnsi="標楷體" w:hint="eastAsia"/>
            <w:sz w:val="24"/>
            <w:szCs w:val="24"/>
          </w:rPr>
          <w:t>9－</w:t>
        </w:r>
        <w:r w:rsidRPr="00DD3225">
          <w:rPr>
            <w:rFonts w:ascii="標楷體" w:eastAsia="標楷體" w:hAnsi="標楷體"/>
            <w:sz w:val="24"/>
            <w:szCs w:val="24"/>
          </w:rPr>
          <w:fldChar w:fldCharType="begin"/>
        </w:r>
        <w:r w:rsidRPr="00DD3225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DD3225">
          <w:rPr>
            <w:rFonts w:ascii="標楷體" w:eastAsia="標楷體" w:hAnsi="標楷體"/>
            <w:sz w:val="24"/>
            <w:szCs w:val="24"/>
          </w:rPr>
          <w:fldChar w:fldCharType="separate"/>
        </w:r>
        <w:r>
          <w:rPr>
            <w:rFonts w:ascii="標楷體" w:eastAsia="標楷體" w:hAnsi="標楷體"/>
            <w:sz w:val="24"/>
            <w:szCs w:val="24"/>
          </w:rPr>
          <w:t>1</w:t>
        </w:r>
        <w:r w:rsidRPr="00DD3225">
          <w:rPr>
            <w:rFonts w:ascii="標楷體" w:eastAsia="標楷體" w:hAnsi="標楷體"/>
            <w:sz w:val="24"/>
            <w:szCs w:val="24"/>
          </w:rPr>
          <w:fldChar w:fldCharType="end"/>
        </w:r>
        <w:r>
          <w:rPr>
            <w:rFonts w:ascii="標楷體" w:eastAsia="標楷體" w:hAnsi="標楷體" w:hint="eastAsia"/>
            <w:sz w:val="24"/>
            <w:szCs w:val="24"/>
          </w:rPr>
          <w:t>－1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99B28" w14:textId="77777777" w:rsidR="0087309F" w:rsidRDefault="0087309F">
      <w:r>
        <w:separator/>
      </w:r>
    </w:p>
  </w:footnote>
  <w:footnote w:type="continuationSeparator" w:id="0">
    <w:p w14:paraId="76A117F6" w14:textId="77777777" w:rsidR="0087309F" w:rsidRDefault="00873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93DF7" w14:textId="77777777" w:rsidR="00A9738D" w:rsidRDefault="00A9738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1CCDE" w14:textId="76612F23" w:rsidR="009805FE" w:rsidRDefault="0039612E">
    <w:pPr>
      <w:pStyle w:val="a3"/>
      <w:jc w:val="center"/>
    </w:pPr>
    <w:r w:rsidRPr="0039612E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壹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39612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39612E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嘉義市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Pr="0039612E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B9931" w14:textId="77777777" w:rsidR="00A9738D" w:rsidRDefault="00A973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09F"/>
    <w:rsid w:val="00003457"/>
    <w:rsid w:val="00043682"/>
    <w:rsid w:val="0004623B"/>
    <w:rsid w:val="000D0E48"/>
    <w:rsid w:val="000D30E7"/>
    <w:rsid w:val="00101AB3"/>
    <w:rsid w:val="001D7125"/>
    <w:rsid w:val="001E6432"/>
    <w:rsid w:val="003376B1"/>
    <w:rsid w:val="00356C3D"/>
    <w:rsid w:val="00370633"/>
    <w:rsid w:val="0039612E"/>
    <w:rsid w:val="003E010B"/>
    <w:rsid w:val="00463DA5"/>
    <w:rsid w:val="0048541C"/>
    <w:rsid w:val="004F6F79"/>
    <w:rsid w:val="00511EB6"/>
    <w:rsid w:val="00525367"/>
    <w:rsid w:val="00540A99"/>
    <w:rsid w:val="005503C0"/>
    <w:rsid w:val="005D71E6"/>
    <w:rsid w:val="005E1426"/>
    <w:rsid w:val="005F4AC1"/>
    <w:rsid w:val="0062034D"/>
    <w:rsid w:val="006F4C30"/>
    <w:rsid w:val="0078051A"/>
    <w:rsid w:val="00831309"/>
    <w:rsid w:val="0083717B"/>
    <w:rsid w:val="0087309F"/>
    <w:rsid w:val="00887283"/>
    <w:rsid w:val="008970CB"/>
    <w:rsid w:val="008F33EE"/>
    <w:rsid w:val="0090507E"/>
    <w:rsid w:val="009760A9"/>
    <w:rsid w:val="009805FE"/>
    <w:rsid w:val="00A01014"/>
    <w:rsid w:val="00A53FD5"/>
    <w:rsid w:val="00A9738D"/>
    <w:rsid w:val="00AB03D5"/>
    <w:rsid w:val="00AB2BDF"/>
    <w:rsid w:val="00AF14AF"/>
    <w:rsid w:val="00B83C7F"/>
    <w:rsid w:val="00C52404"/>
    <w:rsid w:val="00CE054C"/>
    <w:rsid w:val="00CE4379"/>
    <w:rsid w:val="00DB4570"/>
    <w:rsid w:val="00DC035C"/>
    <w:rsid w:val="00DD3225"/>
    <w:rsid w:val="00DF34AF"/>
    <w:rsid w:val="00E034BD"/>
    <w:rsid w:val="00E1159A"/>
    <w:rsid w:val="00E1394B"/>
    <w:rsid w:val="00EF0671"/>
    <w:rsid w:val="00F125F8"/>
    <w:rsid w:val="00F17B32"/>
    <w:rsid w:val="00F251E6"/>
    <w:rsid w:val="00F75BD0"/>
    <w:rsid w:val="00FB040C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B9E607"/>
  <w15:chartTrackingRefBased/>
  <w15:docId w15:val="{50ADE03D-DFB0-4C7D-9D1F-8AEC276C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4F6F7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F9nAuHW0GT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CF293-1CE2-49EF-ACF9-43A158903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F9nAuHW0GT歲入來源別決算審定表.dot</Template>
  <TotalTime>52</TotalTime>
  <Pages>1</Pages>
  <Words>585</Words>
  <Characters>3341</Characters>
  <Application>Microsoft Office Word</Application>
  <DocSecurity>0</DocSecurity>
  <Lines>27</Lines>
  <Paragraphs>7</Paragraphs>
  <ScaleCrop>false</ScaleCrop>
  <Company>N.A.O.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謝明錡</dc:creator>
  <cp:keywords/>
  <cp:lastModifiedBy>李耿名</cp:lastModifiedBy>
  <cp:revision>20</cp:revision>
  <cp:lastPrinted>2025-07-14T09:20:00Z</cp:lastPrinted>
  <dcterms:created xsi:type="dcterms:W3CDTF">2025-06-03T07:10:00Z</dcterms:created>
  <dcterms:modified xsi:type="dcterms:W3CDTF">2026-07-08T11:20:00Z</dcterms:modified>
</cp:coreProperties>
</file>