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5B05F" w14:textId="5A00E8F6" w:rsidR="008236DD" w:rsidRPr="008236DD" w:rsidRDefault="008236DD" w:rsidP="008236DD">
      <w:pPr>
        <w:pStyle w:val="a4"/>
        <w:jc w:val="center"/>
        <w:rPr>
          <w:rFonts w:ascii="標楷體" w:eastAsia="標楷體" w:hAnsi="標楷體"/>
          <w:spacing w:val="60"/>
          <w:sz w:val="36"/>
          <w:szCs w:val="36"/>
          <w:u w:val="single"/>
        </w:rPr>
      </w:pPr>
      <w:r w:rsidRPr="008236DD">
        <w:rPr>
          <w:rFonts w:ascii="標楷體" w:eastAsia="標楷體" w:hint="eastAsia"/>
          <w:b/>
          <w:color w:val="000000"/>
          <w:spacing w:val="20"/>
          <w:sz w:val="36"/>
          <w:szCs w:val="36"/>
          <w:u w:val="single"/>
        </w:rPr>
        <w:t>捌</w:t>
      </w:r>
      <w:r w:rsidRPr="008236DD">
        <w:rPr>
          <w:rFonts w:ascii="標楷體" w:eastAsia="標楷體"/>
          <w:b/>
          <w:color w:val="000000"/>
          <w:spacing w:val="20"/>
          <w:sz w:val="36"/>
          <w:szCs w:val="36"/>
          <w:u w:val="single"/>
        </w:rPr>
        <w:t>、</w:t>
      </w:r>
      <w:r w:rsidRPr="008236DD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中華民國</w:t>
      </w:r>
      <w:proofErr w:type="gramStart"/>
      <w:r w:rsidRPr="008236DD">
        <w:rPr>
          <w:rFonts w:ascii="標楷體" w:eastAsia="標楷體" w:hAnsi="標楷體"/>
          <w:b/>
          <w:spacing w:val="60"/>
          <w:sz w:val="36"/>
          <w:szCs w:val="36"/>
          <w:u w:val="single"/>
        </w:rPr>
        <w:t>11</w:t>
      </w:r>
      <w:r w:rsidR="00B34B40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4</w:t>
      </w:r>
      <w:proofErr w:type="gramEnd"/>
      <w:r w:rsidRPr="008236DD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年度</w:t>
      </w:r>
      <w:r w:rsidRPr="008236DD">
        <w:rPr>
          <w:rFonts w:ascii="標楷體" w:eastAsia="標楷體" w:hAnsi="標楷體"/>
          <w:b/>
          <w:spacing w:val="60"/>
          <w:sz w:val="36"/>
          <w:szCs w:val="36"/>
          <w:u w:val="single"/>
        </w:rPr>
        <w:t>嘉義市</w:t>
      </w:r>
      <w:r w:rsidRPr="008236DD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總決算各主管機關歲出用途別科目決算</w:t>
      </w:r>
      <w:proofErr w:type="gramStart"/>
      <w:r w:rsidRPr="008236DD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審定數綜計</w:t>
      </w:r>
      <w:proofErr w:type="gramEnd"/>
      <w:r w:rsidRPr="008236DD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表</w:t>
      </w:r>
    </w:p>
    <w:p w14:paraId="7F3CC98A" w14:textId="723CF5FC" w:rsidR="0081760F" w:rsidRDefault="008236DD" w:rsidP="008236DD">
      <w:pPr>
        <w:pStyle w:val="a3"/>
        <w:tabs>
          <w:tab w:val="right" w:pos="21830"/>
        </w:tabs>
        <w:spacing w:line="320" w:lineRule="exact"/>
        <w:ind w:rightChars="0" w:right="0" w:firstLine="482"/>
        <w:jc w:val="left"/>
        <w:rPr>
          <w:rFonts w:hAnsi="標楷體"/>
        </w:rPr>
      </w:pPr>
      <w:r>
        <w:rPr>
          <w:rFonts w:hAnsi="標楷體"/>
        </w:rPr>
        <w:tab/>
      </w:r>
      <w:r w:rsidR="0081760F" w:rsidRPr="00B26F66">
        <w:rPr>
          <w:rFonts w:hAnsi="標楷體" w:hint="eastAsia"/>
        </w:rPr>
        <w:t>單位</w:t>
      </w:r>
      <w:r w:rsidR="0081760F" w:rsidRPr="00B26F66">
        <w:rPr>
          <w:rFonts w:hAnsi="標楷體"/>
        </w:rPr>
        <w:t>：</w:t>
      </w:r>
      <w:r w:rsidR="0081760F">
        <w:rPr>
          <w:rFonts w:hAnsi="標楷體" w:hint="eastAsia"/>
        </w:rPr>
        <w:t>新臺幣元</w:t>
      </w:r>
    </w:p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906"/>
      </w:tblGrid>
      <w:tr w:rsidR="0081760F" w:rsidRPr="00A865D5" w14:paraId="614490DA" w14:textId="77777777" w:rsidTr="008236DD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A0C9ECE" w14:textId="77777777" w:rsidR="0081760F" w:rsidRPr="00A865D5" w:rsidRDefault="0081760F" w:rsidP="00CD6FC2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31351F6D" w14:textId="77777777" w:rsidR="0081760F" w:rsidRPr="00A865D5" w:rsidRDefault="0081760F" w:rsidP="00CD6FC2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E03633A" w14:textId="77777777" w:rsidR="0081760F" w:rsidRPr="005E1652" w:rsidRDefault="0081760F" w:rsidP="00CD6FC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市議會主管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3027E9D" w14:textId="77777777" w:rsidR="0081760F" w:rsidRPr="005E1652" w:rsidRDefault="0081760F" w:rsidP="00CD6FC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市政府主管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1C01F02" w14:textId="77777777" w:rsidR="0081760F" w:rsidRPr="005E1652" w:rsidRDefault="0081760F" w:rsidP="00CD6FC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警察局主管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725EA0" w14:textId="77777777" w:rsidR="0081760F" w:rsidRPr="005E1652" w:rsidRDefault="0081760F" w:rsidP="00DB4F67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衛生局主管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8A5043C" w14:textId="77777777" w:rsidR="0081760F" w:rsidRPr="005E1652" w:rsidRDefault="0081760F" w:rsidP="00DB4F67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環境保護局主管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DA018AF" w14:textId="77777777" w:rsidR="0081760F" w:rsidRPr="005E1652" w:rsidRDefault="0081760F" w:rsidP="00CD6FC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教育處主管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1DFD5D4" w14:textId="77777777" w:rsidR="0081760F" w:rsidRPr="005E1652" w:rsidRDefault="0081760F" w:rsidP="00DB4F67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民政處主管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31B0134" w14:textId="77777777" w:rsidR="0081760F" w:rsidRPr="005E1652" w:rsidRDefault="0081760F" w:rsidP="00CD6FC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地政處主管</w:t>
            </w:r>
          </w:p>
        </w:tc>
        <w:tc>
          <w:tcPr>
            <w:tcW w:w="2906" w:type="dxa"/>
            <w:tcBorders>
              <w:bottom w:val="single" w:sz="4" w:space="0" w:color="auto"/>
            </w:tcBorders>
            <w:vAlign w:val="center"/>
          </w:tcPr>
          <w:p w14:paraId="7E0A03E6" w14:textId="77777777" w:rsidR="0081760F" w:rsidRPr="005E1652" w:rsidRDefault="0081760F" w:rsidP="00CD6FC2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消防局主管</w:t>
            </w:r>
          </w:p>
        </w:tc>
      </w:tr>
      <w:tr w:rsidR="00B34B40" w:rsidRPr="004B330D" w14:paraId="47A4A804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1E75F69B" w14:textId="77777777" w:rsidR="00B34B40" w:rsidRPr="003F3D91" w:rsidRDefault="00B34B40" w:rsidP="00B34B40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F3D91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E825201" w14:textId="0A1F8899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200,045,205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890C4F5" w14:textId="738910B0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13,624,093,694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4E0C79E" w14:textId="250B497C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1,469,648,539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E56BF5A" w14:textId="01759FBA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1,161,167,525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0F7E06C" w14:textId="1C2412FB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1,162,272,481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696B79" w14:textId="2054742E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66,144,091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74CCB71" w14:textId="22F5D0B1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657,887,090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825504B" w14:textId="6B5EE735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107,968,006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3A862776" w14:textId="4446698F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618,015,004</w:t>
            </w:r>
          </w:p>
        </w:tc>
      </w:tr>
      <w:tr w:rsidR="00B34B40" w:rsidRPr="004B330D" w14:paraId="2C8A7C28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12CE8C9B" w14:textId="77777777" w:rsidR="00B34B40" w:rsidRPr="003F3D91" w:rsidRDefault="00B34B40" w:rsidP="00B34B40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F3D91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8F4C00C" w14:textId="7B2CF098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197,008,830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0784682" w14:textId="39D11F66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10,999,676,492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359AE8" w14:textId="0AE3FB3D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1,380,023,363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0847A2B" w14:textId="52F14584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1,147,491,904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54F9855" w14:textId="07859058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976,373,148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993A266" w14:textId="40B2B393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42,312,264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FC9F704" w14:textId="6B6C8664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402,048,615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2160904" w14:textId="0BC5E15E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104,363,472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4264B542" w14:textId="234D0CFF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502,624,951</w:t>
            </w:r>
          </w:p>
        </w:tc>
      </w:tr>
      <w:tr w:rsidR="00B34B40" w:rsidRPr="004B330D" w14:paraId="641F60E1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57C9DE26" w14:textId="77777777" w:rsidR="00B34B40" w:rsidRPr="000751B1" w:rsidRDefault="00B34B40" w:rsidP="00B34B40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3F22BE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人事</w:t>
            </w: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65C4CEA" w14:textId="1AAEE0CD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146,894,083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DFFA98A" w14:textId="1DA8F6DF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546,542,060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17E8C6" w14:textId="64B577EB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1,226,701,890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449E560" w14:textId="728903BC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162,894,487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1F14781" w14:textId="65ACAB29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304,260,547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050D91C" w14:textId="2AADB7C4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8,221,067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8A5D851" w14:textId="08160A49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256,214,950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D6890C4" w14:textId="0A65F0E8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88,413,752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7F86740F" w14:textId="03542EC4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435,964,519</w:t>
            </w:r>
          </w:p>
        </w:tc>
      </w:tr>
      <w:tr w:rsidR="00B34B40" w:rsidRPr="004B330D" w14:paraId="7115021B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22D47447" w14:textId="77777777" w:rsidR="00B34B40" w:rsidRPr="000751B1" w:rsidRDefault="00B34B40" w:rsidP="00B34B40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3F22BE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業務</w:t>
            </w: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B7D87C8" w14:textId="4B3E0300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49,771,747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9CEE224" w14:textId="6FB5FC9F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982,961,595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0C65ACB" w14:textId="0019036B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151,937,169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495DDCF" w14:textId="7F5879FF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212,251,325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6B33A8" w14:textId="28926BB8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633,513,420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FA970B8" w14:textId="3D80AA6C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34,085,197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25647FE" w14:textId="62BE3AF5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145,711,665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314AC92" w14:textId="1A9E71E3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15,817,720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5B2D39F3" w14:textId="1AA57206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65,253,032</w:t>
            </w:r>
          </w:p>
        </w:tc>
      </w:tr>
      <w:tr w:rsidR="00B34B40" w:rsidRPr="004B330D" w14:paraId="10DDE5CA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4DFEB60D" w14:textId="77777777" w:rsidR="00B34B40" w:rsidRPr="000751B1" w:rsidRDefault="00B34B40" w:rsidP="00B34B40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3F22BE">
              <w:rPr>
                <w:rFonts w:ascii="標楷體" w:eastAsia="標楷體" w:hAnsi="標楷體" w:hint="eastAsia"/>
                <w:noProof/>
                <w:spacing w:val="133"/>
                <w:sz w:val="20"/>
                <w:szCs w:val="20"/>
              </w:rPr>
              <w:t>獎補助</w:t>
            </w: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F9AEE75" w14:textId="16E50747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343,000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5BAE143" w14:textId="34E906AD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9,470,172,837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D608A40" w14:textId="462D6AD2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1,384,304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BA49AF5" w14:textId="42FD21C9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772,346,092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4D97D72" w14:textId="71E9DF48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38,599,181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AE7374" w14:textId="7700C887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6,000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D8FF857" w14:textId="1D52BA8A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122,000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736FB37" w14:textId="4C23DFFF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132,000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1350767A" w14:textId="35774564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1,407,400</w:t>
            </w:r>
          </w:p>
        </w:tc>
      </w:tr>
      <w:tr w:rsidR="00B34B40" w:rsidRPr="004B330D" w14:paraId="520C5BF7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2BC52417" w14:textId="77777777" w:rsidR="00B34B40" w:rsidRPr="000751B1" w:rsidRDefault="00B34B40" w:rsidP="00B34B40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3F22BE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債務</w:t>
            </w: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506588D" w14:textId="17794617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F7FFD08" w14:textId="0AC3B222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C1ACD4A" w14:textId="53D87507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B4237E4" w14:textId="6EC61F14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6725E2" w14:textId="2F67C546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E2512EA" w14:textId="363EB514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F535D3E" w14:textId="38E5A3F9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2D033E" w14:textId="3DE7382D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05E234B3" w14:textId="6D8EB6AC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</w:tr>
      <w:tr w:rsidR="00B34B40" w:rsidRPr="004B330D" w14:paraId="0F645B9A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3F3101A0" w14:textId="77777777" w:rsidR="00B34B40" w:rsidRPr="003F3D91" w:rsidRDefault="00B34B40" w:rsidP="00B34B40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F3D91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6182A5F" w14:textId="625744ED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3,036,375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81E50C8" w14:textId="0AAA85F5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2,624,417,202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E0DF36E" w14:textId="4F979E3A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89,625,176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84096A8" w14:textId="7626F5AE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13,675,621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E080C0" w14:textId="18AECBA3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185,899,333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FB817CB" w14:textId="5FC4D556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23,831,827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475C2FA" w14:textId="37740D10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255,838,475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4C5D0CE" w14:textId="1D4B15A5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3,604,534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53E83C76" w14:textId="219C966C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115,390,053</w:t>
            </w:r>
          </w:p>
        </w:tc>
      </w:tr>
      <w:tr w:rsidR="00B34B40" w:rsidRPr="004B330D" w14:paraId="1C15A5FB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181AE988" w14:textId="77777777" w:rsidR="00B34B40" w:rsidRPr="000751B1" w:rsidRDefault="00B34B40" w:rsidP="00B34B40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226AFA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人事</w:t>
            </w: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B7DBDED" w14:textId="288B64A7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1EC1DCB" w14:textId="6C2CAD29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A3FAF6A" w14:textId="4694D3BA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83957F7" w14:textId="39A5A8D9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AF08323" w14:textId="1B75AB46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7E39879" w14:textId="6C12B2C3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15D5418" w14:textId="33D35017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6FD30B" w14:textId="3F3BD096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21001AEC" w14:textId="31DF5A38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</w:tr>
      <w:tr w:rsidR="00B34B40" w:rsidRPr="004B330D" w14:paraId="6043CF5E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058D4449" w14:textId="77777777" w:rsidR="00B34B40" w:rsidRPr="000751B1" w:rsidRDefault="00B34B40" w:rsidP="00B34B40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226AFA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業務</w:t>
            </w: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7815D8B" w14:textId="4AC9A406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8EE59BD" w14:textId="6DCF4005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135,180,341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AF582FF" w14:textId="6EABC96E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7AF5A96" w14:textId="02073626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D330030" w14:textId="5E5A6934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9B0728" w14:textId="2E7ED13A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E6E5B95" w14:textId="32B1D619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ABC12A2" w14:textId="26D70AE5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5C23B0D5" w14:textId="2FD49FB9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</w:tr>
      <w:tr w:rsidR="00B34B40" w:rsidRPr="004B330D" w14:paraId="12450E75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247729E2" w14:textId="77777777" w:rsidR="00B34B40" w:rsidRPr="000751B1" w:rsidRDefault="00B34B40" w:rsidP="00B34B40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226AFA">
              <w:rPr>
                <w:rFonts w:ascii="標楷體" w:eastAsia="標楷體" w:hAnsi="標楷體" w:hint="eastAsia"/>
                <w:noProof/>
                <w:spacing w:val="75"/>
                <w:sz w:val="20"/>
                <w:szCs w:val="20"/>
              </w:rPr>
              <w:t>設備及投</w:t>
            </w: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A8E89B0" w14:textId="2331C73A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3,036,375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944DC76" w14:textId="7EBBA61B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1,658,584,580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1CA6533" w14:textId="5E992370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88,105,176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C991032" w14:textId="4D5A9DD6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11,471,635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70F30A0" w14:textId="690BD951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185,899,333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CC9282B" w14:textId="4E48D22E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23,831,827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16BC62" w14:textId="45B3722C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255,838,475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F45CF5F" w14:textId="18EE29DC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3,604,534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24314C33" w14:textId="413E6061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114,701,709</w:t>
            </w:r>
          </w:p>
        </w:tc>
      </w:tr>
      <w:tr w:rsidR="00B34B40" w:rsidRPr="004B330D" w14:paraId="3F3F4716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7E484E61" w14:textId="77777777" w:rsidR="00B34B40" w:rsidRPr="000751B1" w:rsidRDefault="00B34B40" w:rsidP="00B34B40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226AFA">
              <w:rPr>
                <w:rFonts w:ascii="標楷體" w:eastAsia="標楷體" w:hAnsi="標楷體" w:hint="eastAsia"/>
                <w:noProof/>
                <w:spacing w:val="133"/>
                <w:sz w:val="20"/>
                <w:szCs w:val="20"/>
              </w:rPr>
              <w:t>獎補助</w:t>
            </w: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6F3E210" w14:textId="6DD2CDD0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5345F59" w14:textId="535D7406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830,652,281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3AA384" w14:textId="7A1FF382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1,520,000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59FABB0" w14:textId="0EFC23E3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2,203,986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98A4346" w14:textId="70670DA0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843A115" w14:textId="7CFE3112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877580" w14:textId="1F2A634C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8B3854B" w14:textId="262ED873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0A0D6744" w14:textId="24391A88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688,344</w:t>
            </w:r>
          </w:p>
        </w:tc>
      </w:tr>
    </w:tbl>
    <w:p w14:paraId="1FEAE1F0" w14:textId="4FA2F49D" w:rsidR="008236DD" w:rsidRPr="008236DD" w:rsidRDefault="008236DD" w:rsidP="008236DD">
      <w:pPr>
        <w:pStyle w:val="a3"/>
        <w:spacing w:line="320" w:lineRule="exact"/>
        <w:ind w:rightChars="235" w:right="564" w:firstLine="480"/>
        <w:jc w:val="center"/>
        <w:rPr>
          <w:rFonts w:hAnsi="標楷體"/>
          <w:b/>
          <w:sz w:val="36"/>
          <w:szCs w:val="36"/>
        </w:rPr>
      </w:pPr>
      <w:r w:rsidRPr="008236DD">
        <w:rPr>
          <w:rFonts w:hAnsi="標楷體" w:hint="eastAsia"/>
          <w:b/>
          <w:color w:val="000000"/>
          <w:spacing w:val="20"/>
          <w:sz w:val="36"/>
          <w:szCs w:val="36"/>
          <w:u w:val="single"/>
        </w:rPr>
        <w:lastRenderedPageBreak/>
        <w:t>捌</w:t>
      </w:r>
      <w:r w:rsidRPr="008236DD">
        <w:rPr>
          <w:b/>
          <w:color w:val="000000"/>
          <w:spacing w:val="20"/>
          <w:sz w:val="36"/>
          <w:szCs w:val="36"/>
          <w:u w:val="single"/>
        </w:rPr>
        <w:t>、</w:t>
      </w:r>
      <w:r w:rsidRPr="008236DD">
        <w:rPr>
          <w:rFonts w:hAnsi="標楷體" w:hint="eastAsia"/>
          <w:b/>
          <w:spacing w:val="60"/>
          <w:w w:val="100"/>
          <w:sz w:val="36"/>
          <w:szCs w:val="36"/>
          <w:u w:val="single"/>
        </w:rPr>
        <w:t>中華民國</w:t>
      </w:r>
      <w:proofErr w:type="gramStart"/>
      <w:r w:rsidRPr="008236DD">
        <w:rPr>
          <w:rFonts w:hAnsi="標楷體"/>
          <w:b/>
          <w:spacing w:val="60"/>
          <w:w w:val="100"/>
          <w:sz w:val="36"/>
          <w:szCs w:val="36"/>
          <w:u w:val="single"/>
        </w:rPr>
        <w:t>11</w:t>
      </w:r>
      <w:r w:rsidR="00B34B40">
        <w:rPr>
          <w:rFonts w:hAnsi="標楷體" w:hint="eastAsia"/>
          <w:b/>
          <w:spacing w:val="60"/>
          <w:w w:val="100"/>
          <w:sz w:val="36"/>
          <w:szCs w:val="36"/>
          <w:u w:val="single"/>
        </w:rPr>
        <w:t>4</w:t>
      </w:r>
      <w:proofErr w:type="gramEnd"/>
      <w:r w:rsidRPr="008236DD">
        <w:rPr>
          <w:rFonts w:hAnsi="標楷體" w:hint="eastAsia"/>
          <w:b/>
          <w:spacing w:val="60"/>
          <w:w w:val="100"/>
          <w:sz w:val="36"/>
          <w:szCs w:val="36"/>
          <w:u w:val="single"/>
        </w:rPr>
        <w:t>年度</w:t>
      </w:r>
      <w:r w:rsidRPr="008236DD">
        <w:rPr>
          <w:rFonts w:hAnsi="標楷體"/>
          <w:b/>
          <w:spacing w:val="60"/>
          <w:w w:val="100"/>
          <w:sz w:val="36"/>
          <w:szCs w:val="36"/>
          <w:u w:val="single"/>
        </w:rPr>
        <w:t>嘉義市</w:t>
      </w:r>
      <w:r w:rsidRPr="008236DD">
        <w:rPr>
          <w:rFonts w:hAnsi="標楷體" w:hint="eastAsia"/>
          <w:b/>
          <w:spacing w:val="60"/>
          <w:w w:val="100"/>
          <w:sz w:val="36"/>
          <w:szCs w:val="36"/>
          <w:u w:val="single"/>
        </w:rPr>
        <w:t>總決算各主管機關歲出用途別科目決算</w:t>
      </w:r>
      <w:proofErr w:type="gramStart"/>
      <w:r w:rsidRPr="008236DD">
        <w:rPr>
          <w:rFonts w:hAnsi="標楷體" w:hint="eastAsia"/>
          <w:b/>
          <w:spacing w:val="60"/>
          <w:w w:val="100"/>
          <w:sz w:val="36"/>
          <w:szCs w:val="36"/>
          <w:u w:val="single"/>
        </w:rPr>
        <w:t>審定數綜計</w:t>
      </w:r>
      <w:proofErr w:type="gramEnd"/>
      <w:r w:rsidRPr="008236DD">
        <w:rPr>
          <w:rFonts w:hAnsi="標楷體" w:hint="eastAsia"/>
          <w:b/>
          <w:spacing w:val="60"/>
          <w:w w:val="100"/>
          <w:sz w:val="36"/>
          <w:szCs w:val="36"/>
          <w:u w:val="single"/>
        </w:rPr>
        <w:t>表</w:t>
      </w:r>
      <w:r w:rsidR="00680A8E">
        <w:rPr>
          <w:rFonts w:hAnsi="標楷體" w:hint="eastAsia"/>
          <w:bCs/>
          <w:sz w:val="32"/>
          <w:szCs w:val="32"/>
        </w:rPr>
        <w:t>（</w:t>
      </w:r>
      <w:r w:rsidRPr="00680A8E">
        <w:rPr>
          <w:rFonts w:hAnsi="標楷體" w:hint="eastAsia"/>
          <w:bCs/>
          <w:sz w:val="32"/>
          <w:szCs w:val="32"/>
        </w:rPr>
        <w:t>續</w:t>
      </w:r>
      <w:r w:rsidR="00680A8E">
        <w:rPr>
          <w:rFonts w:hAnsi="標楷體" w:hint="eastAsia"/>
          <w:bCs/>
          <w:sz w:val="32"/>
          <w:szCs w:val="32"/>
        </w:rPr>
        <w:t>）</w:t>
      </w:r>
    </w:p>
    <w:p w14:paraId="2F9C01CD" w14:textId="01CC9132" w:rsidR="0081760F" w:rsidRDefault="0081760F" w:rsidP="008236DD">
      <w:pPr>
        <w:pStyle w:val="a3"/>
        <w:spacing w:line="320" w:lineRule="exact"/>
        <w:ind w:rightChars="0" w:right="0" w:firstLine="482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3136"/>
        <w:gridCol w:w="3137"/>
        <w:gridCol w:w="3136"/>
        <w:gridCol w:w="3137"/>
        <w:gridCol w:w="3136"/>
        <w:gridCol w:w="3988"/>
      </w:tblGrid>
      <w:tr w:rsidR="005E1652" w:rsidRPr="00DB4F67" w14:paraId="2E6E6689" w14:textId="77777777" w:rsidTr="008236DD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EFDE1AE" w14:textId="77777777" w:rsidR="005E1652" w:rsidRPr="00DB4F67" w:rsidRDefault="005E1652" w:rsidP="00CD6FC2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DB4F67">
              <w:rPr>
                <w:rFonts w:ascii="標楷體" w:eastAsia="標楷體" w:hAnsi="標楷體" w:hint="eastAsia"/>
                <w:sz w:val="20"/>
              </w:rPr>
              <w:t>機</w:t>
            </w:r>
            <w:r w:rsidRPr="00DB4F67">
              <w:rPr>
                <w:rFonts w:ascii="標楷體" w:eastAsia="標楷體" w:hAnsi="標楷體"/>
                <w:sz w:val="20"/>
              </w:rPr>
              <w:t xml:space="preserve">  </w:t>
            </w:r>
            <w:r w:rsidRPr="00DB4F67">
              <w:rPr>
                <w:rFonts w:ascii="標楷體" w:eastAsia="標楷體" w:hAnsi="標楷體" w:hint="eastAsia"/>
                <w:sz w:val="20"/>
              </w:rPr>
              <w:t>關</w:t>
            </w:r>
            <w:r w:rsidRPr="00DB4F67">
              <w:rPr>
                <w:rFonts w:ascii="標楷體" w:eastAsia="標楷體" w:hAnsi="標楷體"/>
                <w:sz w:val="20"/>
              </w:rPr>
              <w:t xml:space="preserve">  </w:t>
            </w:r>
            <w:r w:rsidRPr="00DB4F67">
              <w:rPr>
                <w:rFonts w:ascii="標楷體" w:eastAsia="標楷體" w:hAnsi="標楷體" w:hint="eastAsia"/>
                <w:sz w:val="20"/>
              </w:rPr>
              <w:t>別</w:t>
            </w:r>
          </w:p>
          <w:p w14:paraId="3CC77946" w14:textId="77777777" w:rsidR="005E1652" w:rsidRPr="00DB4F67" w:rsidRDefault="005E1652" w:rsidP="00CD6FC2">
            <w:pPr>
              <w:rPr>
                <w:rFonts w:ascii="標楷體" w:eastAsia="標楷體" w:hAnsi="標楷體"/>
                <w:sz w:val="20"/>
              </w:rPr>
            </w:pPr>
            <w:r w:rsidRPr="00DB4F67">
              <w:rPr>
                <w:rFonts w:ascii="標楷體" w:eastAsia="標楷體" w:hAnsi="標楷體" w:hint="eastAsia"/>
                <w:sz w:val="20"/>
              </w:rPr>
              <w:t>用  途</w:t>
            </w:r>
            <w:r w:rsidRPr="00DB4F67">
              <w:rPr>
                <w:rFonts w:ascii="標楷體" w:eastAsia="標楷體" w:hAnsi="標楷體"/>
                <w:sz w:val="20"/>
              </w:rPr>
              <w:t xml:space="preserve">  </w:t>
            </w:r>
            <w:r w:rsidRPr="00DB4F67">
              <w:rPr>
                <w:rFonts w:ascii="標楷體" w:eastAsia="標楷體" w:hAnsi="標楷體" w:hint="eastAsia"/>
                <w:sz w:val="20"/>
              </w:rPr>
              <w:t>別</w:t>
            </w:r>
          </w:p>
        </w:tc>
        <w:tc>
          <w:tcPr>
            <w:tcW w:w="3136" w:type="dxa"/>
            <w:tcBorders>
              <w:bottom w:val="single" w:sz="4" w:space="0" w:color="auto"/>
            </w:tcBorders>
            <w:vAlign w:val="center"/>
          </w:tcPr>
          <w:p w14:paraId="4B843A96" w14:textId="77777777" w:rsidR="005E1652" w:rsidRPr="005E1652" w:rsidRDefault="005E1652" w:rsidP="00CD6FC2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z w:val="20"/>
                <w:szCs w:val="20"/>
              </w:rPr>
              <w:t>文化局主管</w:t>
            </w:r>
          </w:p>
        </w:tc>
        <w:tc>
          <w:tcPr>
            <w:tcW w:w="3137" w:type="dxa"/>
            <w:tcBorders>
              <w:bottom w:val="single" w:sz="4" w:space="0" w:color="auto"/>
            </w:tcBorders>
            <w:vAlign w:val="center"/>
          </w:tcPr>
          <w:p w14:paraId="2AC86343" w14:textId="77777777" w:rsidR="005E1652" w:rsidRPr="005E1652" w:rsidRDefault="005E1652" w:rsidP="00CD6FC2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z w:val="20"/>
                <w:szCs w:val="20"/>
              </w:rPr>
              <w:t>財政稅務局主管</w:t>
            </w:r>
          </w:p>
        </w:tc>
        <w:tc>
          <w:tcPr>
            <w:tcW w:w="3136" w:type="dxa"/>
            <w:tcBorders>
              <w:bottom w:val="single" w:sz="4" w:space="0" w:color="auto"/>
            </w:tcBorders>
            <w:vAlign w:val="center"/>
          </w:tcPr>
          <w:p w14:paraId="6494C1DA" w14:textId="77777777" w:rsidR="005E1652" w:rsidRPr="005E1652" w:rsidRDefault="005E1652" w:rsidP="00CD6FC2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5E1652">
              <w:rPr>
                <w:rFonts w:ascii="標楷體" w:eastAsia="標楷體" w:hAnsi="標楷體" w:hint="eastAsia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31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DDB118" w14:textId="77777777" w:rsidR="005E1652" w:rsidRPr="005E1652" w:rsidRDefault="005E1652" w:rsidP="00CD6FC2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z w:val="20"/>
                <w:szCs w:val="20"/>
              </w:rPr>
              <w:t>小計</w:t>
            </w:r>
          </w:p>
        </w:tc>
        <w:tc>
          <w:tcPr>
            <w:tcW w:w="3136" w:type="dxa"/>
            <w:tcBorders>
              <w:bottom w:val="single" w:sz="4" w:space="0" w:color="auto"/>
            </w:tcBorders>
            <w:vAlign w:val="center"/>
          </w:tcPr>
          <w:p w14:paraId="08DFCAF3" w14:textId="77777777" w:rsidR="005E1652" w:rsidRPr="005E1652" w:rsidRDefault="005E1652" w:rsidP="00CD6FC2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z w:val="20"/>
                <w:szCs w:val="20"/>
              </w:rPr>
              <w:t>保留數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vAlign w:val="center"/>
          </w:tcPr>
          <w:p w14:paraId="0C798EF8" w14:textId="77777777" w:rsidR="005E1652" w:rsidRPr="005E1652" w:rsidRDefault="005E1652" w:rsidP="00CD6FC2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z w:val="20"/>
                <w:szCs w:val="20"/>
              </w:rPr>
              <w:t>合計</w:t>
            </w:r>
          </w:p>
        </w:tc>
      </w:tr>
      <w:tr w:rsidR="00B34B40" w:rsidRPr="00DB4F67" w14:paraId="2CE42129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5C605036" w14:textId="77777777" w:rsidR="00B34B40" w:rsidRPr="00DB4F67" w:rsidRDefault="00B34B40" w:rsidP="00B34B40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B4F67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75F21B87" w14:textId="14B51F0C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558,987,216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64170A2B" w14:textId="349F382B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263,452,791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62EE04D6" w14:textId="73E8742C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643,674,572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603C7130" w14:textId="0608C241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20,533,356,214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09CF2A6A" w14:textId="3B8D26B5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1,017,402,903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6B9ACE2A" w14:textId="35696775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21,550,759,117</w:t>
            </w:r>
          </w:p>
        </w:tc>
      </w:tr>
      <w:tr w:rsidR="00B34B40" w:rsidRPr="00DB4F67" w14:paraId="69A7DF41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46D8FE22" w14:textId="77777777" w:rsidR="00B34B40" w:rsidRPr="00DB4F67" w:rsidRDefault="00B34B40" w:rsidP="00B34B40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B4F67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經常支出小計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0D9A28D5" w14:textId="0EC7B9D0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496,780,447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6E1D3BFB" w14:textId="11C87D75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218,870,585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72930CC2" w14:textId="2E3BB306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595,895,343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0E5D62FE" w14:textId="63376328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17,063,469,414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2FAB6F22" w14:textId="65355A12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302,323,918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5ED3426B" w14:textId="3F54BB9C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17,365,793,332</w:t>
            </w:r>
          </w:p>
        </w:tc>
      </w:tr>
      <w:tr w:rsidR="00B34B40" w:rsidRPr="00DB4F67" w14:paraId="07BEF84B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682CBF64" w14:textId="77777777" w:rsidR="00B34B40" w:rsidRPr="00DB4F67" w:rsidRDefault="00B34B40" w:rsidP="00B34B40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z w:val="20"/>
                <w:szCs w:val="20"/>
              </w:rPr>
            </w:pP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1.</w:t>
            </w:r>
            <w:r w:rsidRPr="00226AFA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人事</w:t>
            </w:r>
            <w:r w:rsidRPr="00DB4F67">
              <w:rPr>
                <w:rFonts w:ascii="標楷體" w:eastAsia="標楷體" w:hAnsi="標楷體" w:hint="eastAsia"/>
                <w:noProof/>
                <w:sz w:val="20"/>
                <w:szCs w:val="20"/>
              </w:rPr>
              <w:t>費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17B7460F" w14:textId="221713CF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56,717,774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6D07620C" w14:textId="767CA7F7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152,541,567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4F4953D4" w14:textId="1208EC5D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324,069,983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4B21D464" w14:textId="3C0AF550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3,709,436,679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6BDDDB24" w14:textId="2912CEFD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1,552,572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392CD39D" w14:textId="57554437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3,710,989,251</w:t>
            </w:r>
          </w:p>
        </w:tc>
      </w:tr>
      <w:tr w:rsidR="00B34B40" w:rsidRPr="00DB4F67" w14:paraId="0D39025B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444808F2" w14:textId="77777777" w:rsidR="00B34B40" w:rsidRPr="00226AFA" w:rsidRDefault="00B34B40" w:rsidP="00B34B40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2.</w:t>
            </w:r>
            <w:r w:rsidRPr="00226AFA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業務</w:t>
            </w: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費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1A8C127E" w14:textId="58BB970A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409,003,172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0AAE38CE" w14:textId="665234F8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61,423,713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58C5DFD2" w14:textId="3CE1C04E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78,969,111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A2862D7" w14:textId="4FA76FF3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2,840,698,866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3A64ACFF" w14:textId="4604D9B9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125,671,108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434D72C7" w14:textId="7492DB2A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2,966,369,974</w:t>
            </w:r>
          </w:p>
        </w:tc>
      </w:tr>
      <w:tr w:rsidR="00B34B40" w:rsidRPr="00DB4F67" w14:paraId="19A3652F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5F1C0A2A" w14:textId="77777777" w:rsidR="00B34B40" w:rsidRPr="00226AFA" w:rsidRDefault="00B34B40" w:rsidP="00B34B40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3.</w:t>
            </w:r>
            <w:r w:rsidRPr="00226AFA">
              <w:rPr>
                <w:rFonts w:ascii="標楷體" w:eastAsia="標楷體" w:hAnsi="標楷體" w:hint="eastAsia"/>
                <w:noProof/>
                <w:spacing w:val="133"/>
                <w:sz w:val="20"/>
                <w:szCs w:val="20"/>
              </w:rPr>
              <w:t>獎補助</w:t>
            </w: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費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51BED46F" w14:textId="260BF4F2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31,059,501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20E884BC" w14:textId="7FAE7624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397,000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1338F50B" w14:textId="448EFF73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192,856,249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0B1D6B2F" w14:textId="1479EE69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10,508,825,564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02A5A8CB" w14:textId="56314445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175,100,238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2849287F" w14:textId="2E646A03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10,683,925,802</w:t>
            </w:r>
          </w:p>
        </w:tc>
      </w:tr>
      <w:tr w:rsidR="00B34B40" w:rsidRPr="00DB4F67" w14:paraId="7188C56F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2C6D8CC6" w14:textId="77777777" w:rsidR="00B34B40" w:rsidRPr="00226AFA" w:rsidRDefault="00B34B40" w:rsidP="00B34B40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4.</w:t>
            </w:r>
            <w:r w:rsidRPr="00226AFA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債務</w:t>
            </w: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費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01BE5376" w14:textId="0A445638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7D948CF0" w14:textId="4028CDAD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4,508,305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46EFC06F" w14:textId="2D6D4451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76B64CCB" w14:textId="37927396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4,508,305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4AAD0C38" w14:textId="43AC1927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6BBA9F93" w14:textId="10C6D328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4,508,305</w:t>
            </w:r>
          </w:p>
        </w:tc>
      </w:tr>
      <w:tr w:rsidR="00B34B40" w:rsidRPr="00DB4F67" w14:paraId="0253D099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270B170E" w14:textId="77777777" w:rsidR="00B34B40" w:rsidRPr="00DB4F67" w:rsidRDefault="00B34B40" w:rsidP="00B34B40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B4F67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資本支出小計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6F8044EE" w14:textId="1D179184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62,206,769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26E15E4A" w14:textId="39939DC4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44,582,206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2EEB123A" w14:textId="0E434D59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47,779,229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0B2710A4" w14:textId="2685126D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3,469,886,800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74B627AF" w14:textId="304F3F36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715,078,985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0B1D690D" w14:textId="7CB46FC3" w:rsidR="00B34B40" w:rsidRPr="001C30D1" w:rsidRDefault="00B34B40" w:rsidP="00B34B40">
            <w:pPr>
              <w:pStyle w:val="3"/>
              <w:rPr>
                <w:rFonts w:hAnsi="細明體"/>
                <w:b/>
                <w:bCs w:val="0"/>
                <w:noProof/>
                <w:szCs w:val="18"/>
              </w:rPr>
            </w:pPr>
            <w:r w:rsidRPr="001C30D1">
              <w:rPr>
                <w:rFonts w:hAnsi="細明體"/>
                <w:b/>
                <w:bCs w:val="0"/>
                <w:szCs w:val="18"/>
              </w:rPr>
              <w:t>4,184,965,785</w:t>
            </w:r>
          </w:p>
        </w:tc>
      </w:tr>
      <w:tr w:rsidR="00B34B40" w:rsidRPr="00DB4F67" w14:paraId="16AE7539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64762BE3" w14:textId="77777777" w:rsidR="00B34B40" w:rsidRPr="00226AFA" w:rsidRDefault="00B34B40" w:rsidP="00B34B40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1.</w:t>
            </w:r>
            <w:r w:rsidRPr="00226AFA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人事</w:t>
            </w: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費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247E870D" w14:textId="2C2EEE20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250FB133" w14:textId="78101057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660DC332" w14:textId="5DC335A4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90654EB" w14:textId="513A0326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42F48999" w14:textId="0AE832DD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3A4F7E56" w14:textId="156CBE3A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</w:tr>
      <w:tr w:rsidR="00B34B40" w:rsidRPr="00DB4F67" w14:paraId="5A126CDB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3DD3C63A" w14:textId="77777777" w:rsidR="00B34B40" w:rsidRPr="00226AFA" w:rsidRDefault="00B34B40" w:rsidP="00B34B40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2.</w:t>
            </w:r>
            <w:r w:rsidRPr="00226AFA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業務</w:t>
            </w: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費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00687398" w14:textId="7D409930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42273D80" w14:textId="21F261F1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766F2294" w14:textId="379D5BF5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208E7025" w14:textId="14C841F1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135,180,341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1370EFF8" w14:textId="670FC5C9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990,000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6EB2BD3B" w14:textId="67DC5287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136,170,341</w:t>
            </w:r>
          </w:p>
        </w:tc>
      </w:tr>
      <w:tr w:rsidR="00B34B40" w:rsidRPr="00DB4F67" w14:paraId="3F6B4F20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0FE6E11B" w14:textId="77777777" w:rsidR="00B34B40" w:rsidRPr="00226AFA" w:rsidRDefault="00B34B40" w:rsidP="00B34B40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3.</w:t>
            </w:r>
            <w:r w:rsidRPr="00226AFA">
              <w:rPr>
                <w:rFonts w:ascii="標楷體" w:eastAsia="標楷體" w:hAnsi="標楷體" w:hint="eastAsia"/>
                <w:noProof/>
                <w:spacing w:val="75"/>
                <w:sz w:val="20"/>
                <w:szCs w:val="20"/>
              </w:rPr>
              <w:t>設備及投</w:t>
            </w: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資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27569097" w14:textId="4596C8E6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61,906,769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EF5CB25" w14:textId="2CB6DC60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44,582,206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767F1F8F" w14:textId="3DAEF4C4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19,884,029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05EA97FB" w14:textId="631A7821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2,471,446,648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13D5225F" w14:textId="7C4FD232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628,704,659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7294541A" w14:textId="3083EC17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/>
                <w:szCs w:val="18"/>
              </w:rPr>
              <w:t>3,100,151,307</w:t>
            </w:r>
          </w:p>
        </w:tc>
      </w:tr>
      <w:tr w:rsidR="00B34B40" w:rsidRPr="00DB4F67" w14:paraId="59A81D56" w14:textId="77777777" w:rsidTr="00B34B4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12C744D6" w14:textId="77777777" w:rsidR="00B34B40" w:rsidRPr="00226AFA" w:rsidRDefault="00B34B40" w:rsidP="00B34B40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4.</w:t>
            </w:r>
            <w:r w:rsidRPr="00226AFA">
              <w:rPr>
                <w:rFonts w:ascii="標楷體" w:eastAsia="標楷體" w:hAnsi="標楷體" w:hint="eastAsia"/>
                <w:noProof/>
                <w:spacing w:val="133"/>
                <w:sz w:val="20"/>
                <w:szCs w:val="20"/>
              </w:rPr>
              <w:t>獎補助</w:t>
            </w: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費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01A880CA" w14:textId="69B9B31F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300,000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8617DF4" w14:textId="35FD59CB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0F29D8CE" w14:textId="3BBC1E09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27,895,200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536F09A3" w14:textId="34F5C0BC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863,259,811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65D191E5" w14:textId="50ED7CC7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85,384,326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33D6FCAC" w14:textId="3372D2A2" w:rsidR="00B34B40" w:rsidRPr="00B34B40" w:rsidRDefault="00B34B40" w:rsidP="00B34B40">
            <w:pPr>
              <w:pStyle w:val="3"/>
              <w:rPr>
                <w:rFonts w:hAnsi="細明體"/>
                <w:noProof/>
                <w:szCs w:val="18"/>
              </w:rPr>
            </w:pPr>
            <w:r w:rsidRPr="00B34B40">
              <w:rPr>
                <w:rFonts w:hAnsi="細明體" w:hint="eastAsia"/>
                <w:szCs w:val="18"/>
              </w:rPr>
              <w:t>948,644,137</w:t>
            </w:r>
          </w:p>
        </w:tc>
      </w:tr>
    </w:tbl>
    <w:p w14:paraId="6D82E6E8" w14:textId="77777777" w:rsidR="00C57ABD" w:rsidRPr="008236DD" w:rsidRDefault="00C57ABD" w:rsidP="00663C19">
      <w:pPr>
        <w:adjustRightInd w:val="0"/>
        <w:snapToGrid w:val="0"/>
        <w:spacing w:line="120" w:lineRule="auto"/>
        <w:rPr>
          <w:sz w:val="4"/>
          <w:szCs w:val="4"/>
        </w:rPr>
      </w:pPr>
    </w:p>
    <w:sectPr w:rsidR="00C57ABD" w:rsidRPr="008236DD" w:rsidSect="008236DD">
      <w:footerReference w:type="default" r:id="rId7"/>
      <w:footerReference w:type="first" r:id="rId8"/>
      <w:pgSz w:w="23814" w:h="16840" w:orient="landscape" w:code="8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C3C10" w14:textId="77777777" w:rsidR="003F22BE" w:rsidRDefault="003F22BE" w:rsidP="009E17D4">
      <w:r>
        <w:separator/>
      </w:r>
    </w:p>
  </w:endnote>
  <w:endnote w:type="continuationSeparator" w:id="0">
    <w:p w14:paraId="094BB517" w14:textId="77777777" w:rsidR="003F22BE" w:rsidRDefault="003F22BE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DB306" w14:textId="1F410E59" w:rsidR="004C25C8" w:rsidRPr="007651D3" w:rsidRDefault="00176421" w:rsidP="004C25C8">
    <w:pPr>
      <w:pStyle w:val="a6"/>
      <w:jc w:val="center"/>
      <w:rPr>
        <w:rFonts w:ascii="標楷體" w:eastAsia="標楷體" w:hAnsi="標楷體"/>
        <w:sz w:val="24"/>
        <w:szCs w:val="24"/>
      </w:rPr>
    </w:pPr>
    <w:r w:rsidRPr="007651D3">
      <w:rPr>
        <w:rFonts w:ascii="標楷體" w:eastAsia="標楷體" w:hAnsi="標楷體" w:hint="eastAsia"/>
        <w:sz w:val="24"/>
        <w:szCs w:val="24"/>
      </w:rPr>
      <w:t>8</w:t>
    </w:r>
    <w:r w:rsidR="008236DD" w:rsidRPr="007651D3">
      <w:rPr>
        <w:rFonts w:ascii="標楷體" w:eastAsia="標楷體" w:hAnsi="標楷體" w:hint="eastAsia"/>
        <w:sz w:val="24"/>
        <w:szCs w:val="24"/>
      </w:rPr>
      <w:t>－</w:t>
    </w:r>
    <w:sdt>
      <w:sdtPr>
        <w:rPr>
          <w:rFonts w:ascii="標楷體" w:eastAsia="標楷體" w:hAnsi="標楷體"/>
          <w:sz w:val="24"/>
          <w:szCs w:val="24"/>
        </w:rPr>
        <w:id w:val="1050353674"/>
        <w:docPartObj>
          <w:docPartGallery w:val="Page Numbers (Bottom of Page)"/>
          <w:docPartUnique/>
        </w:docPartObj>
      </w:sdtPr>
      <w:sdtEndPr/>
      <w:sdtContent>
        <w:r w:rsidRPr="007651D3">
          <w:rPr>
            <w:rFonts w:ascii="標楷體" w:eastAsia="標楷體" w:hAnsi="標楷體"/>
            <w:sz w:val="24"/>
            <w:szCs w:val="24"/>
          </w:rPr>
          <w:fldChar w:fldCharType="begin"/>
        </w:r>
        <w:r w:rsidRPr="007651D3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7651D3">
          <w:rPr>
            <w:rFonts w:ascii="標楷體" w:eastAsia="標楷體" w:hAnsi="標楷體"/>
            <w:sz w:val="24"/>
            <w:szCs w:val="24"/>
          </w:rPr>
          <w:fldChar w:fldCharType="separate"/>
        </w:r>
        <w:r w:rsidR="007651D3" w:rsidRPr="007651D3">
          <w:rPr>
            <w:rFonts w:ascii="標楷體" w:eastAsia="標楷體" w:hAnsi="標楷體"/>
            <w:noProof/>
            <w:sz w:val="24"/>
            <w:szCs w:val="24"/>
            <w:lang w:val="zh-TW"/>
          </w:rPr>
          <w:t>2</w:t>
        </w:r>
        <w:r w:rsidRPr="007651D3">
          <w:rPr>
            <w:rFonts w:ascii="標楷體" w:eastAsia="標楷體" w:hAnsi="標楷體"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7178370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020C089E" w14:textId="69B6469B" w:rsidR="004C25C8" w:rsidRPr="007651D3" w:rsidRDefault="00176421">
        <w:pPr>
          <w:pStyle w:val="a6"/>
          <w:jc w:val="center"/>
          <w:rPr>
            <w:rFonts w:ascii="標楷體" w:eastAsia="標楷體" w:hAnsi="標楷體"/>
            <w:sz w:val="24"/>
            <w:szCs w:val="24"/>
          </w:rPr>
        </w:pPr>
        <w:r w:rsidRPr="007651D3">
          <w:rPr>
            <w:rFonts w:ascii="標楷體" w:eastAsia="標楷體" w:hAnsi="標楷體" w:hint="eastAsia"/>
            <w:sz w:val="24"/>
            <w:szCs w:val="24"/>
          </w:rPr>
          <w:t>8</w:t>
        </w:r>
        <w:r w:rsidR="008236DD" w:rsidRPr="007651D3">
          <w:rPr>
            <w:rFonts w:ascii="標楷體" w:eastAsia="標楷體" w:hAnsi="標楷體" w:hint="eastAsia"/>
            <w:sz w:val="24"/>
            <w:szCs w:val="24"/>
          </w:rPr>
          <w:t>－</w:t>
        </w:r>
        <w:r w:rsidRPr="007651D3">
          <w:rPr>
            <w:rFonts w:ascii="標楷體" w:eastAsia="標楷體" w:hAnsi="標楷體"/>
            <w:sz w:val="24"/>
            <w:szCs w:val="24"/>
          </w:rPr>
          <w:fldChar w:fldCharType="begin"/>
        </w:r>
        <w:r w:rsidRPr="007651D3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7651D3">
          <w:rPr>
            <w:rFonts w:ascii="標楷體" w:eastAsia="標楷體" w:hAnsi="標楷體"/>
            <w:sz w:val="24"/>
            <w:szCs w:val="24"/>
          </w:rPr>
          <w:fldChar w:fldCharType="separate"/>
        </w:r>
        <w:r w:rsidR="007651D3" w:rsidRPr="007651D3">
          <w:rPr>
            <w:rFonts w:ascii="標楷體" w:eastAsia="標楷體" w:hAnsi="標楷體"/>
            <w:noProof/>
            <w:sz w:val="24"/>
            <w:szCs w:val="24"/>
            <w:lang w:val="zh-TW"/>
          </w:rPr>
          <w:t>1</w:t>
        </w:r>
        <w:r w:rsidRPr="007651D3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DA1A9" w14:textId="77777777" w:rsidR="003F22BE" w:rsidRDefault="003F22BE" w:rsidP="009E17D4">
      <w:r>
        <w:separator/>
      </w:r>
    </w:p>
  </w:footnote>
  <w:footnote w:type="continuationSeparator" w:id="0">
    <w:p w14:paraId="142BAD76" w14:textId="77777777" w:rsidR="003F22BE" w:rsidRDefault="003F22BE" w:rsidP="009E17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60F"/>
    <w:rsid w:val="00030A60"/>
    <w:rsid w:val="000751B1"/>
    <w:rsid w:val="000829BA"/>
    <w:rsid w:val="00096DB2"/>
    <w:rsid w:val="00176421"/>
    <w:rsid w:val="001B5022"/>
    <w:rsid w:val="001C30D1"/>
    <w:rsid w:val="001D72A9"/>
    <w:rsid w:val="00226AFA"/>
    <w:rsid w:val="002504A3"/>
    <w:rsid w:val="002717E4"/>
    <w:rsid w:val="002865ED"/>
    <w:rsid w:val="00335A84"/>
    <w:rsid w:val="00353E14"/>
    <w:rsid w:val="003A09D3"/>
    <w:rsid w:val="003F22BE"/>
    <w:rsid w:val="004120E8"/>
    <w:rsid w:val="004412ED"/>
    <w:rsid w:val="004733C9"/>
    <w:rsid w:val="004B330D"/>
    <w:rsid w:val="004C25C8"/>
    <w:rsid w:val="00525DF8"/>
    <w:rsid w:val="00540446"/>
    <w:rsid w:val="005753E6"/>
    <w:rsid w:val="005D3A72"/>
    <w:rsid w:val="005E1652"/>
    <w:rsid w:val="0060537D"/>
    <w:rsid w:val="00663C19"/>
    <w:rsid w:val="00680A8E"/>
    <w:rsid w:val="007651D3"/>
    <w:rsid w:val="007B08FF"/>
    <w:rsid w:val="007C65B0"/>
    <w:rsid w:val="007C6F04"/>
    <w:rsid w:val="0081760F"/>
    <w:rsid w:val="008236DD"/>
    <w:rsid w:val="00844078"/>
    <w:rsid w:val="008B5364"/>
    <w:rsid w:val="008D5355"/>
    <w:rsid w:val="008F26EA"/>
    <w:rsid w:val="009A0C4B"/>
    <w:rsid w:val="009A2FFB"/>
    <w:rsid w:val="009D105B"/>
    <w:rsid w:val="009E17D4"/>
    <w:rsid w:val="00A032FC"/>
    <w:rsid w:val="00A35EAF"/>
    <w:rsid w:val="00A865D5"/>
    <w:rsid w:val="00AA186A"/>
    <w:rsid w:val="00B12FAD"/>
    <w:rsid w:val="00B26CE0"/>
    <w:rsid w:val="00B34B40"/>
    <w:rsid w:val="00B71ADE"/>
    <w:rsid w:val="00B97FD5"/>
    <w:rsid w:val="00BC18E5"/>
    <w:rsid w:val="00C3082A"/>
    <w:rsid w:val="00C34B64"/>
    <w:rsid w:val="00C4099B"/>
    <w:rsid w:val="00C57ABD"/>
    <w:rsid w:val="00C73DB7"/>
    <w:rsid w:val="00CD6FC2"/>
    <w:rsid w:val="00D479AB"/>
    <w:rsid w:val="00DB4F67"/>
    <w:rsid w:val="00DD2192"/>
    <w:rsid w:val="00DD78AC"/>
    <w:rsid w:val="00DF5FFF"/>
    <w:rsid w:val="00E122CC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0FE9FEC"/>
  <w15:chartTrackingRefBased/>
  <w15:docId w15:val="{6FDC477A-56AF-43F9-9FC2-C5784C6D6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4B33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B330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WgLLk2cV13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EB338-EAC9-49DB-8D3F-B3618AADA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WgLLk2cV13各主管機關歲出用途別科目決算審定數綜計表.dot</Template>
  <TotalTime>278</TotalTime>
  <Pages>2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陳怡雯</dc:creator>
  <cp:keywords/>
  <cp:lastModifiedBy>李耿名</cp:lastModifiedBy>
  <cp:revision>16</cp:revision>
  <cp:lastPrinted>2025-06-12T09:56:00Z</cp:lastPrinted>
  <dcterms:created xsi:type="dcterms:W3CDTF">2025-06-12T08:15:00Z</dcterms:created>
  <dcterms:modified xsi:type="dcterms:W3CDTF">2026-07-20T02:05:00Z</dcterms:modified>
</cp:coreProperties>
</file>