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844C5" w14:textId="373FBBBE" w:rsidR="007C632C" w:rsidRPr="007C632C" w:rsidRDefault="007C632C" w:rsidP="007C632C">
      <w:pPr>
        <w:jc w:val="center"/>
        <w:rPr>
          <w:rFonts w:ascii="標楷體" w:eastAsia="標楷體"/>
          <w:b/>
          <w:sz w:val="36"/>
          <w:szCs w:val="36"/>
          <w:u w:val="single"/>
        </w:rPr>
      </w:pPr>
      <w:r w:rsidRPr="007C632C">
        <w:rPr>
          <w:rFonts w:ascii="標楷體" w:eastAsia="標楷體" w:hAnsi="標楷體" w:hint="eastAsia"/>
          <w:b/>
          <w:color w:val="000000"/>
          <w:spacing w:val="20"/>
          <w:sz w:val="36"/>
          <w:szCs w:val="36"/>
          <w:u w:val="single"/>
        </w:rPr>
        <w:t>柒</w:t>
      </w:r>
      <w:r w:rsidRPr="007C632C">
        <w:rPr>
          <w:rFonts w:ascii="標楷體" w:eastAsia="標楷體"/>
          <w:b/>
          <w:color w:val="000000"/>
          <w:spacing w:val="20"/>
          <w:sz w:val="36"/>
          <w:szCs w:val="36"/>
          <w:u w:val="single"/>
        </w:rPr>
        <w:t>、</w:t>
      </w:r>
      <w:r w:rsidRPr="007C632C">
        <w:rPr>
          <w:rFonts w:ascii="標楷體" w:eastAsia="標楷體" w:hint="eastAsia"/>
          <w:b/>
          <w:spacing w:val="60"/>
          <w:sz w:val="36"/>
          <w:szCs w:val="36"/>
          <w:u w:val="single"/>
        </w:rPr>
        <w:t>中華民國</w:t>
      </w:r>
      <w:r w:rsidRPr="007C632C">
        <w:rPr>
          <w:rFonts w:ascii="標楷體" w:eastAsia="標楷體" w:hAnsi="標楷體"/>
          <w:b/>
          <w:spacing w:val="60"/>
          <w:sz w:val="36"/>
          <w:szCs w:val="36"/>
          <w:u w:val="single"/>
        </w:rPr>
        <w:t>11</w:t>
      </w:r>
      <w:r w:rsidR="00EF14F0">
        <w:rPr>
          <w:rFonts w:ascii="標楷體" w:eastAsia="標楷體" w:hAnsi="標楷體" w:hint="eastAsia"/>
          <w:b/>
          <w:spacing w:val="60"/>
          <w:sz w:val="36"/>
          <w:szCs w:val="36"/>
          <w:u w:val="single"/>
        </w:rPr>
        <w:t>4</w:t>
      </w:r>
      <w:r w:rsidRPr="007C632C">
        <w:rPr>
          <w:rFonts w:ascii="標楷體" w:eastAsia="標楷體" w:hint="eastAsia"/>
          <w:b/>
          <w:spacing w:val="60"/>
          <w:sz w:val="36"/>
          <w:szCs w:val="36"/>
          <w:u w:val="single"/>
        </w:rPr>
        <w:t>年度</w:t>
      </w:r>
      <w:r w:rsidRPr="007C632C">
        <w:rPr>
          <w:rFonts w:ascii="標楷體" w:eastAsia="標楷體" w:hAnsi="標楷體" w:hint="eastAsia"/>
          <w:b/>
          <w:spacing w:val="60"/>
          <w:sz w:val="36"/>
          <w:szCs w:val="36"/>
          <w:u w:val="single"/>
        </w:rPr>
        <w:t>嘉義市</w:t>
      </w:r>
      <w:r w:rsidRPr="007C632C">
        <w:rPr>
          <w:rFonts w:ascii="標楷體" w:eastAsia="標楷體" w:hint="eastAsia"/>
          <w:b/>
          <w:spacing w:val="60"/>
          <w:sz w:val="36"/>
          <w:szCs w:val="36"/>
          <w:u w:val="single"/>
        </w:rPr>
        <w:t>總決算各主管機關歲出政事別科目決算審定數綜計表</w:t>
      </w:r>
    </w:p>
    <w:tbl>
      <w:tblPr>
        <w:tblW w:w="2183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2418"/>
        <w:gridCol w:w="211"/>
        <w:gridCol w:w="2497"/>
        <w:gridCol w:w="2709"/>
        <w:gridCol w:w="2708"/>
        <w:gridCol w:w="2709"/>
        <w:gridCol w:w="2708"/>
        <w:gridCol w:w="2709"/>
        <w:gridCol w:w="2671"/>
      </w:tblGrid>
      <w:tr w:rsidR="00F26A66" w14:paraId="52EC6626" w14:textId="77777777" w:rsidTr="00710702">
        <w:tc>
          <w:tcPr>
            <w:tcW w:w="4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8AA9B98" w14:textId="34F2BBD9" w:rsidR="00F26A66" w:rsidRPr="001D79E3" w:rsidRDefault="00F26A66" w:rsidP="00F26A66">
            <w:pPr>
              <w:rPr>
                <w:rFonts w:ascii="標楷體" w:eastAsia="標楷體"/>
                <w:sz w:val="20"/>
              </w:rPr>
            </w:pPr>
            <w:r w:rsidRPr="001C2AD0">
              <w:rPr>
                <w:rFonts w:ascii="標楷體" w:eastAsia="標楷體"/>
                <w:noProof/>
                <w:sz w:val="20"/>
              </w:rPr>
              <w:t>經常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241FE8DE" w14:textId="1AFB2BF0" w:rsidR="00F26A66" w:rsidRPr="001D79E3" w:rsidRDefault="00F26A66" w:rsidP="00F26A66">
            <w:pPr>
              <w:rPr>
                <w:rFonts w:ascii="標楷體" w:eastAsia="標楷體"/>
                <w:sz w:val="20"/>
              </w:rPr>
            </w:pPr>
            <w:r w:rsidRPr="001C2AD0">
              <w:rPr>
                <w:rFonts w:ascii="標楷體" w:eastAsia="標楷體" w:hint="eastAsia"/>
                <w:noProof/>
                <w:sz w:val="20"/>
              </w:rPr>
              <w:t>門併計</w:t>
            </w:r>
          </w:p>
        </w:tc>
        <w:tc>
          <w:tcPr>
            <w:tcW w:w="18711" w:type="dxa"/>
            <w:gridSpan w:val="7"/>
            <w:vMerge w:val="restart"/>
            <w:tcBorders>
              <w:top w:val="nil"/>
              <w:left w:val="nil"/>
            </w:tcBorders>
            <w:vAlign w:val="bottom"/>
          </w:tcPr>
          <w:p w14:paraId="77354D89" w14:textId="77777777" w:rsidR="00F26A66" w:rsidRPr="005C62A3" w:rsidRDefault="00F26A66" w:rsidP="00F26A66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F26A66" w14:paraId="2D4CEB29" w14:textId="77777777" w:rsidTr="00710702">
        <w:tc>
          <w:tcPr>
            <w:tcW w:w="49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52179080" w14:textId="00DDC0CF" w:rsidR="00F26A66" w:rsidRPr="001D79E3" w:rsidRDefault="00F26A66" w:rsidP="00F26A66">
            <w:pPr>
              <w:rPr>
                <w:rFonts w:ascii="標楷體" w:eastAsia="標楷體"/>
                <w:sz w:val="20"/>
              </w:rPr>
            </w:pPr>
            <w:r w:rsidRPr="001C2AD0">
              <w:rPr>
                <w:rFonts w:ascii="標楷體" w:eastAsia="標楷體"/>
                <w:noProof/>
                <w:sz w:val="20"/>
              </w:rPr>
              <w:t>資本</w:t>
            </w:r>
          </w:p>
        </w:tc>
        <w:tc>
          <w:tcPr>
            <w:tcW w:w="262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6D0F7063" w14:textId="77777777" w:rsidR="00F26A66" w:rsidRPr="001D79E3" w:rsidRDefault="00F26A66" w:rsidP="00F26A66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711" w:type="dxa"/>
            <w:gridSpan w:val="7"/>
            <w:vMerge/>
            <w:tcBorders>
              <w:left w:val="nil"/>
            </w:tcBorders>
            <w:vAlign w:val="center"/>
          </w:tcPr>
          <w:p w14:paraId="045789C5" w14:textId="77777777" w:rsidR="00F26A66" w:rsidRPr="00CC0D84" w:rsidRDefault="00F26A66" w:rsidP="00F26A66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E366C3" w14:paraId="6CC90E14" w14:textId="77777777" w:rsidTr="00710702">
        <w:tc>
          <w:tcPr>
            <w:tcW w:w="2908" w:type="dxa"/>
            <w:gridSpan w:val="2"/>
            <w:tcBorders>
              <w:tl2br w:val="single" w:sz="4" w:space="0" w:color="auto"/>
            </w:tcBorders>
            <w:vAlign w:val="center"/>
          </w:tcPr>
          <w:p w14:paraId="7AE65E41" w14:textId="77777777" w:rsidR="00E366C3" w:rsidRDefault="00E366C3" w:rsidP="008E3798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14:paraId="72BAE610" w14:textId="77777777" w:rsidR="00E366C3" w:rsidRDefault="00E366C3" w:rsidP="008E3798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政  事 </w:t>
            </w:r>
            <w:r>
              <w:rPr>
                <w:rFonts w:ascii="標楷體" w:eastAsia="標楷體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2708" w:type="dxa"/>
            <w:gridSpan w:val="2"/>
            <w:vAlign w:val="center"/>
          </w:tcPr>
          <w:p w14:paraId="0718D6CC" w14:textId="77777777" w:rsidR="00E366C3" w:rsidRDefault="00E366C3" w:rsidP="008E3798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市議會</w:t>
            </w:r>
            <w:r w:rsidR="00117E2A">
              <w:rPr>
                <w:rFonts w:ascii="標楷體" w:eastAsia="標楷體" w:hint="eastAsia"/>
                <w:sz w:val="20"/>
              </w:rPr>
              <w:t>主管</w:t>
            </w:r>
          </w:p>
        </w:tc>
        <w:tc>
          <w:tcPr>
            <w:tcW w:w="2709" w:type="dxa"/>
            <w:vAlign w:val="center"/>
          </w:tcPr>
          <w:p w14:paraId="5EF501A3" w14:textId="77777777" w:rsidR="00E366C3" w:rsidRDefault="00E366C3" w:rsidP="008E3798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市政府</w:t>
            </w:r>
            <w:r w:rsidR="00117E2A" w:rsidRPr="00117E2A">
              <w:rPr>
                <w:rFonts w:ascii="標楷體" w:eastAsia="標楷體" w:hint="eastAsia"/>
                <w:sz w:val="20"/>
              </w:rPr>
              <w:t>主管</w:t>
            </w:r>
          </w:p>
        </w:tc>
        <w:tc>
          <w:tcPr>
            <w:tcW w:w="2708" w:type="dxa"/>
            <w:vAlign w:val="center"/>
          </w:tcPr>
          <w:p w14:paraId="784CA686" w14:textId="77777777" w:rsidR="00E366C3" w:rsidRDefault="00E366C3" w:rsidP="008E3798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警察局</w:t>
            </w:r>
            <w:r w:rsidR="00117E2A" w:rsidRPr="00117E2A">
              <w:rPr>
                <w:rFonts w:ascii="標楷體" w:eastAsia="標楷體" w:hint="eastAsia"/>
                <w:sz w:val="20"/>
              </w:rPr>
              <w:t>主管</w:t>
            </w:r>
          </w:p>
        </w:tc>
        <w:tc>
          <w:tcPr>
            <w:tcW w:w="2709" w:type="dxa"/>
            <w:vAlign w:val="center"/>
          </w:tcPr>
          <w:p w14:paraId="2F9D5A7E" w14:textId="77777777" w:rsidR="00E366C3" w:rsidRDefault="00E366C3" w:rsidP="008E3798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衛生局</w:t>
            </w:r>
            <w:r w:rsidR="00117E2A" w:rsidRPr="00117E2A">
              <w:rPr>
                <w:rFonts w:ascii="標楷體" w:eastAsia="標楷體" w:hint="eastAsia"/>
                <w:sz w:val="20"/>
              </w:rPr>
              <w:t>主管</w:t>
            </w:r>
          </w:p>
        </w:tc>
        <w:tc>
          <w:tcPr>
            <w:tcW w:w="2708" w:type="dxa"/>
            <w:vAlign w:val="center"/>
          </w:tcPr>
          <w:p w14:paraId="42A55855" w14:textId="77777777" w:rsidR="00E366C3" w:rsidRDefault="00E366C3" w:rsidP="008E3798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環境保護局</w:t>
            </w:r>
            <w:r w:rsidR="00117E2A" w:rsidRPr="00117E2A">
              <w:rPr>
                <w:rFonts w:ascii="標楷體" w:eastAsia="標楷體" w:hint="eastAsia"/>
                <w:sz w:val="20"/>
              </w:rPr>
              <w:t>主管</w:t>
            </w:r>
          </w:p>
        </w:tc>
        <w:tc>
          <w:tcPr>
            <w:tcW w:w="2709" w:type="dxa"/>
            <w:vAlign w:val="center"/>
          </w:tcPr>
          <w:p w14:paraId="5C3A966F" w14:textId="77777777" w:rsidR="00E366C3" w:rsidRDefault="00E366C3" w:rsidP="008E3798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教育處</w:t>
            </w:r>
            <w:r w:rsidR="00117E2A" w:rsidRPr="00117E2A">
              <w:rPr>
                <w:rFonts w:ascii="標楷體" w:eastAsia="標楷體" w:hint="eastAsia"/>
                <w:sz w:val="20"/>
              </w:rPr>
              <w:t>主管</w:t>
            </w:r>
          </w:p>
        </w:tc>
        <w:tc>
          <w:tcPr>
            <w:tcW w:w="2671" w:type="dxa"/>
            <w:vAlign w:val="center"/>
          </w:tcPr>
          <w:p w14:paraId="4EAA0D32" w14:textId="77777777" w:rsidR="00E366C3" w:rsidRDefault="00E366C3" w:rsidP="008E3798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民政處</w:t>
            </w:r>
            <w:r w:rsidR="00117E2A" w:rsidRPr="00117E2A">
              <w:rPr>
                <w:rFonts w:ascii="標楷體" w:eastAsia="標楷體" w:hint="eastAsia"/>
                <w:sz w:val="20"/>
              </w:rPr>
              <w:t>主管</w:t>
            </w:r>
          </w:p>
        </w:tc>
      </w:tr>
      <w:tr w:rsidR="00EF14F0" w:rsidRPr="003F60DC" w14:paraId="246A3ACC" w14:textId="77777777" w:rsidTr="0068538D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782E0A13" w14:textId="77777777" w:rsidR="00EF14F0" w:rsidRPr="003F60DC" w:rsidRDefault="00EF14F0" w:rsidP="00EF14F0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F60DC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19458200" w14:textId="5635B1A3" w:rsidR="00EF14F0" w:rsidRPr="00CD367F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D367F">
              <w:rPr>
                <w:rFonts w:ascii="細明體" w:eastAsia="細明體" w:hAnsi="細明體"/>
                <w:b/>
                <w:bCs/>
                <w:sz w:val="18"/>
                <w:szCs w:val="18"/>
              </w:rPr>
              <w:t>200,045,205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A9900A9" w14:textId="65A1F01B" w:rsidR="00EF14F0" w:rsidRPr="00CD367F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D367F">
              <w:rPr>
                <w:rFonts w:ascii="細明體" w:eastAsia="細明體" w:hAnsi="細明體"/>
                <w:b/>
                <w:bCs/>
                <w:sz w:val="18"/>
                <w:szCs w:val="18"/>
              </w:rPr>
              <w:t>14,224,463,990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ABB11E2" w14:textId="5FA74FED" w:rsidR="00EF14F0" w:rsidRPr="00CD367F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D367F">
              <w:rPr>
                <w:rFonts w:ascii="細明體" w:eastAsia="細明體" w:hAnsi="細明體"/>
                <w:b/>
                <w:bCs/>
                <w:sz w:val="18"/>
                <w:szCs w:val="18"/>
              </w:rPr>
              <w:t>1,469,648,539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5A9F7AB" w14:textId="3F4B3ECB" w:rsidR="00EF14F0" w:rsidRPr="00CD367F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D367F">
              <w:rPr>
                <w:rFonts w:ascii="細明體" w:eastAsia="細明體" w:hAnsi="細明體"/>
                <w:b/>
                <w:bCs/>
                <w:sz w:val="18"/>
                <w:szCs w:val="18"/>
              </w:rPr>
              <w:t>1,200,493,059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48F62F8" w14:textId="658BBB54" w:rsidR="00EF14F0" w:rsidRPr="00CD367F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D367F">
              <w:rPr>
                <w:rFonts w:ascii="細明體" w:eastAsia="細明體" w:hAnsi="細明體"/>
                <w:b/>
                <w:bCs/>
                <w:sz w:val="18"/>
                <w:szCs w:val="18"/>
              </w:rPr>
              <w:t>1,216,066,009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BD483B5" w14:textId="25213C30" w:rsidR="00EF14F0" w:rsidRPr="00CD367F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D367F">
              <w:rPr>
                <w:rFonts w:ascii="細明體" w:eastAsia="細明體" w:hAnsi="細明體"/>
                <w:b/>
                <w:bCs/>
                <w:sz w:val="18"/>
                <w:szCs w:val="18"/>
              </w:rPr>
              <w:t>66,144,091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02CD98C4" w14:textId="5A43EB91" w:rsidR="00EF14F0" w:rsidRPr="00CD367F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D367F">
              <w:rPr>
                <w:rFonts w:ascii="細明體" w:eastAsia="細明體" w:hAnsi="細明體"/>
                <w:b/>
                <w:bCs/>
                <w:sz w:val="18"/>
                <w:szCs w:val="18"/>
              </w:rPr>
              <w:t>657,887,090</w:t>
            </w:r>
          </w:p>
        </w:tc>
      </w:tr>
      <w:tr w:rsidR="00EF14F0" w14:paraId="5A1D263E" w14:textId="77777777" w:rsidTr="0068538D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1A5E624E" w14:textId="77777777" w:rsidR="00EF14F0" w:rsidRDefault="00EF14F0" w:rsidP="00EF14F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A1A5B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31EE0BAD" w14:textId="71F0BB52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442AE50" w14:textId="66E8D56F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429,317,511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D25EAF5" w14:textId="77ADC776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2B3A62D" w14:textId="4023AF5B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0FAD8C7" w14:textId="291FC8B3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25B0843" w14:textId="536589B6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7958AE21" w14:textId="13EC0BCF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EF14F0" w14:paraId="5C742C60" w14:textId="77777777" w:rsidTr="0068538D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2B510BD7" w14:textId="77777777" w:rsidR="00EF14F0" w:rsidRDefault="00EF14F0" w:rsidP="00EF14F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A1A5B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5F3FFF7C" w14:textId="18025489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200,045,205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53923B8" w14:textId="244993F9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C1C245B" w14:textId="6746CB68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EABA116" w14:textId="7D41D19A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94F7D5D" w14:textId="301D2C31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98957B7" w14:textId="143628FD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14F6D5C9" w14:textId="314D3EFA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EF14F0" w14:paraId="1908D10A" w14:textId="77777777" w:rsidTr="0068538D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6FD74D18" w14:textId="77777777" w:rsidR="00EF14F0" w:rsidRDefault="00EF14F0" w:rsidP="00EF14F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A1A5B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31B572FA" w14:textId="6E6ED477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908B1F8" w14:textId="3C99C785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118,181,349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DA04611" w14:textId="68A45F17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8ACE541" w14:textId="42989EE2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BE39174" w14:textId="43856FF2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44FFABE" w14:textId="1EB2E607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5B52F834" w14:textId="44F5C347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657,887,090</w:t>
            </w:r>
          </w:p>
        </w:tc>
      </w:tr>
      <w:tr w:rsidR="00EF14F0" w14:paraId="31AB0C78" w14:textId="77777777" w:rsidTr="0068538D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02482090" w14:textId="77777777" w:rsidR="00EF14F0" w:rsidRDefault="00EF14F0" w:rsidP="00EF14F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A1A5B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2415E312" w14:textId="01A4627A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6B4EA34" w14:textId="52B20970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589B45F" w14:textId="71437D78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1,469,648,539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ED94E24" w14:textId="104E5661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197ACAB" w14:textId="4EF40D9F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2C8040C" w14:textId="491F3F50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0E5017BB" w14:textId="1FB9BC72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EF14F0" w14:paraId="3A05F98D" w14:textId="77777777" w:rsidTr="0068538D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0A0A1F87" w14:textId="77777777" w:rsidR="00EF14F0" w:rsidRDefault="00EF14F0" w:rsidP="00EF14F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A1A5B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41683FE8" w14:textId="2E9611E3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7687428" w14:textId="7C962AF6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D3D0A4E" w14:textId="69754482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9C14222" w14:textId="62BA946B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612C620" w14:textId="706429B9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947A72C" w14:textId="4A6CA94E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3CE50BE4" w14:textId="56FF7DFA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EF14F0" w14:paraId="27EEB2DD" w14:textId="77777777" w:rsidTr="0068538D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12437A41" w14:textId="77777777" w:rsidR="00EF14F0" w:rsidRDefault="00EF14F0" w:rsidP="00EF14F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A1A5B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41B5D5E5" w14:textId="24074764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7DB9A90" w14:textId="32A39F04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5,889,095,122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EC5877D" w14:textId="1E69071A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AEBA5F2" w14:textId="0B4BFC31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D49FF17" w14:textId="69990F3A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ACC0ED1" w14:textId="40F20BF8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21612C56" w14:textId="4D95A0E5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EF14F0" w14:paraId="3BF6E079" w14:textId="77777777" w:rsidTr="0068538D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0B50970A" w14:textId="77777777" w:rsidR="00EF14F0" w:rsidRDefault="00EF14F0" w:rsidP="00EF14F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A1A5B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2DBF0A70" w14:textId="3B1C5B60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500402F" w14:textId="3AFD5BD6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5AB0837" w14:textId="63FC9FA2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D670836" w14:textId="1E8D0A10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4B2DE7B" w14:textId="3FDEDDC3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D0DC682" w14:textId="4B14AA50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66,144,091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74856169" w14:textId="2DEE2501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EF14F0" w14:paraId="183278E1" w14:textId="77777777" w:rsidTr="0068538D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090E4805" w14:textId="77777777" w:rsidR="00EF14F0" w:rsidRDefault="00EF14F0" w:rsidP="00EF14F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A1A5B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03ED94ED" w14:textId="5833B3E8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C7708E9" w14:textId="08E90166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93,282,131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D9DB10F" w14:textId="5F4009A1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59E3AD4" w14:textId="3D2E3891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243C190" w14:textId="06873571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C65968B" w14:textId="5A9BE84C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304D152F" w14:textId="63E79039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EF14F0" w14:paraId="697B6CF4" w14:textId="77777777" w:rsidTr="0068538D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63540A2E" w14:textId="77777777" w:rsidR="00EF14F0" w:rsidRDefault="00EF14F0" w:rsidP="00EF14F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A1A5B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2A177AA0" w14:textId="75DC2526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1C825E3" w14:textId="60C1B440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354,814,299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6626688" w14:textId="11335446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8044CEB" w14:textId="78DE907E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807A138" w14:textId="5705A388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7C0D6FB" w14:textId="031E197B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1C043BEB" w14:textId="63F86EEC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EF14F0" w14:paraId="38020911" w14:textId="77777777" w:rsidTr="0068538D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3F0FAA87" w14:textId="77777777" w:rsidR="00EF14F0" w:rsidRDefault="00EF14F0" w:rsidP="00EF14F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A1A5B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570DC75F" w14:textId="22ACB1AC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6A6688B" w14:textId="7839FC72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1,992,573,434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9057EF3" w14:textId="244A4194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2E4240A" w14:textId="775D150F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54785E6" w14:textId="4BBD79BA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3E8A279" w14:textId="253A6689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0EADAE3D" w14:textId="587A1764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EF14F0" w14:paraId="4F1BEC23" w14:textId="77777777" w:rsidTr="0068538D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41229FC7" w14:textId="77777777" w:rsidR="00EF14F0" w:rsidRDefault="00EF14F0" w:rsidP="00EF14F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A1A5B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68585D86" w14:textId="5D040B2D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108BB6B" w14:textId="13F6B3A3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2,353,384,915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70AB443" w14:textId="57E6EFD5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0B2579E" w14:textId="73E567CE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4D803BD" w14:textId="3149FE81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E146478" w14:textId="0EE3F640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0F5F1E59" w14:textId="4BF1158C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EF14F0" w14:paraId="1A8BB2F0" w14:textId="77777777" w:rsidTr="0068538D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7D3ED034" w14:textId="77777777" w:rsidR="00EF14F0" w:rsidRDefault="00EF14F0" w:rsidP="00EF14F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A1A5B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6DC664C2" w14:textId="45A84F32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F1448B4" w14:textId="5CAEE360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65,732,542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83626AF" w14:textId="42A7D971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0770D2C" w14:textId="06D79AB7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24125BB" w14:textId="5D140FCC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8513B1F" w14:textId="049FB46E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7F55D2FA" w14:textId="1FFCB5B9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EF14F0" w14:paraId="3E096875" w14:textId="77777777" w:rsidTr="0068538D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7C5C6D3D" w14:textId="77777777" w:rsidR="00EF14F0" w:rsidRDefault="00EF14F0" w:rsidP="00EF14F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A1A5B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00D7A504" w14:textId="34C0CF0A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BE234A3" w14:textId="42233946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81,343,902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00A352B" w14:textId="5CCBA0AC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2A6A3D8" w14:textId="45FBB526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DE83430" w14:textId="066C8919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0270169" w14:textId="424D92AD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536E002C" w14:textId="7B24C3AD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EF14F0" w14:paraId="4F4E5947" w14:textId="77777777" w:rsidTr="0068538D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09F92D7E" w14:textId="77777777" w:rsidR="00EF14F0" w:rsidRDefault="00EF14F0" w:rsidP="00EF14F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A1A5B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3752FE36" w14:textId="0E85CBDF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5EF2361" w14:textId="77E0A354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1,755,797,965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22CF7D6" w14:textId="510DA498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22C9E0A" w14:textId="50E466D0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4B7C28C" w14:textId="407CDC73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8AF3153" w14:textId="627C46DC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24042D66" w14:textId="173814F1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EF14F0" w14:paraId="16B94DAB" w14:textId="77777777" w:rsidTr="0068538D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0BC3CD9E" w14:textId="77777777" w:rsidR="00EF14F0" w:rsidRDefault="00EF14F0" w:rsidP="00EF14F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A1A5B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71B3CB2F" w14:textId="4BEE58EF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986D166" w14:textId="7344D8C1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111,293,720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41BEB54" w14:textId="2BC7ECDE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E1FD4FA" w14:textId="5F7D6B1C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63A3E08" w14:textId="5E5F052F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36A901F" w14:textId="6087B86D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6A27DF95" w14:textId="12CDBAAF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EF14F0" w14:paraId="5FB021F2" w14:textId="77777777" w:rsidTr="0068538D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5DE55A3B" w14:textId="77777777" w:rsidR="00EF14F0" w:rsidRDefault="00EF14F0" w:rsidP="00EF14F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A1A5B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42C383B7" w14:textId="2E5343B4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1A0EE1A" w14:textId="32F0168F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5DB477D" w14:textId="3660E2A0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85283C3" w14:textId="42CD9110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1,200,493,059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095CBB3" w14:textId="1835E316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DB44F3E" w14:textId="79079BBE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6950E6B8" w14:textId="6B13E459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EF14F0" w14:paraId="5C3169AA" w14:textId="77777777" w:rsidTr="0068538D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0313197C" w14:textId="77777777" w:rsidR="00EF14F0" w:rsidRDefault="00EF14F0" w:rsidP="00EF14F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A1A5B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0EC551FD" w14:textId="394088C3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2E70345" w14:textId="487EB343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3754CED" w14:textId="5AC7166B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614F84A" w14:textId="68E041E0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D8600B4" w14:textId="48005F57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1,216,066,009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8D5E0B7" w14:textId="797A0288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401AB8D4" w14:textId="5DDBB6D0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EF14F0" w14:paraId="67789217" w14:textId="77777777" w:rsidTr="0068538D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6EAF97FD" w14:textId="77777777" w:rsidR="00EF14F0" w:rsidRDefault="00EF14F0" w:rsidP="00EF14F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A1A5B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6166C111" w14:textId="35CBC02A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E098244" w14:textId="32E65A20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9,228,883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DD7436C" w14:textId="3A51B90D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6423C1C" w14:textId="49C8D4A1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608C8A8" w14:textId="543869CA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A067747" w14:textId="7F177A22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051A92A6" w14:textId="41F6FBAA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EF14F0" w14:paraId="1695AC1A" w14:textId="77777777" w:rsidTr="0068538D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17896781" w14:textId="77777777" w:rsidR="00EF14F0" w:rsidRDefault="00EF14F0" w:rsidP="00EF14F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A1A5B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0D548FF7" w14:textId="0FC15793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023B0E1" w14:textId="26D7633A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935,313,000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445596A" w14:textId="01799E70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38421C2" w14:textId="2848E2F6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F0FE712" w14:textId="673B8FB6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0205DFA" w14:textId="25BEF6AD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34C221C1" w14:textId="61F4C832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EF14F0" w14:paraId="7F30B705" w14:textId="77777777" w:rsidTr="0068538D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06F823C3" w14:textId="77777777" w:rsidR="00EF14F0" w:rsidRDefault="00EF14F0" w:rsidP="00EF14F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A1A5B">
              <w:rPr>
                <w:rFonts w:ascii="標楷體" w:eastAsia="標楷體" w:hAnsi="標楷體" w:hint="eastAsia"/>
                <w:noProof/>
                <w:sz w:val="20"/>
              </w:rPr>
              <w:t>債務付息支出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788099CC" w14:textId="50232EFB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8991C85" w14:textId="3353F1D0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4E80C6F" w14:textId="18E3BD20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531CA60" w14:textId="3BD76583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22DACBB" w14:textId="233D5C42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D482C1D" w14:textId="6B76EC8C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54D15EDA" w14:textId="416A3C63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EF14F0" w14:paraId="4F1155FB" w14:textId="77777777" w:rsidTr="0068538D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0AEA3541" w14:textId="77777777" w:rsidR="00EF14F0" w:rsidRDefault="00EF14F0" w:rsidP="00EF14F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A1A5B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5609AA98" w14:textId="20D4E965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BE27AF6" w14:textId="67B3294B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35,105,217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A93FEDE" w14:textId="538B8BB7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AA559C6" w14:textId="495E6928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471D394" w14:textId="60B7AD8E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DCE95A7" w14:textId="28A33361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39500D0C" w14:textId="73B31EA3" w:rsidR="00EF14F0" w:rsidRPr="0068538D" w:rsidRDefault="00EF14F0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</w:tbl>
    <w:p w14:paraId="47F9125D" w14:textId="71AB212B" w:rsidR="00E366C3" w:rsidRPr="009C5888" w:rsidRDefault="007C632C" w:rsidP="00D03F9D">
      <w:pPr>
        <w:jc w:val="center"/>
        <w:rPr>
          <w:sz w:val="28"/>
          <w:szCs w:val="28"/>
        </w:rPr>
      </w:pPr>
      <w:r w:rsidRPr="00A47D11">
        <w:rPr>
          <w:rFonts w:ascii="標楷體" w:eastAsia="標楷體" w:hAnsi="標楷體" w:hint="eastAsia"/>
          <w:b/>
          <w:color w:val="000000"/>
          <w:spacing w:val="20"/>
          <w:sz w:val="36"/>
          <w:szCs w:val="36"/>
          <w:u w:val="single"/>
        </w:rPr>
        <w:lastRenderedPageBreak/>
        <w:t>柒</w:t>
      </w:r>
      <w:r w:rsidRPr="00A47D11">
        <w:rPr>
          <w:rFonts w:ascii="標楷體" w:eastAsia="標楷體"/>
          <w:b/>
          <w:color w:val="000000"/>
          <w:spacing w:val="20"/>
          <w:sz w:val="36"/>
          <w:szCs w:val="36"/>
          <w:u w:val="single"/>
        </w:rPr>
        <w:t>、</w:t>
      </w:r>
      <w:r w:rsidRPr="00A47D11">
        <w:rPr>
          <w:rFonts w:ascii="標楷體" w:eastAsia="標楷體" w:hint="eastAsia"/>
          <w:b/>
          <w:spacing w:val="60"/>
          <w:sz w:val="36"/>
          <w:szCs w:val="36"/>
          <w:u w:val="single"/>
        </w:rPr>
        <w:t>中華民國</w:t>
      </w:r>
      <w:r w:rsidRPr="00A47D11">
        <w:rPr>
          <w:rFonts w:ascii="標楷體" w:eastAsia="標楷體" w:hAnsi="標楷體"/>
          <w:b/>
          <w:spacing w:val="60"/>
          <w:sz w:val="36"/>
          <w:szCs w:val="36"/>
          <w:u w:val="single"/>
        </w:rPr>
        <w:t>11</w:t>
      </w:r>
      <w:r w:rsidR="002B246D">
        <w:rPr>
          <w:rFonts w:ascii="標楷體" w:eastAsia="標楷體" w:hAnsi="標楷體" w:hint="eastAsia"/>
          <w:b/>
          <w:spacing w:val="60"/>
          <w:sz w:val="36"/>
          <w:szCs w:val="36"/>
          <w:u w:val="single"/>
        </w:rPr>
        <w:t>4</w:t>
      </w:r>
      <w:r w:rsidRPr="00A47D11">
        <w:rPr>
          <w:rFonts w:ascii="標楷體" w:eastAsia="標楷體" w:hint="eastAsia"/>
          <w:b/>
          <w:spacing w:val="60"/>
          <w:sz w:val="36"/>
          <w:szCs w:val="36"/>
          <w:u w:val="single"/>
        </w:rPr>
        <w:t>年度</w:t>
      </w:r>
      <w:r w:rsidRPr="00A47D11">
        <w:rPr>
          <w:rFonts w:ascii="標楷體" w:eastAsia="標楷體" w:hAnsi="標楷體" w:hint="eastAsia"/>
          <w:b/>
          <w:spacing w:val="60"/>
          <w:sz w:val="36"/>
          <w:szCs w:val="36"/>
          <w:u w:val="single"/>
        </w:rPr>
        <w:t>嘉義市</w:t>
      </w:r>
      <w:r w:rsidRPr="00A47D11">
        <w:rPr>
          <w:rFonts w:ascii="標楷體" w:eastAsia="標楷體" w:hint="eastAsia"/>
          <w:b/>
          <w:spacing w:val="60"/>
          <w:sz w:val="36"/>
          <w:szCs w:val="36"/>
          <w:u w:val="single"/>
        </w:rPr>
        <w:t>總決算各主管機關歲出政事別科目決算審定數綜計表</w:t>
      </w:r>
      <w:r w:rsidR="0081107F">
        <w:rPr>
          <w:rFonts w:ascii="標楷體" w:eastAsia="標楷體" w:hAnsi="標楷體" w:hint="eastAsia"/>
          <w:sz w:val="28"/>
          <w:szCs w:val="28"/>
        </w:rPr>
        <w:t>（</w:t>
      </w:r>
      <w:r w:rsidRPr="009C5888">
        <w:rPr>
          <w:rFonts w:ascii="標楷體" w:eastAsia="標楷體" w:hAnsi="標楷體"/>
          <w:sz w:val="28"/>
          <w:szCs w:val="28"/>
        </w:rPr>
        <w:t>續</w:t>
      </w:r>
      <w:r w:rsidR="0081107F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2183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2418"/>
        <w:gridCol w:w="211"/>
        <w:gridCol w:w="2966"/>
        <w:gridCol w:w="3177"/>
        <w:gridCol w:w="3178"/>
        <w:gridCol w:w="3177"/>
        <w:gridCol w:w="3177"/>
        <w:gridCol w:w="3036"/>
      </w:tblGrid>
      <w:tr w:rsidR="00E366C3" w:rsidRPr="001C2AD0" w14:paraId="7865713A" w14:textId="77777777" w:rsidTr="00DC19E5">
        <w:tc>
          <w:tcPr>
            <w:tcW w:w="4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94266A8" w14:textId="3B2CA346" w:rsidR="00E366C3" w:rsidRPr="001C2AD0" w:rsidRDefault="00E366C3" w:rsidP="008E3798">
            <w:pPr>
              <w:rPr>
                <w:rFonts w:ascii="標楷體" w:eastAsia="標楷體"/>
                <w:sz w:val="20"/>
              </w:rPr>
            </w:pPr>
            <w:r w:rsidRPr="001C2AD0">
              <w:rPr>
                <w:rFonts w:ascii="標楷體" w:eastAsia="標楷體"/>
                <w:noProof/>
                <w:sz w:val="20"/>
              </w:rPr>
              <w:t>經常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436911F3" w14:textId="77777777" w:rsidR="00E366C3" w:rsidRPr="001C2AD0" w:rsidRDefault="00E366C3" w:rsidP="008E3798">
            <w:pPr>
              <w:rPr>
                <w:rFonts w:ascii="標楷體" w:eastAsia="標楷體"/>
                <w:sz w:val="20"/>
              </w:rPr>
            </w:pPr>
            <w:r w:rsidRPr="001C2AD0">
              <w:rPr>
                <w:rFonts w:ascii="標楷體" w:eastAsia="標楷體" w:hint="eastAsia"/>
                <w:noProof/>
                <w:sz w:val="20"/>
              </w:rPr>
              <w:t>門併計</w:t>
            </w:r>
          </w:p>
        </w:tc>
        <w:tc>
          <w:tcPr>
            <w:tcW w:w="18711" w:type="dxa"/>
            <w:gridSpan w:val="6"/>
            <w:vMerge w:val="restart"/>
            <w:tcBorders>
              <w:top w:val="nil"/>
              <w:left w:val="nil"/>
            </w:tcBorders>
            <w:vAlign w:val="bottom"/>
          </w:tcPr>
          <w:p w14:paraId="30E265BA" w14:textId="77777777" w:rsidR="00E366C3" w:rsidRPr="001C2AD0" w:rsidRDefault="00E366C3" w:rsidP="008E3798">
            <w:pPr>
              <w:jc w:val="right"/>
            </w:pPr>
            <w:r w:rsidRPr="001C2AD0"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E366C3" w:rsidRPr="001C2AD0" w14:paraId="5C0365E3" w14:textId="77777777" w:rsidTr="00DC19E5">
        <w:tc>
          <w:tcPr>
            <w:tcW w:w="49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66B5A40C" w14:textId="77777777" w:rsidR="00E366C3" w:rsidRPr="001C2AD0" w:rsidRDefault="00E366C3" w:rsidP="008E3798">
            <w:pPr>
              <w:rPr>
                <w:rFonts w:ascii="標楷體" w:eastAsia="標楷體"/>
                <w:sz w:val="20"/>
              </w:rPr>
            </w:pPr>
            <w:r w:rsidRPr="001C2AD0">
              <w:rPr>
                <w:rFonts w:ascii="標楷體" w:eastAsia="標楷體"/>
                <w:noProof/>
                <w:sz w:val="20"/>
              </w:rPr>
              <w:t>資本</w:t>
            </w:r>
          </w:p>
        </w:tc>
        <w:tc>
          <w:tcPr>
            <w:tcW w:w="262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61634270" w14:textId="77777777" w:rsidR="00E366C3" w:rsidRPr="001C2AD0" w:rsidRDefault="00E366C3" w:rsidP="008E3798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711" w:type="dxa"/>
            <w:gridSpan w:val="6"/>
            <w:vMerge/>
            <w:tcBorders>
              <w:left w:val="nil"/>
            </w:tcBorders>
            <w:vAlign w:val="center"/>
          </w:tcPr>
          <w:p w14:paraId="37F8B9F9" w14:textId="77777777" w:rsidR="00E366C3" w:rsidRPr="001C2AD0" w:rsidRDefault="00E366C3" w:rsidP="008E3798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117E2A" w:rsidRPr="001C2AD0" w14:paraId="61AF74DE" w14:textId="77777777" w:rsidTr="00DC19E5">
        <w:tc>
          <w:tcPr>
            <w:tcW w:w="2908" w:type="dxa"/>
            <w:gridSpan w:val="2"/>
            <w:tcBorders>
              <w:tl2br w:val="single" w:sz="4" w:space="0" w:color="auto"/>
            </w:tcBorders>
            <w:vAlign w:val="center"/>
          </w:tcPr>
          <w:p w14:paraId="0968ACE7" w14:textId="77777777" w:rsidR="00117E2A" w:rsidRPr="001C2AD0" w:rsidRDefault="00117E2A" w:rsidP="008E3798">
            <w:pPr>
              <w:jc w:val="right"/>
              <w:rPr>
                <w:rFonts w:ascii="標楷體" w:eastAsia="標楷體"/>
                <w:sz w:val="20"/>
              </w:rPr>
            </w:pPr>
            <w:r w:rsidRPr="001C2AD0"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14:paraId="0FBDE1ED" w14:textId="77777777" w:rsidR="00117E2A" w:rsidRPr="001C2AD0" w:rsidRDefault="00117E2A" w:rsidP="008E3798">
            <w:pPr>
              <w:rPr>
                <w:rFonts w:ascii="標楷體" w:eastAsia="標楷體"/>
                <w:sz w:val="20"/>
              </w:rPr>
            </w:pPr>
            <w:r w:rsidRPr="001C2AD0">
              <w:rPr>
                <w:rFonts w:ascii="標楷體" w:eastAsia="標楷體" w:hint="eastAsia"/>
                <w:sz w:val="20"/>
              </w:rPr>
              <w:t xml:space="preserve">政  事 </w:t>
            </w:r>
            <w:r w:rsidRPr="001C2AD0">
              <w:rPr>
                <w:rFonts w:ascii="標楷體" w:eastAsia="標楷體"/>
                <w:sz w:val="20"/>
              </w:rPr>
              <w:t xml:space="preserve"> </w:t>
            </w:r>
            <w:r w:rsidRPr="001C2AD0"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3177" w:type="dxa"/>
            <w:gridSpan w:val="2"/>
            <w:vAlign w:val="center"/>
          </w:tcPr>
          <w:p w14:paraId="029109EF" w14:textId="77777777" w:rsidR="00117E2A" w:rsidRPr="001C2AD0" w:rsidRDefault="00117E2A" w:rsidP="008E3798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 w:rsidRPr="001C2AD0">
              <w:rPr>
                <w:rFonts w:ascii="標楷體" w:eastAsia="標楷體"/>
                <w:sz w:val="20"/>
              </w:rPr>
              <w:t>地政處</w:t>
            </w:r>
            <w:r w:rsidRPr="00117E2A">
              <w:rPr>
                <w:rFonts w:ascii="標楷體" w:eastAsia="標楷體" w:hint="eastAsia"/>
                <w:sz w:val="20"/>
              </w:rPr>
              <w:t>主管</w:t>
            </w:r>
          </w:p>
        </w:tc>
        <w:tc>
          <w:tcPr>
            <w:tcW w:w="3177" w:type="dxa"/>
            <w:vAlign w:val="center"/>
          </w:tcPr>
          <w:p w14:paraId="1136B838" w14:textId="77777777" w:rsidR="00117E2A" w:rsidRPr="001C2AD0" w:rsidRDefault="00117E2A" w:rsidP="008E3798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 w:rsidRPr="001C2AD0">
              <w:rPr>
                <w:rFonts w:ascii="標楷體" w:eastAsia="標楷體"/>
                <w:sz w:val="20"/>
              </w:rPr>
              <w:t>消防局</w:t>
            </w:r>
            <w:r w:rsidRPr="00117E2A">
              <w:rPr>
                <w:rFonts w:ascii="標楷體" w:eastAsia="標楷體" w:hint="eastAsia"/>
                <w:sz w:val="20"/>
              </w:rPr>
              <w:t>主管</w:t>
            </w:r>
          </w:p>
        </w:tc>
        <w:tc>
          <w:tcPr>
            <w:tcW w:w="3178" w:type="dxa"/>
            <w:vAlign w:val="center"/>
          </w:tcPr>
          <w:p w14:paraId="7B45FE21" w14:textId="77777777" w:rsidR="00117E2A" w:rsidRPr="001C2AD0" w:rsidRDefault="00117E2A" w:rsidP="008E3798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 w:rsidRPr="001C2AD0">
              <w:rPr>
                <w:rFonts w:ascii="標楷體" w:eastAsia="標楷體"/>
                <w:sz w:val="20"/>
              </w:rPr>
              <w:t>文化局</w:t>
            </w:r>
            <w:r w:rsidRPr="00117E2A">
              <w:rPr>
                <w:rFonts w:ascii="標楷體" w:eastAsia="標楷體" w:hint="eastAsia"/>
                <w:sz w:val="20"/>
              </w:rPr>
              <w:t>主管</w:t>
            </w:r>
          </w:p>
        </w:tc>
        <w:tc>
          <w:tcPr>
            <w:tcW w:w="3177" w:type="dxa"/>
            <w:vAlign w:val="center"/>
          </w:tcPr>
          <w:p w14:paraId="47333B43" w14:textId="77777777" w:rsidR="00117E2A" w:rsidRPr="001C2AD0" w:rsidRDefault="00117E2A" w:rsidP="008E3798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 w:rsidRPr="001C2AD0">
              <w:rPr>
                <w:rFonts w:ascii="標楷體" w:eastAsia="標楷體"/>
                <w:sz w:val="20"/>
              </w:rPr>
              <w:t>財政稅務局</w:t>
            </w:r>
            <w:r w:rsidRPr="00117E2A">
              <w:rPr>
                <w:rFonts w:ascii="標楷體" w:eastAsia="標楷體" w:hint="eastAsia"/>
                <w:sz w:val="20"/>
              </w:rPr>
              <w:t>主管</w:t>
            </w:r>
          </w:p>
        </w:tc>
        <w:tc>
          <w:tcPr>
            <w:tcW w:w="3177" w:type="dxa"/>
            <w:vAlign w:val="center"/>
          </w:tcPr>
          <w:p w14:paraId="13755C2C" w14:textId="77777777" w:rsidR="00117E2A" w:rsidRPr="001C2AD0" w:rsidRDefault="00117E2A" w:rsidP="008E3798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 w:rsidRPr="001C2AD0">
              <w:rPr>
                <w:rFonts w:ascii="標楷體" w:eastAsia="標楷體"/>
                <w:sz w:val="20"/>
              </w:rPr>
              <w:t>統籌支撥科目</w:t>
            </w:r>
          </w:p>
        </w:tc>
        <w:tc>
          <w:tcPr>
            <w:tcW w:w="3036" w:type="dxa"/>
            <w:vAlign w:val="center"/>
          </w:tcPr>
          <w:p w14:paraId="185DCDDE" w14:textId="77777777" w:rsidR="00117E2A" w:rsidRPr="001C2AD0" w:rsidRDefault="00117E2A" w:rsidP="008E3798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 w:rsidRPr="001C2AD0">
              <w:rPr>
                <w:rFonts w:ascii="標楷體" w:eastAsia="標楷體"/>
                <w:sz w:val="20"/>
              </w:rPr>
              <w:t>合計</w:t>
            </w:r>
          </w:p>
        </w:tc>
      </w:tr>
      <w:tr w:rsidR="0068538D" w:rsidRPr="001C2AD0" w14:paraId="5B18CB70" w14:textId="77777777" w:rsidTr="0068538D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232363D5" w14:textId="77777777" w:rsidR="0068538D" w:rsidRPr="001C2AD0" w:rsidRDefault="0068538D" w:rsidP="0068538D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1C2AD0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14:paraId="1FB9AD89" w14:textId="14357EEB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107,968,006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31431B5D" w14:textId="76BEC1D8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623,755,004</w:t>
            </w:r>
          </w:p>
        </w:tc>
        <w:tc>
          <w:tcPr>
            <w:tcW w:w="3178" w:type="dxa"/>
            <w:shd w:val="clear" w:color="auto" w:fill="auto"/>
            <w:vAlign w:val="center"/>
          </w:tcPr>
          <w:p w14:paraId="767D9A45" w14:textId="468A7F36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865,028,298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4B9440F4" w14:textId="73EEDC6B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263,775,667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118C9C19" w14:textId="46A0CEF5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655,484,159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5A4D1B2F" w14:textId="5C696FDF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21,550,759,117</w:t>
            </w:r>
          </w:p>
        </w:tc>
      </w:tr>
      <w:tr w:rsidR="0068538D" w:rsidRPr="001C2AD0" w14:paraId="54AD371B" w14:textId="77777777" w:rsidTr="0068538D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61418112" w14:textId="77777777" w:rsidR="0068538D" w:rsidRPr="001C2AD0" w:rsidRDefault="0068538D" w:rsidP="0068538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C2AD0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14:paraId="29017345" w14:textId="361CDBAF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37AFEED7" w14:textId="7429F1AB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8" w:type="dxa"/>
            <w:shd w:val="clear" w:color="auto" w:fill="auto"/>
            <w:vAlign w:val="center"/>
          </w:tcPr>
          <w:p w14:paraId="736A8099" w14:textId="2E18C259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57D46D42" w14:textId="0A5BEE73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0B706A9A" w14:textId="78AAA7EA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72B63F74" w14:textId="140DE6FC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429,317,511</w:t>
            </w:r>
          </w:p>
        </w:tc>
      </w:tr>
      <w:tr w:rsidR="0068538D" w:rsidRPr="001C2AD0" w14:paraId="5B3AC01A" w14:textId="77777777" w:rsidTr="0068538D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1427EB4A" w14:textId="77777777" w:rsidR="0068538D" w:rsidRPr="001C2AD0" w:rsidRDefault="0068538D" w:rsidP="0068538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C2AD0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14:paraId="5A7A3F9C" w14:textId="6E79820E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1EE739B0" w14:textId="1A49D6A2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8" w:type="dxa"/>
            <w:shd w:val="clear" w:color="auto" w:fill="auto"/>
            <w:vAlign w:val="center"/>
          </w:tcPr>
          <w:p w14:paraId="279CCBA3" w14:textId="498C32CB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453CF69E" w14:textId="75B76C69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4ECDF366" w14:textId="20D10715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4DFF6E64" w14:textId="17F7EF82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200,045,205</w:t>
            </w:r>
          </w:p>
        </w:tc>
      </w:tr>
      <w:tr w:rsidR="0068538D" w:rsidRPr="001C2AD0" w14:paraId="47CFEE04" w14:textId="77777777" w:rsidTr="0068538D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77E8941C" w14:textId="77777777" w:rsidR="0068538D" w:rsidRPr="001C2AD0" w:rsidRDefault="0068538D" w:rsidP="0068538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C2AD0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14:paraId="3087013D" w14:textId="1D432417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107,968,006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46475FCB" w14:textId="3E743F4D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623,755,004</w:t>
            </w:r>
          </w:p>
        </w:tc>
        <w:tc>
          <w:tcPr>
            <w:tcW w:w="3178" w:type="dxa"/>
            <w:shd w:val="clear" w:color="auto" w:fill="auto"/>
            <w:vAlign w:val="center"/>
          </w:tcPr>
          <w:p w14:paraId="3B32D865" w14:textId="6B213229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28A478E1" w14:textId="3197D0A2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48BE0F94" w14:textId="2AED789A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3E687150" w14:textId="6A6E2C33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1,507,791,449</w:t>
            </w:r>
          </w:p>
        </w:tc>
      </w:tr>
      <w:tr w:rsidR="0068538D" w:rsidRPr="001C2AD0" w14:paraId="7BA6994C" w14:textId="77777777" w:rsidTr="0068538D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0EEAF522" w14:textId="77777777" w:rsidR="0068538D" w:rsidRPr="001C2AD0" w:rsidRDefault="0068538D" w:rsidP="0068538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C2AD0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14:paraId="66CADF7B" w14:textId="56DF2AD1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0FEC727D" w14:textId="56AC400C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8" w:type="dxa"/>
            <w:shd w:val="clear" w:color="auto" w:fill="auto"/>
            <w:vAlign w:val="center"/>
          </w:tcPr>
          <w:p w14:paraId="7CF0E219" w14:textId="13864FD7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401EDE3B" w14:textId="16E3605A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7B404EBA" w14:textId="4C8200A4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6D1938D8" w14:textId="39AFDDA1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1,469,648,539</w:t>
            </w:r>
          </w:p>
        </w:tc>
      </w:tr>
      <w:tr w:rsidR="0068538D" w:rsidRPr="001C2AD0" w14:paraId="5E84BDEF" w14:textId="77777777" w:rsidTr="0068538D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4153E8ED" w14:textId="77777777" w:rsidR="0068538D" w:rsidRPr="001C2AD0" w:rsidRDefault="0068538D" w:rsidP="0068538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C2AD0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14:paraId="4B1BB0BA" w14:textId="10BF0183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0057A73E" w14:textId="2E8520CB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8" w:type="dxa"/>
            <w:shd w:val="clear" w:color="auto" w:fill="auto"/>
            <w:vAlign w:val="center"/>
          </w:tcPr>
          <w:p w14:paraId="3DB79691" w14:textId="12A49B2C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4718167D" w14:textId="1C6B387E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259,267,362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02238B29" w14:textId="65CD0693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289E5DE4" w14:textId="76695BA3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259,267,362</w:t>
            </w:r>
          </w:p>
        </w:tc>
      </w:tr>
      <w:tr w:rsidR="0068538D" w:rsidRPr="001C2AD0" w14:paraId="18D96376" w14:textId="77777777" w:rsidTr="0068538D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25775CF5" w14:textId="77777777" w:rsidR="0068538D" w:rsidRPr="001C2AD0" w:rsidRDefault="0068538D" w:rsidP="0068538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C2AD0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14:paraId="6F35E264" w14:textId="6E7A968C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013B09CC" w14:textId="2A4B30B3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8" w:type="dxa"/>
            <w:shd w:val="clear" w:color="auto" w:fill="auto"/>
            <w:vAlign w:val="center"/>
          </w:tcPr>
          <w:p w14:paraId="50F38723" w14:textId="61595C2F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2994341E" w14:textId="740E9361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35A01F24" w14:textId="19617151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5AD7836A" w14:textId="299D3FB5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5,889,095,122</w:t>
            </w:r>
          </w:p>
        </w:tc>
      </w:tr>
      <w:tr w:rsidR="0068538D" w:rsidRPr="001C2AD0" w14:paraId="240145EF" w14:textId="77777777" w:rsidTr="0068538D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66C95332" w14:textId="77777777" w:rsidR="0068538D" w:rsidRPr="001C2AD0" w:rsidRDefault="0068538D" w:rsidP="0068538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C2AD0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14:paraId="5489A13F" w14:textId="535D3EC2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3EFBBFEF" w14:textId="3EC7A590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8" w:type="dxa"/>
            <w:shd w:val="clear" w:color="auto" w:fill="auto"/>
            <w:vAlign w:val="center"/>
          </w:tcPr>
          <w:p w14:paraId="5AFF09B1" w14:textId="5F8B150B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865,028,298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0523AB4A" w14:textId="754734AB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446EDD25" w14:textId="24B1C6F9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6C26B52C" w14:textId="2CA6E43F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931,172,389</w:t>
            </w:r>
          </w:p>
        </w:tc>
      </w:tr>
      <w:tr w:rsidR="0068538D" w:rsidRPr="001C2AD0" w14:paraId="28B1036B" w14:textId="77777777" w:rsidTr="0068538D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5FE4997F" w14:textId="77777777" w:rsidR="0068538D" w:rsidRPr="001C2AD0" w:rsidRDefault="0068538D" w:rsidP="0068538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C2AD0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14:paraId="5FE17567" w14:textId="3392B859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6761C935" w14:textId="6D5FC190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8" w:type="dxa"/>
            <w:shd w:val="clear" w:color="auto" w:fill="auto"/>
            <w:vAlign w:val="center"/>
          </w:tcPr>
          <w:p w14:paraId="2D70D976" w14:textId="24BC3BAC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5D534A39" w14:textId="04218408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5F535C0D" w14:textId="79330635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1BFF356B" w14:textId="1F72DB96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93,282,131</w:t>
            </w:r>
          </w:p>
        </w:tc>
      </w:tr>
      <w:tr w:rsidR="0068538D" w:rsidRPr="001C2AD0" w14:paraId="6B72E718" w14:textId="77777777" w:rsidTr="0068538D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29DCE688" w14:textId="77777777" w:rsidR="0068538D" w:rsidRPr="001C2AD0" w:rsidRDefault="0068538D" w:rsidP="0068538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C2AD0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14:paraId="1A84ADE6" w14:textId="5CC9B424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6F1016C3" w14:textId="3A715310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8" w:type="dxa"/>
            <w:shd w:val="clear" w:color="auto" w:fill="auto"/>
            <w:vAlign w:val="center"/>
          </w:tcPr>
          <w:p w14:paraId="5746183F" w14:textId="2E113D6B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371D07D2" w14:textId="245452DB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6FC1E272" w14:textId="32CBAA28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7C19237A" w14:textId="12841C42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354,814,299</w:t>
            </w:r>
          </w:p>
        </w:tc>
      </w:tr>
      <w:tr w:rsidR="0068538D" w:rsidRPr="001C2AD0" w14:paraId="586452AF" w14:textId="77777777" w:rsidTr="0068538D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32187396" w14:textId="77777777" w:rsidR="0068538D" w:rsidRPr="001C2AD0" w:rsidRDefault="0068538D" w:rsidP="0068538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C2AD0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14:paraId="6F1722AC" w14:textId="4EDBBDCC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659A10E0" w14:textId="174AB906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8" w:type="dxa"/>
            <w:shd w:val="clear" w:color="auto" w:fill="auto"/>
            <w:vAlign w:val="center"/>
          </w:tcPr>
          <w:p w14:paraId="62864CE5" w14:textId="72CFC960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5540E021" w14:textId="084178D0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34E34441" w14:textId="55683431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0DBE4B88" w14:textId="45988E7D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1,992,573,434</w:t>
            </w:r>
          </w:p>
        </w:tc>
      </w:tr>
      <w:tr w:rsidR="0068538D" w:rsidRPr="001C2AD0" w14:paraId="30FA28FF" w14:textId="77777777" w:rsidTr="0068538D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1BC4D8D8" w14:textId="77777777" w:rsidR="0068538D" w:rsidRPr="001C2AD0" w:rsidRDefault="0068538D" w:rsidP="0068538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C2AD0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14:paraId="69BFA511" w14:textId="3D12426D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782C6BC4" w14:textId="77178FF7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8" w:type="dxa"/>
            <w:shd w:val="clear" w:color="auto" w:fill="auto"/>
            <w:vAlign w:val="center"/>
          </w:tcPr>
          <w:p w14:paraId="5B2F424D" w14:textId="010DDE76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3F0F66CE" w14:textId="28A45EB9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4CE7B6B7" w14:textId="61E8506A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70596810" w14:textId="5FF72924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2,353,384,915</w:t>
            </w:r>
          </w:p>
        </w:tc>
      </w:tr>
      <w:tr w:rsidR="0068538D" w:rsidRPr="001C2AD0" w14:paraId="6D48F07C" w14:textId="77777777" w:rsidTr="0068538D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080389CB" w14:textId="77777777" w:rsidR="0068538D" w:rsidRPr="001C2AD0" w:rsidRDefault="0068538D" w:rsidP="0068538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C2AD0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14:paraId="0AC9EB58" w14:textId="4E673BC8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7F564417" w14:textId="22CC3067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8" w:type="dxa"/>
            <w:shd w:val="clear" w:color="auto" w:fill="auto"/>
            <w:vAlign w:val="center"/>
          </w:tcPr>
          <w:p w14:paraId="2B7F1E3E" w14:textId="03B0C74E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46B7FBFA" w14:textId="75907ACA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1B4A7C4A" w14:textId="62CC5C22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138EEDE4" w14:textId="11C5A41D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65,732,542</w:t>
            </w:r>
          </w:p>
        </w:tc>
      </w:tr>
      <w:tr w:rsidR="0068538D" w:rsidRPr="001C2AD0" w14:paraId="77C52D07" w14:textId="77777777" w:rsidTr="0068538D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223EA8C7" w14:textId="77777777" w:rsidR="0068538D" w:rsidRPr="001C2AD0" w:rsidRDefault="0068538D" w:rsidP="0068538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C2AD0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14:paraId="58DDAB24" w14:textId="349CC4AB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4AFB5D8B" w14:textId="72A70DAC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8" w:type="dxa"/>
            <w:shd w:val="clear" w:color="auto" w:fill="auto"/>
            <w:vAlign w:val="center"/>
          </w:tcPr>
          <w:p w14:paraId="284072B1" w14:textId="42138658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4B7CB7EF" w14:textId="18A35612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0AA9182E" w14:textId="50E7FD3D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141153B6" w14:textId="310C32FD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81,343,902</w:t>
            </w:r>
          </w:p>
        </w:tc>
      </w:tr>
      <w:tr w:rsidR="0068538D" w:rsidRPr="001C2AD0" w14:paraId="1D998676" w14:textId="77777777" w:rsidTr="0068538D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625D636C" w14:textId="77777777" w:rsidR="0068538D" w:rsidRPr="001C2AD0" w:rsidRDefault="0068538D" w:rsidP="0068538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C2AD0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14:paraId="33BC0612" w14:textId="487850F6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4F41A03A" w14:textId="44FDA323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8" w:type="dxa"/>
            <w:shd w:val="clear" w:color="auto" w:fill="auto"/>
            <w:vAlign w:val="center"/>
          </w:tcPr>
          <w:p w14:paraId="23ACBA0C" w14:textId="277C2662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346A2432" w14:textId="0B30706B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66FB50BA" w14:textId="552D185D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5254E31C" w14:textId="55EA3D5A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1,755,797,965</w:t>
            </w:r>
          </w:p>
        </w:tc>
      </w:tr>
      <w:tr w:rsidR="0068538D" w:rsidRPr="001C2AD0" w14:paraId="5BDCFC02" w14:textId="77777777" w:rsidTr="0068538D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25C815D1" w14:textId="77777777" w:rsidR="0068538D" w:rsidRPr="001C2AD0" w:rsidRDefault="0068538D" w:rsidP="0068538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C2AD0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14:paraId="07F9A834" w14:textId="02AD1397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0FB68BFD" w14:textId="457424FB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8" w:type="dxa"/>
            <w:shd w:val="clear" w:color="auto" w:fill="auto"/>
            <w:vAlign w:val="center"/>
          </w:tcPr>
          <w:p w14:paraId="69252C1E" w14:textId="1DD6CB16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521A787A" w14:textId="4786252B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5C8CCAA4" w14:textId="1C81DA0C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2046EC1E" w14:textId="479C8C13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111,293,720</w:t>
            </w:r>
          </w:p>
        </w:tc>
      </w:tr>
      <w:tr w:rsidR="0068538D" w:rsidRPr="001C2AD0" w14:paraId="6E890E27" w14:textId="77777777" w:rsidTr="0068538D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47BCD302" w14:textId="77777777" w:rsidR="0068538D" w:rsidRPr="001C2AD0" w:rsidRDefault="0068538D" w:rsidP="0068538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C2AD0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14:paraId="31F7DE5A" w14:textId="7FCBF548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0D19E862" w14:textId="32EFE107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8" w:type="dxa"/>
            <w:shd w:val="clear" w:color="auto" w:fill="auto"/>
            <w:vAlign w:val="center"/>
          </w:tcPr>
          <w:p w14:paraId="35F4A83B" w14:textId="7253FFB7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05E6B4DB" w14:textId="7FA76EAB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7EB4EBBA" w14:textId="1A6D786B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7DC44B48" w14:textId="047AED1D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1,200,493,059</w:t>
            </w:r>
          </w:p>
        </w:tc>
      </w:tr>
      <w:tr w:rsidR="0068538D" w:rsidRPr="001C2AD0" w14:paraId="5479276C" w14:textId="77777777" w:rsidTr="0068538D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1AF0D7E5" w14:textId="77777777" w:rsidR="0068538D" w:rsidRPr="001C2AD0" w:rsidRDefault="0068538D" w:rsidP="0068538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C2AD0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14:paraId="24972B0F" w14:textId="55C0A0AE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565BA122" w14:textId="29C43D23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8" w:type="dxa"/>
            <w:shd w:val="clear" w:color="auto" w:fill="auto"/>
            <w:vAlign w:val="center"/>
          </w:tcPr>
          <w:p w14:paraId="14418885" w14:textId="4E144542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311F10C3" w14:textId="14ED1BDB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0FD2D665" w14:textId="5E0C9C51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26779418" w14:textId="123E61D9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1,216,066,009</w:t>
            </w:r>
          </w:p>
        </w:tc>
      </w:tr>
      <w:tr w:rsidR="0068538D" w:rsidRPr="001C2AD0" w14:paraId="63B86932" w14:textId="77777777" w:rsidTr="0068538D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46EA37BF" w14:textId="77777777" w:rsidR="0068538D" w:rsidRPr="001C2AD0" w:rsidRDefault="0068538D" w:rsidP="0068538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C2AD0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14:paraId="2269683D" w14:textId="36C804FA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40D0BB6F" w14:textId="1AEDFFDE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8" w:type="dxa"/>
            <w:shd w:val="clear" w:color="auto" w:fill="auto"/>
            <w:vAlign w:val="center"/>
          </w:tcPr>
          <w:p w14:paraId="22B371E9" w14:textId="69F11E12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5925B04A" w14:textId="52FCB987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15E8ED03" w14:textId="2640D157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23D955AC" w14:textId="72FC8BE2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9,228,883</w:t>
            </w:r>
          </w:p>
        </w:tc>
      </w:tr>
      <w:tr w:rsidR="0068538D" w:rsidRPr="001C2AD0" w14:paraId="303416B9" w14:textId="77777777" w:rsidTr="0068538D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34A88878" w14:textId="77777777" w:rsidR="0068538D" w:rsidRPr="001C2AD0" w:rsidRDefault="0068538D" w:rsidP="0068538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C2AD0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14:paraId="40882D40" w14:textId="1AD91493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433CB8EE" w14:textId="655FEF98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8" w:type="dxa"/>
            <w:shd w:val="clear" w:color="auto" w:fill="auto"/>
            <w:vAlign w:val="center"/>
          </w:tcPr>
          <w:p w14:paraId="0B8F63A5" w14:textId="00E80FE1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16EE7AF9" w14:textId="1965724B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55F0679D" w14:textId="67227C28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463,108,630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02C3E4FB" w14:textId="5D1B6C30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1,398,421,630</w:t>
            </w:r>
          </w:p>
        </w:tc>
      </w:tr>
      <w:tr w:rsidR="0068538D" w:rsidRPr="001C2AD0" w14:paraId="59EEA38C" w14:textId="77777777" w:rsidTr="0068538D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5958911F" w14:textId="77777777" w:rsidR="0068538D" w:rsidRPr="001C2AD0" w:rsidRDefault="0068538D" w:rsidP="0068538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C2AD0">
              <w:rPr>
                <w:rFonts w:ascii="標楷體" w:eastAsia="標楷體" w:hAnsi="標楷體" w:hint="eastAsia"/>
                <w:noProof/>
                <w:sz w:val="20"/>
              </w:rPr>
              <w:t>債務付息支出</w:t>
            </w: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14:paraId="35C441E8" w14:textId="354BCC84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45212D7C" w14:textId="4CA3ED9A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8" w:type="dxa"/>
            <w:shd w:val="clear" w:color="auto" w:fill="auto"/>
            <w:vAlign w:val="center"/>
          </w:tcPr>
          <w:p w14:paraId="24DABD79" w14:textId="552A9B20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76A3931C" w14:textId="097A8D4A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4,508,305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7C4F964C" w14:textId="1B48B85C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1445EF01" w14:textId="5C1F341B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4,508,305</w:t>
            </w:r>
          </w:p>
        </w:tc>
      </w:tr>
      <w:tr w:rsidR="0068538D" w:rsidRPr="001C2AD0" w14:paraId="3506E0EA" w14:textId="77777777" w:rsidTr="0068538D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330515D1" w14:textId="77777777" w:rsidR="0068538D" w:rsidRPr="001C2AD0" w:rsidRDefault="0068538D" w:rsidP="0068538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C2AD0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14:paraId="6522B23D" w14:textId="49AA84BF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7F1CBAA7" w14:textId="598BA38F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8" w:type="dxa"/>
            <w:shd w:val="clear" w:color="auto" w:fill="auto"/>
            <w:vAlign w:val="center"/>
          </w:tcPr>
          <w:p w14:paraId="0C319979" w14:textId="0F9043A7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65D973B9" w14:textId="4ACD8B34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623965F5" w14:textId="33D059C9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192,375,529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4F095B78" w14:textId="1CFC9B2D" w:rsidR="0068538D" w:rsidRPr="0068538D" w:rsidRDefault="0068538D" w:rsidP="0068538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8538D">
              <w:rPr>
                <w:rFonts w:ascii="細明體" w:eastAsia="細明體" w:hAnsi="細明體" w:hint="eastAsia"/>
                <w:noProof/>
                <w:sz w:val="18"/>
                <w:szCs w:val="18"/>
              </w:rPr>
              <w:t>227,480,746</w:t>
            </w:r>
          </w:p>
        </w:tc>
      </w:tr>
    </w:tbl>
    <w:p w14:paraId="63EF2E13" w14:textId="77777777" w:rsidR="00E366C3" w:rsidRPr="00A47D11" w:rsidRDefault="00E366C3" w:rsidP="00E366C3">
      <w:pPr>
        <w:rPr>
          <w:sz w:val="2"/>
          <w:szCs w:val="2"/>
        </w:rPr>
      </w:pPr>
    </w:p>
    <w:sectPr w:rsidR="00E366C3" w:rsidRPr="00A47D11" w:rsidSect="007C632C">
      <w:footerReference w:type="default" r:id="rId6"/>
      <w:footerReference w:type="first" r:id="rId7"/>
      <w:pgSz w:w="23814" w:h="16840" w:orient="landscape" w:code="8"/>
      <w:pgMar w:top="1418" w:right="992" w:bottom="1418" w:left="992" w:header="1021" w:footer="73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E6C21" w14:textId="77777777" w:rsidR="008E3798" w:rsidRDefault="008E3798">
      <w:r>
        <w:separator/>
      </w:r>
    </w:p>
  </w:endnote>
  <w:endnote w:type="continuationSeparator" w:id="0">
    <w:p w14:paraId="6FCB1C66" w14:textId="77777777" w:rsidR="008E3798" w:rsidRDefault="008E3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0D94E" w14:textId="40CCF699" w:rsidR="005374C1" w:rsidRPr="00531F34" w:rsidRDefault="00CD0285" w:rsidP="005374C1">
    <w:pPr>
      <w:pStyle w:val="a4"/>
      <w:jc w:val="center"/>
      <w:rPr>
        <w:rFonts w:ascii="標楷體" w:eastAsia="標楷體" w:hAnsi="標楷體"/>
        <w:sz w:val="24"/>
        <w:szCs w:val="24"/>
      </w:rPr>
    </w:pPr>
    <w:r w:rsidRPr="00531F34">
      <w:rPr>
        <w:rFonts w:ascii="標楷體" w:eastAsia="標楷體" w:hAnsi="標楷體" w:hint="eastAsia"/>
        <w:sz w:val="24"/>
        <w:szCs w:val="24"/>
      </w:rPr>
      <w:t>7</w:t>
    </w:r>
    <w:r w:rsidR="00D03F9D" w:rsidRPr="00531F34">
      <w:rPr>
        <w:rFonts w:ascii="標楷體" w:eastAsia="標楷體" w:hAnsi="標楷體" w:hint="eastAsia"/>
        <w:sz w:val="24"/>
        <w:szCs w:val="24"/>
      </w:rPr>
      <w:t>－</w:t>
    </w:r>
    <w:r w:rsidRPr="00531F34">
      <w:rPr>
        <w:rFonts w:ascii="標楷體" w:eastAsia="標楷體" w:hAnsi="標楷體"/>
        <w:sz w:val="24"/>
        <w:szCs w:val="24"/>
      </w:rPr>
      <w:fldChar w:fldCharType="begin"/>
    </w:r>
    <w:r w:rsidRPr="00531F34">
      <w:rPr>
        <w:rFonts w:ascii="標楷體" w:eastAsia="標楷體" w:hAnsi="標楷體"/>
        <w:sz w:val="24"/>
        <w:szCs w:val="24"/>
      </w:rPr>
      <w:instrText>PAGE   \* MERGEFORMAT</w:instrText>
    </w:r>
    <w:r w:rsidRPr="00531F34">
      <w:rPr>
        <w:rFonts w:ascii="標楷體" w:eastAsia="標楷體" w:hAnsi="標楷體"/>
        <w:sz w:val="24"/>
        <w:szCs w:val="24"/>
      </w:rPr>
      <w:fldChar w:fldCharType="separate"/>
    </w:r>
    <w:r w:rsidR="00531F34" w:rsidRPr="00531F34">
      <w:rPr>
        <w:rFonts w:ascii="標楷體" w:eastAsia="標楷體" w:hAnsi="標楷體"/>
        <w:noProof/>
        <w:sz w:val="24"/>
        <w:szCs w:val="24"/>
        <w:lang w:val="zh-TW"/>
      </w:rPr>
      <w:t>2</w:t>
    </w:r>
    <w:r w:rsidRPr="00531F34">
      <w:rPr>
        <w:rFonts w:ascii="標楷體" w:eastAsia="標楷體" w:hAnsi="標楷體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E4194" w14:textId="23B86154" w:rsidR="005374C1" w:rsidRPr="00531F34" w:rsidRDefault="00BB7345" w:rsidP="005374C1">
    <w:pPr>
      <w:pStyle w:val="a4"/>
      <w:jc w:val="center"/>
      <w:rPr>
        <w:rFonts w:ascii="標楷體" w:eastAsia="標楷體" w:hAnsi="標楷體"/>
        <w:sz w:val="24"/>
        <w:szCs w:val="24"/>
      </w:rPr>
    </w:pPr>
    <w:r w:rsidRPr="00531F34">
      <w:rPr>
        <w:rFonts w:ascii="標楷體" w:eastAsia="標楷體" w:hAnsi="標楷體" w:hint="eastAsia"/>
        <w:sz w:val="24"/>
        <w:szCs w:val="24"/>
      </w:rPr>
      <w:t>7</w:t>
    </w:r>
    <w:r w:rsidR="00D03F9D" w:rsidRPr="00531F34">
      <w:rPr>
        <w:rFonts w:ascii="標楷體" w:eastAsia="標楷體" w:hAnsi="標楷體" w:hint="eastAsia"/>
        <w:sz w:val="24"/>
        <w:szCs w:val="24"/>
      </w:rPr>
      <w:t>－</w:t>
    </w:r>
    <w:r w:rsidR="00CD0285" w:rsidRPr="00531F34">
      <w:rPr>
        <w:rFonts w:ascii="標楷體" w:eastAsia="標楷體" w:hAnsi="標楷體"/>
        <w:sz w:val="24"/>
        <w:szCs w:val="24"/>
      </w:rPr>
      <w:fldChar w:fldCharType="begin"/>
    </w:r>
    <w:r w:rsidR="00CD0285" w:rsidRPr="00531F34">
      <w:rPr>
        <w:rFonts w:ascii="標楷體" w:eastAsia="標楷體" w:hAnsi="標楷體"/>
        <w:sz w:val="24"/>
        <w:szCs w:val="24"/>
      </w:rPr>
      <w:instrText>PAGE   \* MERGEFORMAT</w:instrText>
    </w:r>
    <w:r w:rsidR="00CD0285" w:rsidRPr="00531F34">
      <w:rPr>
        <w:rFonts w:ascii="標楷體" w:eastAsia="標楷體" w:hAnsi="標楷體"/>
        <w:sz w:val="24"/>
        <w:szCs w:val="24"/>
      </w:rPr>
      <w:fldChar w:fldCharType="separate"/>
    </w:r>
    <w:r w:rsidR="00531F34" w:rsidRPr="00531F34">
      <w:rPr>
        <w:rFonts w:ascii="標楷體" w:eastAsia="標楷體" w:hAnsi="標楷體"/>
        <w:noProof/>
        <w:sz w:val="24"/>
        <w:szCs w:val="24"/>
        <w:lang w:val="zh-TW"/>
      </w:rPr>
      <w:t>1</w:t>
    </w:r>
    <w:r w:rsidR="00CD0285" w:rsidRPr="00531F34">
      <w:rPr>
        <w:rFonts w:ascii="標楷體" w:eastAsia="標楷體" w:hAnsi="標楷體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0B03D" w14:textId="77777777" w:rsidR="008E3798" w:rsidRDefault="008E3798">
      <w:r>
        <w:separator/>
      </w:r>
    </w:p>
  </w:footnote>
  <w:footnote w:type="continuationSeparator" w:id="0">
    <w:p w14:paraId="2C2AAB2A" w14:textId="77777777" w:rsidR="008E3798" w:rsidRDefault="008E37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66C3"/>
    <w:rsid w:val="00005F7A"/>
    <w:rsid w:val="00075B70"/>
    <w:rsid w:val="00112731"/>
    <w:rsid w:val="00117E2A"/>
    <w:rsid w:val="001C2AD0"/>
    <w:rsid w:val="00225DB4"/>
    <w:rsid w:val="00247C62"/>
    <w:rsid w:val="00296667"/>
    <w:rsid w:val="002A229A"/>
    <w:rsid w:val="002B246D"/>
    <w:rsid w:val="003715D5"/>
    <w:rsid w:val="00393891"/>
    <w:rsid w:val="003A0BB1"/>
    <w:rsid w:val="003A1B31"/>
    <w:rsid w:val="003B0DD9"/>
    <w:rsid w:val="003E7D53"/>
    <w:rsid w:val="004439C8"/>
    <w:rsid w:val="00531F34"/>
    <w:rsid w:val="005374C1"/>
    <w:rsid w:val="00554F68"/>
    <w:rsid w:val="0058690A"/>
    <w:rsid w:val="0063531E"/>
    <w:rsid w:val="0068538D"/>
    <w:rsid w:val="006B1D74"/>
    <w:rsid w:val="00710702"/>
    <w:rsid w:val="00715631"/>
    <w:rsid w:val="0078647B"/>
    <w:rsid w:val="007C632C"/>
    <w:rsid w:val="0081107F"/>
    <w:rsid w:val="0083101B"/>
    <w:rsid w:val="008E3798"/>
    <w:rsid w:val="00930A01"/>
    <w:rsid w:val="00965C8B"/>
    <w:rsid w:val="009C5888"/>
    <w:rsid w:val="009F5E83"/>
    <w:rsid w:val="00A214F3"/>
    <w:rsid w:val="00A47D11"/>
    <w:rsid w:val="00AA34B5"/>
    <w:rsid w:val="00AB7299"/>
    <w:rsid w:val="00BB7345"/>
    <w:rsid w:val="00C10A9E"/>
    <w:rsid w:val="00CD0285"/>
    <w:rsid w:val="00CD367F"/>
    <w:rsid w:val="00D03F9D"/>
    <w:rsid w:val="00D360A3"/>
    <w:rsid w:val="00DC19E5"/>
    <w:rsid w:val="00E366C3"/>
    <w:rsid w:val="00EF14F0"/>
    <w:rsid w:val="00F2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0E0377B7"/>
  <w15:chartTrackingRefBased/>
  <w15:docId w15:val="{83712D26-3A54-492B-8310-8B2F75AE3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alloon Text"/>
    <w:basedOn w:val="a"/>
    <w:link w:val="a7"/>
    <w:uiPriority w:val="99"/>
    <w:semiHidden/>
    <w:unhideWhenUsed/>
    <w:rsid w:val="0078647B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78647B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頁尾 字元"/>
    <w:basedOn w:val="a0"/>
    <w:link w:val="a4"/>
    <w:uiPriority w:val="99"/>
    <w:rsid w:val="003A1B31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YzxX5&#27506;&#20986;&#25919;&#20107;&#21029;&#27231;&#38364;&#21029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YzxX5歲出政事別機關別決算審定數綜計表.dot</Template>
  <TotalTime>107</TotalTime>
  <Pages>2</Pages>
  <Words>686</Words>
  <Characters>1069</Characters>
  <Application>Microsoft Office Word</Application>
  <DocSecurity>0</DocSecurity>
  <Lines>8</Lines>
  <Paragraphs>3</Paragraphs>
  <ScaleCrop>false</ScaleCrop>
  <Company>N.A.O.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三十一、中華民國fyy年度中央政府總決算歲出政事別機關別決算審定數綜計表</dc:title>
  <dc:subject/>
  <dc:creator>陳怡雯</dc:creator>
  <cp:keywords/>
  <cp:lastModifiedBy>李耿名</cp:lastModifiedBy>
  <cp:revision>23</cp:revision>
  <cp:lastPrinted>2026-06-12T07:19:00Z</cp:lastPrinted>
  <dcterms:created xsi:type="dcterms:W3CDTF">2025-06-11T09:00:00Z</dcterms:created>
  <dcterms:modified xsi:type="dcterms:W3CDTF">2026-07-20T01:47:00Z</dcterms:modified>
</cp:coreProperties>
</file>