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7"/>
        <w:gridCol w:w="1663"/>
        <w:gridCol w:w="1644"/>
        <w:gridCol w:w="1644"/>
        <w:gridCol w:w="1644"/>
        <w:gridCol w:w="1644"/>
        <w:gridCol w:w="1644"/>
        <w:gridCol w:w="1644"/>
        <w:gridCol w:w="1644"/>
        <w:gridCol w:w="1644"/>
        <w:gridCol w:w="1644"/>
        <w:gridCol w:w="1644"/>
        <w:gridCol w:w="1644"/>
        <w:gridCol w:w="1644"/>
      </w:tblGrid>
      <w:tr w:rsidR="00F567BA" w:rsidRPr="00980C20" w14:paraId="63B96AC9" w14:textId="77777777" w:rsidTr="00980C20">
        <w:tc>
          <w:tcPr>
            <w:tcW w:w="4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50D95B" w14:textId="77777777" w:rsidR="00F567BA" w:rsidRPr="00980C20" w:rsidRDefault="00F567BA" w:rsidP="0045613C">
            <w:pPr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noProof/>
                <w:sz w:val="20"/>
              </w:rPr>
              <w:t>經常</w:t>
            </w:r>
          </w:p>
        </w:tc>
        <w:tc>
          <w:tcPr>
            <w:tcW w:w="1663" w:type="dxa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0FAF51AD" w14:textId="77777777" w:rsidR="00F567BA" w:rsidRPr="00980C20" w:rsidRDefault="00F567BA" w:rsidP="0045613C">
            <w:pPr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19728" w:type="dxa"/>
            <w:gridSpan w:val="12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3DD169D" w14:textId="77777777" w:rsidR="00F567BA" w:rsidRPr="00980C20" w:rsidRDefault="00F567BA" w:rsidP="0045613C">
            <w:pPr>
              <w:jc w:val="right"/>
            </w:pPr>
            <w:r w:rsidRPr="00980C2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567BA" w:rsidRPr="00980C20" w14:paraId="09BCA73F" w14:textId="77777777" w:rsidTr="00980C20">
        <w:tc>
          <w:tcPr>
            <w:tcW w:w="47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B42947C" w14:textId="77777777" w:rsidR="00F567BA" w:rsidRPr="00980C20" w:rsidRDefault="00F567BA" w:rsidP="0045613C">
            <w:pPr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1663" w:type="dxa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4472F5E" w14:textId="77777777" w:rsidR="00F567BA" w:rsidRPr="00980C20" w:rsidRDefault="00F567BA" w:rsidP="0045613C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9728" w:type="dxa"/>
            <w:gridSpan w:val="12"/>
            <w:vMerge/>
            <w:tcBorders>
              <w:left w:val="nil"/>
            </w:tcBorders>
            <w:shd w:val="clear" w:color="auto" w:fill="auto"/>
            <w:vAlign w:val="center"/>
          </w:tcPr>
          <w:p w14:paraId="59F0E637" w14:textId="77777777" w:rsidR="00F567BA" w:rsidRPr="00980C20" w:rsidRDefault="00F567BA" w:rsidP="0045613C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932E3" w:rsidRPr="00980C20" w14:paraId="26E8C3E8" w14:textId="635F5607" w:rsidTr="00980C20">
        <w:trPr>
          <w:cantSplit/>
          <w:tblHeader/>
        </w:trPr>
        <w:tc>
          <w:tcPr>
            <w:tcW w:w="2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8D881" w14:textId="1E1D5A6A" w:rsidR="00E932E3" w:rsidRPr="00980C20" w:rsidRDefault="00E932E3" w:rsidP="00E932E3">
            <w:pPr>
              <w:jc w:val="right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9507FA5" wp14:editId="4772E739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1304557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418F131D" id="Line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" strokeweight=".5pt"/>
                  </w:pict>
                </mc:Fallback>
              </mc:AlternateContent>
            </w:r>
            <w:r w:rsidRPr="00980C20">
              <w:rPr>
                <w:rFonts w:ascii="標楷體" w:eastAsia="標楷體" w:hint="eastAsia"/>
                <w:sz w:val="20"/>
              </w:rPr>
              <w:t>機</w:t>
            </w:r>
            <w:r w:rsidRPr="00980C20">
              <w:rPr>
                <w:rFonts w:ascii="標楷體" w:eastAsia="標楷體"/>
                <w:sz w:val="20"/>
              </w:rPr>
              <w:t xml:space="preserve">  </w:t>
            </w:r>
            <w:r w:rsidRPr="00980C20">
              <w:rPr>
                <w:rFonts w:ascii="標楷體" w:eastAsia="標楷體" w:hint="eastAsia"/>
                <w:sz w:val="20"/>
              </w:rPr>
              <w:t>關</w:t>
            </w:r>
            <w:r w:rsidRPr="00980C20">
              <w:rPr>
                <w:rFonts w:ascii="標楷體" w:eastAsia="標楷體"/>
                <w:sz w:val="20"/>
              </w:rPr>
              <w:t xml:space="preserve">  </w:t>
            </w:r>
            <w:r w:rsidRPr="00980C20">
              <w:rPr>
                <w:rFonts w:ascii="標楷體" w:eastAsia="標楷體" w:hint="eastAsia"/>
                <w:sz w:val="20"/>
              </w:rPr>
              <w:t>別</w:t>
            </w:r>
          </w:p>
          <w:p w14:paraId="4246A4AE" w14:textId="77777777" w:rsidR="00E932E3" w:rsidRPr="00980C20" w:rsidRDefault="00E932E3" w:rsidP="00E932E3">
            <w:pPr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來  源</w:t>
            </w:r>
            <w:r w:rsidRPr="00980C20">
              <w:rPr>
                <w:rFonts w:ascii="標楷體" w:eastAsia="標楷體"/>
                <w:sz w:val="20"/>
              </w:rPr>
              <w:t xml:space="preserve">  </w:t>
            </w:r>
            <w:r w:rsidRPr="00980C20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87C8E" w14:textId="6F1ACB38" w:rsidR="00E932E3" w:rsidRPr="00980C20" w:rsidRDefault="00B0110D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市</w:t>
            </w:r>
            <w:r w:rsidR="00E932E3" w:rsidRPr="00980C20">
              <w:rPr>
                <w:rFonts w:ascii="標楷體" w:eastAsia="標楷體"/>
                <w:sz w:val="20"/>
              </w:rPr>
              <w:t>議會主管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F2927" w14:textId="71F30426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AA7A4" w14:textId="22A37C18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9E1CB1" w14:textId="74DC7770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F6B2B" w14:textId="48DEF1E8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環境保護局主管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F4BA8" w14:textId="2BF3329D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教育處主管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62965" w14:textId="2BE98901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民政處主管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EFED3" w14:textId="3939A848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地政處主管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2DD83" w14:textId="73F99F7B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消防局主管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70A99" w14:textId="4A681CE8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44168" w14:textId="1729C76D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財政稅務局主管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43B02" w14:textId="0A90C777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合計</w:t>
            </w:r>
          </w:p>
        </w:tc>
      </w:tr>
      <w:tr w:rsidR="006F7225" w:rsidRPr="00980C20" w14:paraId="02E93508" w14:textId="291EE477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4AB0628A" w14:textId="77777777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80C2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BC11801" w14:textId="3C16F0B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54,588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9C2D054" w14:textId="26D14E9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11,992,851,043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1BF0AFE" w14:textId="6160009A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31,004,300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915A25E" w14:textId="238C09C0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59,945,886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E02BFCC" w14:textId="26524A9C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156,174,239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A84D22C" w14:textId="64E741FA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13,541,705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47FAC63" w14:textId="69438DE6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111,194,209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10539F6" w14:textId="3CAE113F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78,830,120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08D9710" w14:textId="185EC1C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36,115,799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B030E3C" w14:textId="7339851F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17,804,146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9515D88" w14:textId="3652282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7,957,585,921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12F6639" w14:textId="1DF1518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20,455,101,956</w:t>
            </w:r>
          </w:p>
        </w:tc>
      </w:tr>
      <w:tr w:rsidR="006F7225" w:rsidRPr="00980C20" w14:paraId="47DC5F1B" w14:textId="6D563478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47A41CE4" w14:textId="20BC1618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DF53E61" w14:textId="55672287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4670121" w14:textId="6FC2DFD2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202,754,907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EA32C6D" w14:textId="14005F6B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1,224,794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EC187C" w14:textId="174703D2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16,415,000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073FA14" w14:textId="7C19CDA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59,180,000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C4DB179" w14:textId="7F54775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B9E517E" w14:textId="58892F5A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3A8FCC7" w14:textId="3C467742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F64C5E" w14:textId="717240B6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32,854,700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033D55D" w14:textId="5F894220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988F149" w14:textId="27D48F4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7,902,621,119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F27D1A3" w14:textId="5C615B7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8,215,050,520</w:t>
            </w:r>
          </w:p>
        </w:tc>
      </w:tr>
      <w:tr w:rsidR="006F7225" w:rsidRPr="00980C20" w14:paraId="4D437964" w14:textId="4668636A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6C39680C" w14:textId="6AA85F06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1597B02" w14:textId="1E0A5570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0D0F63D" w14:textId="775C826F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B833509" w14:textId="5D0E52E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39680EC" w14:textId="4D3E1B5C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FDCB1BB" w14:textId="0F8B04C7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09B1E29" w14:textId="1DA55306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9E0F2D3" w14:textId="361E1BF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5D039A7" w14:textId="6094D32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040B3EF" w14:textId="45F32D92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4777EAD" w14:textId="3BE4DAB2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0339CAE" w14:textId="7668D0E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DBAB97E" w14:textId="56888841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6F7225" w:rsidRPr="00980C20" w14:paraId="30688D15" w14:textId="75853CF6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3094D98E" w14:textId="58524DE2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96AF7D9" w14:textId="26C3029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13,533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7B322CF" w14:textId="06D5ECB2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17,176,308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E4B5D61" w14:textId="30BB8F4C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23,452,966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C4A2796" w14:textId="756984A2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35,259,320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3DD54B2" w14:textId="0FC71890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6,799,141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D071B23" w14:textId="541EC67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4,000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4A8EBD3" w14:textId="0900F71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49,774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F6BDCE2" w14:textId="5DB503FE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3,281,282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805C523" w14:textId="017CA65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729,143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33A7E05" w14:textId="0C92216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874,084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165F39" w14:textId="066ECD9C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15,777,478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380AB12" w14:textId="0382C95E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103,417,029</w:t>
            </w:r>
          </w:p>
        </w:tc>
      </w:tr>
      <w:tr w:rsidR="006F7225" w:rsidRPr="00980C20" w14:paraId="58704A50" w14:textId="151C3A34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35F92F67" w14:textId="6882B5BC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39C54EA" w14:textId="71AD7CAB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F726E53" w14:textId="0B6EE75A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63,539,994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3FF2D69" w14:textId="0C74803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1,323,237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F7DE504" w14:textId="5B6959C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1,012,905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BC7BC6A" w14:textId="49E9B1E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1,856,450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8943947" w14:textId="4A79F6AF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4,068,093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9661B8E" w14:textId="54D3F1EB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109,955,306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D3BEA5B" w14:textId="02323A9A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70,661,174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E9A81C0" w14:textId="59C2A319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43,536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4A85FB3" w14:textId="20FC0B47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6,826,311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131047" w14:textId="1C875850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209,701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6F19023" w14:textId="33BC6DF4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259,496,707</w:t>
            </w:r>
          </w:p>
        </w:tc>
      </w:tr>
      <w:tr w:rsidR="006F7225" w:rsidRPr="00980C20" w14:paraId="7B70B649" w14:textId="5271EE4D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66DFB54E" w14:textId="7982D6F1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F3B4DCC" w14:textId="33125E5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1246A7F" w14:textId="7F2413C7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D164661" w14:textId="7753AD8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A96D294" w14:textId="7610593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7193B5A" w14:textId="6711563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E06BF65" w14:textId="7C47E6AC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3E9350C" w14:textId="7E6F63D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A4DF69" w14:textId="05E1E8DC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1B6EA7" w14:textId="41043E7E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C3D6E75" w14:textId="19E55A21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953CC69" w14:textId="60B8BD4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7CFEA11" w14:textId="60B7D1AA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6F7225" w:rsidRPr="00980C20" w14:paraId="1F8743B7" w14:textId="7B140D6C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2E0E0283" w14:textId="2B7CE01A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A8315F5" w14:textId="1D4581AA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39,015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1EE44F3" w14:textId="2F62BB19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65,402,073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CD7FC29" w14:textId="00EE81DB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625,916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4F1A196" w14:textId="4A6B953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445,354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4D0D886" w14:textId="3B318071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6,263,689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B0F6F23" w14:textId="64B25426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9,330,890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A275F1E" w14:textId="157ABF64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930,235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378CDBA" w14:textId="113A909C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139,056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C792B85" w14:textId="067F0B5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2,379,260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20A940C" w14:textId="6CB0924E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5,185,440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F8BCCC4" w14:textId="3BA948D9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29,635,202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B53EFA1" w14:textId="3E832DE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120,376,130</w:t>
            </w:r>
          </w:p>
        </w:tc>
      </w:tr>
      <w:tr w:rsidR="006F7225" w:rsidRPr="00980C20" w14:paraId="38B0B511" w14:textId="7790D230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233D9860" w14:textId="70AE055B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D0B6D00" w14:textId="47B65367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A614F7A" w14:textId="7DA7256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473,976,740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232B0D1" w14:textId="3E339D5F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DB63649" w14:textId="0B8549D0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24D9218" w14:textId="684FF20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4EA7B10" w14:textId="0520AE0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27FCE35" w14:textId="5B69DB52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C16A656" w14:textId="02E81DC6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BF81E57" w14:textId="0ACA2067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BE3DE96" w14:textId="3D011030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F5C41A9" w14:textId="09146B10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9DC671D" w14:textId="277201C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473,976,740</w:t>
            </w:r>
          </w:p>
        </w:tc>
      </w:tr>
      <w:tr w:rsidR="006F7225" w:rsidRPr="00980C20" w14:paraId="2D9DA633" w14:textId="27F308C7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E1F0F43" w14:textId="5F1071F0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38995F1F" w14:textId="31D2735E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6EE303BF" w14:textId="3BC16ECB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11,017,994,912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1613AE46" w14:textId="2EEFD50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0C117EE3" w14:textId="5792ECFA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163D7A92" w14:textId="42D9019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4F93FE0B" w14:textId="232D421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7B85BF03" w14:textId="218ABDD7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54FDE02F" w14:textId="6BBCAA9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2A8E3BEC" w14:textId="5E6EA95E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14C586AD" w14:textId="3902E184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452E5F1E" w14:textId="1181D574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31A46F91" w14:textId="1684241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11,017,994,912</w:t>
            </w:r>
          </w:p>
        </w:tc>
      </w:tr>
      <w:tr w:rsidR="006F7225" w:rsidRPr="00980C20" w14:paraId="60A92CDC" w14:textId="33B708C4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DC7B9" w14:textId="14EFE406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3CBD8" w14:textId="6436C76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FC376" w14:textId="39CE2276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6,792,550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A3CDE" w14:textId="6A514EBB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DD090" w14:textId="3E5889C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712D4" w14:textId="5ABF691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A4C39" w14:textId="64BD393F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AEE44" w14:textId="14295124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136C17" w14:textId="66DE0F19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66979" w14:textId="4FAC91F4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F8990" w14:textId="729A8376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80348" w14:textId="4C9904E9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80DB7" w14:textId="148834A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6,792,550</w:t>
            </w:r>
          </w:p>
        </w:tc>
      </w:tr>
      <w:tr w:rsidR="006F7225" w:rsidRPr="00980C20" w14:paraId="707F58EA" w14:textId="5410DF8E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2ACEF5" w14:textId="520B79DE" w:rsidR="006F7225" w:rsidRPr="00980C20" w:rsidRDefault="006F7225" w:rsidP="006F72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528171" w14:textId="786A838E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2,040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3CB03C" w14:textId="79C86E62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145,213,559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419BA7" w14:textId="3958868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4,377,387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FD35CD" w14:textId="5E1E30B7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6,813,307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05D50A" w14:textId="737B8B5D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82,074,959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CA92C3" w14:textId="05F0017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138,722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6D0A2C" w14:textId="0B0F4781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258,894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2C10D3" w14:textId="295BBF7E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4,748,608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8E5C80" w14:textId="5C409AD8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109,160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C6356A" w14:textId="2895F6A5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4,918,311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C2F50B" w14:textId="29334083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9,342,421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5D2F11" w14:textId="109FBF17" w:rsidR="006F7225" w:rsidRPr="00536E87" w:rsidRDefault="006F7225" w:rsidP="006F7225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36E8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257,997,368</w:t>
            </w:r>
          </w:p>
        </w:tc>
      </w:tr>
    </w:tbl>
    <w:p w14:paraId="66A028F7" w14:textId="73B7A1B1" w:rsidR="00F567BA" w:rsidRPr="00D90445" w:rsidRDefault="00F567BA" w:rsidP="00D90445">
      <w:pPr>
        <w:rPr>
          <w:sz w:val="4"/>
          <w:szCs w:val="4"/>
        </w:rPr>
      </w:pPr>
    </w:p>
    <w:sectPr w:rsidR="00F567BA" w:rsidRPr="00D90445" w:rsidSect="00281185">
      <w:headerReference w:type="default" r:id="rId7"/>
      <w:headerReference w:type="first" r:id="rId8"/>
      <w:footerReference w:type="first" r:id="rId9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872A" w14:textId="77777777" w:rsidR="00F567BA" w:rsidRDefault="00F567BA">
      <w:r>
        <w:separator/>
      </w:r>
    </w:p>
  </w:endnote>
  <w:endnote w:type="continuationSeparator" w:id="0">
    <w:p w14:paraId="4C3034A7" w14:textId="77777777" w:rsidR="00F567BA" w:rsidRDefault="00F5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65669" w14:textId="63C0CD19" w:rsidR="00AF7E0D" w:rsidRPr="00727539" w:rsidRDefault="00AF7E0D" w:rsidP="00AF7E0D">
    <w:pPr>
      <w:pStyle w:val="a4"/>
      <w:jc w:val="center"/>
      <w:rPr>
        <w:sz w:val="24"/>
        <w:szCs w:val="24"/>
      </w:rPr>
    </w:pPr>
    <w:r w:rsidRPr="00727539">
      <w:rPr>
        <w:rFonts w:ascii="標楷體" w:eastAsia="標楷體" w:hAnsi="標楷體" w:hint="eastAsia"/>
        <w:sz w:val="24"/>
        <w:szCs w:val="24"/>
      </w:rPr>
      <w:t>6－1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9BD4D" w14:textId="77777777" w:rsidR="00F567BA" w:rsidRDefault="00F567BA">
      <w:r>
        <w:separator/>
      </w:r>
    </w:p>
  </w:footnote>
  <w:footnote w:type="continuationSeparator" w:id="0">
    <w:p w14:paraId="7445A91F" w14:textId="77777777" w:rsidR="00F567BA" w:rsidRDefault="00F56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893B" w14:textId="77777777" w:rsidR="00F33645" w:rsidRDefault="00B37242">
    <w:pPr>
      <w:pStyle w:val="a3"/>
      <w:jc w:val="center"/>
    </w:pPr>
    <w:r w:rsidRPr="00B37242">
      <w:rPr>
        <w:rFonts w:ascii="標楷體" w:eastAsia="標楷體" w:hAnsi="標楷體" w:hint="eastAsia"/>
        <w:b/>
        <w:spacing w:val="60"/>
        <w:sz w:val="32"/>
        <w:szCs w:val="32"/>
        <w:u w:val="single"/>
      </w:rPr>
      <w:t>壹</w:t>
    </w:r>
    <w:r w:rsidR="005A610E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B37242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B37242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B37242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D71F" w14:textId="126C25F4" w:rsidR="00F33645" w:rsidRPr="00281185" w:rsidRDefault="00AB396C">
    <w:pPr>
      <w:pStyle w:val="a3"/>
      <w:jc w:val="center"/>
      <w:rPr>
        <w:b/>
        <w:sz w:val="36"/>
        <w:szCs w:val="36"/>
      </w:rPr>
    </w:pPr>
    <w:r w:rsidRPr="00281185">
      <w:rPr>
        <w:rFonts w:ascii="標楷體" w:eastAsia="標楷體" w:hAnsi="標楷體" w:hint="eastAsia"/>
        <w:b/>
        <w:spacing w:val="60"/>
        <w:sz w:val="36"/>
        <w:szCs w:val="36"/>
        <w:u w:val="single"/>
      </w:rPr>
      <w:t>陸</w:t>
    </w:r>
    <w:r w:rsidR="005A610E" w:rsidRPr="00281185"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B37242" w:rsidRPr="00281185">
      <w:rPr>
        <w:rFonts w:ascii="標楷體" w:eastAsia="標楷體" w:hAnsi="標楷體"/>
        <w:b/>
        <w:spacing w:val="60"/>
        <w:sz w:val="36"/>
        <w:szCs w:val="36"/>
        <w:u w:val="single"/>
      </w:rPr>
      <w:t>11</w:t>
    </w:r>
    <w:r w:rsidR="004A6C28">
      <w:rPr>
        <w:rFonts w:ascii="標楷體" w:eastAsia="標楷體" w:hAnsi="標楷體"/>
        <w:b/>
        <w:spacing w:val="60"/>
        <w:sz w:val="36"/>
        <w:szCs w:val="36"/>
        <w:u w:val="single"/>
      </w:rPr>
      <w:t>4</w:t>
    </w:r>
    <w:proofErr w:type="gramEnd"/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B37242" w:rsidRPr="00281185">
      <w:rPr>
        <w:rFonts w:ascii="標楷體" w:eastAsia="標楷體" w:hAnsi="標楷體" w:hint="eastAsia"/>
        <w:b/>
        <w:spacing w:val="60"/>
        <w:sz w:val="36"/>
        <w:szCs w:val="36"/>
        <w:u w:val="single"/>
      </w:rPr>
      <w:t>嘉義市</w:t>
    </w:r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總決算各主管機關歲入來源別科目決算</w:t>
    </w:r>
    <w:proofErr w:type="gramStart"/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審定數綜計</w:t>
    </w:r>
    <w:proofErr w:type="gramEnd"/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BA"/>
    <w:rsid w:val="000A7172"/>
    <w:rsid w:val="000D4F05"/>
    <w:rsid w:val="000F3B45"/>
    <w:rsid w:val="000F5C79"/>
    <w:rsid w:val="001041C0"/>
    <w:rsid w:val="001234DF"/>
    <w:rsid w:val="00143F79"/>
    <w:rsid w:val="00166FAE"/>
    <w:rsid w:val="00196B18"/>
    <w:rsid w:val="001E4134"/>
    <w:rsid w:val="001F7214"/>
    <w:rsid w:val="0022580D"/>
    <w:rsid w:val="00281185"/>
    <w:rsid w:val="002934F7"/>
    <w:rsid w:val="0035475A"/>
    <w:rsid w:val="00397B4B"/>
    <w:rsid w:val="003C6046"/>
    <w:rsid w:val="0047422B"/>
    <w:rsid w:val="00493847"/>
    <w:rsid w:val="004A6C28"/>
    <w:rsid w:val="00536E87"/>
    <w:rsid w:val="005A610E"/>
    <w:rsid w:val="005C3D84"/>
    <w:rsid w:val="005F216F"/>
    <w:rsid w:val="0063085C"/>
    <w:rsid w:val="006F09C1"/>
    <w:rsid w:val="006F7225"/>
    <w:rsid w:val="007079C1"/>
    <w:rsid w:val="00727539"/>
    <w:rsid w:val="00802B0E"/>
    <w:rsid w:val="00805B3D"/>
    <w:rsid w:val="00810A19"/>
    <w:rsid w:val="00834A21"/>
    <w:rsid w:val="0085072B"/>
    <w:rsid w:val="008934E1"/>
    <w:rsid w:val="00980C20"/>
    <w:rsid w:val="009A41D7"/>
    <w:rsid w:val="00A57D0E"/>
    <w:rsid w:val="00AB396C"/>
    <w:rsid w:val="00AD15A7"/>
    <w:rsid w:val="00AF7E0D"/>
    <w:rsid w:val="00B0110D"/>
    <w:rsid w:val="00B23046"/>
    <w:rsid w:val="00B34F2F"/>
    <w:rsid w:val="00B37242"/>
    <w:rsid w:val="00B5403C"/>
    <w:rsid w:val="00B95F6B"/>
    <w:rsid w:val="00BF0E17"/>
    <w:rsid w:val="00C004BF"/>
    <w:rsid w:val="00CE52EB"/>
    <w:rsid w:val="00D17C30"/>
    <w:rsid w:val="00D20547"/>
    <w:rsid w:val="00D7295B"/>
    <w:rsid w:val="00D90445"/>
    <w:rsid w:val="00DA6D4D"/>
    <w:rsid w:val="00DF00FA"/>
    <w:rsid w:val="00E257E8"/>
    <w:rsid w:val="00E932E3"/>
    <w:rsid w:val="00EA6F5D"/>
    <w:rsid w:val="00F33645"/>
    <w:rsid w:val="00F567BA"/>
    <w:rsid w:val="00F64A13"/>
    <w:rsid w:val="00FD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FE346"/>
  <w15:chartTrackingRefBased/>
  <w15:docId w15:val="{C4A764DE-264B-4B0C-88D4-03CB0FF8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C3D8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FzrCl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03E6F-F44F-4704-BD72-E19CC6E0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VFzrCl歲入來源別機關別決算審定數綜計表</Template>
  <TotalTime>58</TotalTime>
  <Pages>1</Pages>
  <Words>274</Words>
  <Characters>792</Characters>
  <Application>Microsoft Office Word</Application>
  <DocSecurity>0</DocSecurity>
  <Lines>6</Lines>
  <Paragraphs>2</Paragraphs>
  <ScaleCrop>false</ScaleCrop>
  <Company>N.A.O.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謝明錡</dc:creator>
  <cp:keywords/>
  <cp:lastModifiedBy>謝明錡</cp:lastModifiedBy>
  <cp:revision>20</cp:revision>
  <cp:lastPrinted>2026-06-02T06:54:00Z</cp:lastPrinted>
  <dcterms:created xsi:type="dcterms:W3CDTF">2025-06-03T06:47:00Z</dcterms:created>
  <dcterms:modified xsi:type="dcterms:W3CDTF">2026-06-05T01:14:00Z</dcterms:modified>
</cp:coreProperties>
</file>