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D5237" w14:textId="7A45C56F" w:rsidR="007F6363" w:rsidRPr="003922B2" w:rsidRDefault="00937ED6" w:rsidP="00517A51">
      <w:pPr>
        <w:pStyle w:val="a3"/>
        <w:jc w:val="center"/>
        <w:rPr>
          <w:rFonts w:ascii="標楷體" w:eastAsia="標楷體" w:hAnsi="標楷體"/>
          <w:b/>
          <w:spacing w:val="60"/>
          <w:sz w:val="32"/>
          <w:szCs w:val="32"/>
          <w:u w:val="single"/>
        </w:rPr>
      </w:pPr>
      <w:r>
        <w:rPr>
          <w:rFonts w:ascii="標楷體" w:eastAsia="標楷體" w:hAnsi="標楷體" w:hint="eastAsia"/>
          <w:b/>
          <w:w w:val="95"/>
          <w:sz w:val="32"/>
          <w:szCs w:val="32"/>
          <w:u w:val="single"/>
        </w:rPr>
        <w:t>貳</w:t>
      </w:r>
      <w:r w:rsidR="00C23209" w:rsidRPr="00E03A00">
        <w:rPr>
          <w:rFonts w:ascii="標楷體" w:eastAsia="標楷體" w:hAnsi="標楷體" w:hint="eastAsia"/>
          <w:b/>
          <w:sz w:val="32"/>
          <w:szCs w:val="32"/>
          <w:u w:val="single"/>
        </w:rPr>
        <w:t>、</w:t>
      </w:r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中華民國</w:t>
      </w:r>
      <w:proofErr w:type="gramStart"/>
      <w:r w:rsidR="008D0D62">
        <w:rPr>
          <w:rFonts w:ascii="標楷體" w:eastAsia="標楷體" w:hAnsi="標楷體"/>
          <w:b/>
          <w:spacing w:val="60"/>
          <w:sz w:val="32"/>
          <w:szCs w:val="32"/>
          <w:u w:val="single"/>
        </w:rPr>
        <w:t>114</w:t>
      </w:r>
      <w:proofErr w:type="gramEnd"/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年度</w:t>
      </w:r>
      <w:r w:rsidR="008D0D62">
        <w:rPr>
          <w:rFonts w:ascii="標楷體" w:eastAsia="標楷體" w:hAnsi="標楷體"/>
          <w:b/>
          <w:spacing w:val="60"/>
          <w:sz w:val="32"/>
          <w:szCs w:val="32"/>
          <w:u w:val="single"/>
        </w:rPr>
        <w:t>嘉義市</w:t>
      </w:r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總決算審定後歲入歲出性質及餘</w:t>
      </w:r>
      <w:proofErr w:type="gramStart"/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絀</w:t>
      </w:r>
      <w:proofErr w:type="gramEnd"/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簡明比較分析表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36"/>
        <w:gridCol w:w="4186"/>
        <w:gridCol w:w="1646"/>
        <w:gridCol w:w="4186"/>
        <w:gridCol w:w="1646"/>
        <w:gridCol w:w="4186"/>
        <w:gridCol w:w="1641"/>
      </w:tblGrid>
      <w:tr w:rsidR="007F6363" w14:paraId="7DF42B1D" w14:textId="77777777" w:rsidTr="00F11F04">
        <w:trPr>
          <w:trHeight w:val="315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37BA56" w14:textId="77777777" w:rsidR="007F6363" w:rsidRDefault="007F6363" w:rsidP="00517A51">
            <w:pPr>
              <w:pStyle w:val="af0"/>
              <w:ind w:rightChars="0" w:right="0"/>
            </w:pPr>
            <w:r>
              <w:rPr>
                <w:rFonts w:hint="eastAsia"/>
              </w:rPr>
              <w:t xml:space="preserve">　</w:t>
            </w:r>
            <w:r w:rsidR="00517A51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單位：新臺幣元</w:t>
            </w:r>
          </w:p>
        </w:tc>
      </w:tr>
      <w:tr w:rsidR="007F6363" w14:paraId="3EBDC4C3" w14:textId="77777777" w:rsidTr="00F11F04">
        <w:trPr>
          <w:trHeight w:val="624"/>
        </w:trPr>
        <w:tc>
          <w:tcPr>
            <w:tcW w:w="99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B26E861" w14:textId="77777777" w:rsidR="007F6363" w:rsidRDefault="007F6363" w:rsidP="00466D60">
            <w:pPr>
              <w:pStyle w:val="af5"/>
              <w:ind w:left="72" w:right="72"/>
            </w:pPr>
            <w:r>
              <w:rPr>
                <w:rFonts w:hint="eastAsia"/>
              </w:rPr>
              <w:t>項目</w:t>
            </w:r>
          </w:p>
        </w:tc>
        <w:tc>
          <w:tcPr>
            <w:tcW w:w="1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99FE" w14:textId="77777777" w:rsidR="007F6363" w:rsidRDefault="006A7A6D" w:rsidP="00466D60">
            <w:pPr>
              <w:pStyle w:val="af5"/>
              <w:ind w:left="72" w:right="72"/>
            </w:pPr>
            <w:r>
              <w:rPr>
                <w:rFonts w:hint="eastAsia"/>
              </w:rPr>
              <w:t>預算數</w:t>
            </w:r>
          </w:p>
        </w:tc>
        <w:tc>
          <w:tcPr>
            <w:tcW w:w="1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98D6D" w14:textId="77777777" w:rsidR="007F6363" w:rsidRDefault="006A7A6D" w:rsidP="00466D60">
            <w:pPr>
              <w:pStyle w:val="af5"/>
              <w:ind w:left="72" w:right="72"/>
            </w:pPr>
            <w:r>
              <w:rPr>
                <w:rFonts w:hint="eastAsia"/>
              </w:rPr>
              <w:t>決算審定數</w:t>
            </w:r>
          </w:p>
        </w:tc>
        <w:tc>
          <w:tcPr>
            <w:tcW w:w="1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B35482" w14:textId="77777777" w:rsidR="007F6363" w:rsidRPr="00C00697" w:rsidRDefault="006A7A6D" w:rsidP="00C00697">
            <w:pPr>
              <w:pStyle w:val="af5"/>
              <w:ind w:leftChars="10" w:left="24" w:rightChars="10" w:right="24"/>
              <w:rPr>
                <w:spacing w:val="-8"/>
              </w:rPr>
            </w:pPr>
            <w:r w:rsidRPr="00C00697">
              <w:rPr>
                <w:rFonts w:hint="eastAsia"/>
                <w:spacing w:val="-8"/>
              </w:rPr>
              <w:t>決算審定數與預算數</w:t>
            </w:r>
            <w:r w:rsidR="007F6363" w:rsidRPr="00C00697">
              <w:rPr>
                <w:rFonts w:hint="eastAsia"/>
                <w:spacing w:val="-8"/>
              </w:rPr>
              <w:t>比較</w:t>
            </w:r>
            <w:r w:rsidR="00BB35AB" w:rsidRPr="00C00697">
              <w:rPr>
                <w:rFonts w:hint="eastAsia"/>
                <w:spacing w:val="-8"/>
              </w:rPr>
              <w:t>增減</w:t>
            </w:r>
          </w:p>
        </w:tc>
      </w:tr>
      <w:tr w:rsidR="007F6363" w14:paraId="3C6EC6CC" w14:textId="77777777" w:rsidTr="00F11F04">
        <w:trPr>
          <w:trHeight w:val="624"/>
        </w:trPr>
        <w:tc>
          <w:tcPr>
            <w:tcW w:w="993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13235E6" w14:textId="77777777" w:rsidR="007F6363" w:rsidRDefault="007F6363" w:rsidP="00466D60">
            <w:pPr>
              <w:pStyle w:val="af5"/>
              <w:ind w:left="72" w:right="72"/>
              <w:rPr>
                <w:rFonts w:eastAsia="華康楷書體W5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A6FDA" w14:textId="77777777" w:rsidR="007F6363" w:rsidRDefault="007F6363" w:rsidP="00466D60">
            <w:pPr>
              <w:pStyle w:val="af5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1D9FC" w14:textId="77777777" w:rsidR="007F6363" w:rsidRPr="00C947B3" w:rsidRDefault="00B663D4" w:rsidP="00466D60">
            <w:pPr>
              <w:pStyle w:val="af5"/>
              <w:ind w:leftChars="-50" w:left="-120" w:rightChars="-50" w:right="-120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％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45F93" w14:textId="77777777" w:rsidR="007F6363" w:rsidRDefault="007F6363" w:rsidP="00466D60">
            <w:pPr>
              <w:pStyle w:val="af5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3921A" w14:textId="77777777" w:rsidR="007F6363" w:rsidRDefault="00B663D4" w:rsidP="00466D60">
            <w:pPr>
              <w:pStyle w:val="af5"/>
              <w:ind w:leftChars="-50" w:left="-120" w:rightChars="-50" w:right="-120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8A120" w14:textId="77777777" w:rsidR="007F6363" w:rsidRDefault="00BB35AB" w:rsidP="00466D60">
            <w:pPr>
              <w:pStyle w:val="af5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6A0C82" w14:textId="77777777" w:rsidR="007F6363" w:rsidRDefault="007F6363" w:rsidP="00466D60">
            <w:pPr>
              <w:pStyle w:val="af5"/>
              <w:ind w:leftChars="0" w:left="0" w:rightChars="0" w:right="0"/>
            </w:pPr>
            <w:r>
              <w:rPr>
                <w:rFonts w:hint="eastAsia"/>
              </w:rPr>
              <w:t>％</w:t>
            </w:r>
          </w:p>
        </w:tc>
      </w:tr>
      <w:tr w:rsidR="008D0D62" w:rsidRPr="003F718D" w14:paraId="2759A213" w14:textId="77777777" w:rsidTr="00F11F04">
        <w:tblPrEx>
          <w:tblBorders>
            <w:insideH w:val="none" w:sz="0" w:space="0" w:color="auto"/>
          </w:tblBorders>
        </w:tblPrEx>
        <w:trPr>
          <w:trHeight w:val="680"/>
        </w:trPr>
        <w:tc>
          <w:tcPr>
            <w:tcW w:w="993" w:type="pct"/>
            <w:vAlign w:val="center"/>
          </w:tcPr>
          <w:p w14:paraId="4594035C" w14:textId="77777777" w:rsidR="008D0D62" w:rsidRPr="003F718D" w:rsidRDefault="008D0D62" w:rsidP="006B204D">
            <w:pPr>
              <w:pStyle w:val="af5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3F718D">
              <w:rPr>
                <w:rFonts w:ascii="標楷體" w:hAnsi="標楷體" w:hint="eastAsia"/>
                <w:b/>
                <w:noProof/>
              </w:rPr>
              <w:t>一、經常門</w:t>
            </w:r>
          </w:p>
        </w:tc>
        <w:tc>
          <w:tcPr>
            <w:tcW w:w="959" w:type="pct"/>
            <w:vAlign w:val="center"/>
          </w:tcPr>
          <w:p w14:paraId="5A51CA5F" w14:textId="77777777" w:rsidR="008D0D62" w:rsidRPr="003F718D" w:rsidRDefault="008D0D62" w:rsidP="006B204D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77" w:type="pct"/>
            <w:vAlign w:val="center"/>
          </w:tcPr>
          <w:p w14:paraId="0ECD8099" w14:textId="77777777" w:rsidR="008D0D62" w:rsidRPr="003F718D" w:rsidRDefault="008D0D62" w:rsidP="006B204D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959" w:type="pct"/>
            <w:vAlign w:val="center"/>
          </w:tcPr>
          <w:p w14:paraId="7CCB1823" w14:textId="77777777" w:rsidR="008D0D62" w:rsidRPr="003F718D" w:rsidRDefault="008D0D62" w:rsidP="006B204D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77" w:type="pct"/>
            <w:vAlign w:val="center"/>
          </w:tcPr>
          <w:p w14:paraId="1669FD84" w14:textId="77777777" w:rsidR="008D0D62" w:rsidRPr="003F718D" w:rsidRDefault="008D0D62" w:rsidP="006B204D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959" w:type="pct"/>
            <w:vAlign w:val="center"/>
          </w:tcPr>
          <w:p w14:paraId="7B2F5BBC" w14:textId="77777777" w:rsidR="008D0D62" w:rsidRPr="003F718D" w:rsidRDefault="008D0D62" w:rsidP="006B204D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77" w:type="pct"/>
            <w:vAlign w:val="center"/>
          </w:tcPr>
          <w:p w14:paraId="62DF30A2" w14:textId="77777777" w:rsidR="008D0D62" w:rsidRPr="003F718D" w:rsidRDefault="008D0D62" w:rsidP="006B204D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</w:tr>
      <w:tr w:rsidR="008D0D62" w:rsidRPr="003F718D" w14:paraId="10303CB6" w14:textId="77777777" w:rsidTr="00F11F04">
        <w:tblPrEx>
          <w:tblBorders>
            <w:insideH w:val="none" w:sz="0" w:space="0" w:color="auto"/>
          </w:tblBorders>
        </w:tblPrEx>
        <w:trPr>
          <w:trHeight w:val="737"/>
        </w:trPr>
        <w:tc>
          <w:tcPr>
            <w:tcW w:w="993" w:type="pct"/>
            <w:vAlign w:val="center"/>
          </w:tcPr>
          <w:p w14:paraId="34AB89F8" w14:textId="01399028" w:rsidR="008D0D62" w:rsidRPr="003F718D" w:rsidRDefault="00E13B73" w:rsidP="006B204D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>
              <w:rPr>
                <w:rFonts w:ascii="標楷體" w:hAnsi="標楷體" w:hint="eastAsia"/>
                <w:b/>
                <w:noProof/>
              </w:rPr>
              <w:t>（</w:t>
            </w:r>
            <w:r w:rsidR="008D0D62" w:rsidRPr="003F718D">
              <w:rPr>
                <w:rFonts w:ascii="標楷體" w:hAnsi="標楷體" w:hint="eastAsia"/>
                <w:b/>
                <w:noProof/>
              </w:rPr>
              <w:t>一</w:t>
            </w:r>
            <w:r>
              <w:rPr>
                <w:rFonts w:ascii="標楷體" w:hAnsi="標楷體" w:hint="eastAsia"/>
                <w:b/>
                <w:noProof/>
              </w:rPr>
              <w:t>）</w:t>
            </w:r>
            <w:r w:rsidR="008D0D62" w:rsidRPr="003F718D">
              <w:rPr>
                <w:rFonts w:ascii="標楷體" w:hAnsi="標楷體" w:hint="eastAsia"/>
                <w:b/>
                <w:noProof/>
              </w:rPr>
              <w:t>歲入</w:t>
            </w:r>
          </w:p>
        </w:tc>
        <w:tc>
          <w:tcPr>
            <w:tcW w:w="959" w:type="pct"/>
            <w:vAlign w:val="center"/>
          </w:tcPr>
          <w:p w14:paraId="33D8CB7B" w14:textId="77777777" w:rsidR="008D0D62" w:rsidRPr="00693520" w:rsidRDefault="008D0D62" w:rsidP="006B204D">
            <w:pPr>
              <w:pStyle w:val="af5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9352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20,409,191,000</w:t>
            </w:r>
          </w:p>
        </w:tc>
        <w:tc>
          <w:tcPr>
            <w:tcW w:w="377" w:type="pct"/>
            <w:vAlign w:val="center"/>
          </w:tcPr>
          <w:p w14:paraId="1F03061A" w14:textId="77777777" w:rsidR="008D0D62" w:rsidRPr="00693520" w:rsidRDefault="008D0D62" w:rsidP="006B204D">
            <w:pPr>
              <w:pStyle w:val="af5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9352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959" w:type="pct"/>
            <w:vAlign w:val="center"/>
          </w:tcPr>
          <w:p w14:paraId="520DD3CF" w14:textId="77777777" w:rsidR="008D0D62" w:rsidRPr="00693520" w:rsidRDefault="008D0D62" w:rsidP="006B204D">
            <w:pPr>
              <w:pStyle w:val="af5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9352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20,454,922,556</w:t>
            </w:r>
          </w:p>
        </w:tc>
        <w:tc>
          <w:tcPr>
            <w:tcW w:w="377" w:type="pct"/>
            <w:vAlign w:val="center"/>
          </w:tcPr>
          <w:p w14:paraId="77838729" w14:textId="77777777" w:rsidR="008D0D62" w:rsidRPr="00693520" w:rsidRDefault="008D0D62" w:rsidP="006B204D">
            <w:pPr>
              <w:pStyle w:val="af5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9352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959" w:type="pct"/>
            <w:vAlign w:val="center"/>
          </w:tcPr>
          <w:p w14:paraId="0BE51D5E" w14:textId="77777777" w:rsidR="008D0D62" w:rsidRPr="00693520" w:rsidRDefault="008D0D62" w:rsidP="006B204D">
            <w:pPr>
              <w:pStyle w:val="af5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9352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45,731,556</w:t>
            </w:r>
          </w:p>
        </w:tc>
        <w:tc>
          <w:tcPr>
            <w:tcW w:w="377" w:type="pct"/>
            <w:vAlign w:val="center"/>
          </w:tcPr>
          <w:p w14:paraId="6FA46128" w14:textId="77777777" w:rsidR="008D0D62" w:rsidRPr="00693520" w:rsidRDefault="008D0D62" w:rsidP="006B204D">
            <w:pPr>
              <w:pStyle w:val="af5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9352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0.22</w:t>
            </w:r>
          </w:p>
        </w:tc>
      </w:tr>
      <w:tr w:rsidR="002570A0" w14:paraId="1A7B788D" w14:textId="77777777" w:rsidTr="00F11F04">
        <w:tblPrEx>
          <w:tblBorders>
            <w:insideH w:val="none" w:sz="0" w:space="0" w:color="auto"/>
          </w:tblBorders>
        </w:tblPrEx>
        <w:trPr>
          <w:trHeight w:val="737"/>
        </w:trPr>
        <w:tc>
          <w:tcPr>
            <w:tcW w:w="993" w:type="pct"/>
            <w:vAlign w:val="center"/>
          </w:tcPr>
          <w:p w14:paraId="2595CB4A" w14:textId="77777777" w:rsidR="002570A0" w:rsidRPr="005A1810" w:rsidRDefault="002570A0" w:rsidP="002570A0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2E5150">
              <w:rPr>
                <w:rFonts w:ascii="標楷體" w:hAnsi="標楷體" w:hint="eastAsia"/>
                <w:noProof/>
              </w:rPr>
              <w:t>1.直接稅收入</w:t>
            </w:r>
          </w:p>
        </w:tc>
        <w:tc>
          <w:tcPr>
            <w:tcW w:w="959" w:type="pct"/>
            <w:vAlign w:val="center"/>
          </w:tcPr>
          <w:p w14:paraId="7EA4A00F" w14:textId="65894EF5" w:rsidR="002570A0" w:rsidRPr="00693520" w:rsidRDefault="002570A0" w:rsidP="002570A0">
            <w:pPr>
              <w:pStyle w:val="af5"/>
              <w:ind w:left="72" w:right="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</w:rPr>
              <w:t>4,285,590,000</w:t>
            </w:r>
          </w:p>
        </w:tc>
        <w:tc>
          <w:tcPr>
            <w:tcW w:w="377" w:type="pct"/>
            <w:vAlign w:val="center"/>
          </w:tcPr>
          <w:p w14:paraId="0C9D58E9" w14:textId="25EF04B9" w:rsidR="002570A0" w:rsidRPr="00693520" w:rsidRDefault="002570A0" w:rsidP="002570A0">
            <w:pPr>
              <w:pStyle w:val="af5"/>
              <w:ind w:leftChars="0" w:left="0" w:rightChars="0" w:right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</w:rPr>
              <w:t>21.00</w:t>
            </w:r>
          </w:p>
        </w:tc>
        <w:tc>
          <w:tcPr>
            <w:tcW w:w="959" w:type="pct"/>
            <w:vAlign w:val="center"/>
          </w:tcPr>
          <w:p w14:paraId="0B68A70F" w14:textId="77777777" w:rsidR="002570A0" w:rsidRPr="00693520" w:rsidRDefault="002570A0" w:rsidP="002570A0">
            <w:pPr>
              <w:pStyle w:val="af5"/>
              <w:ind w:left="72" w:right="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93520">
              <w:rPr>
                <w:rFonts w:ascii="細明體" w:eastAsia="細明體" w:hAnsi="細明體"/>
                <w:noProof/>
                <w:sz w:val="18"/>
                <w:szCs w:val="18"/>
              </w:rPr>
              <w:t>4,784,064,507</w:t>
            </w:r>
          </w:p>
        </w:tc>
        <w:tc>
          <w:tcPr>
            <w:tcW w:w="377" w:type="pct"/>
            <w:vAlign w:val="center"/>
          </w:tcPr>
          <w:p w14:paraId="48DD97B5" w14:textId="77777777" w:rsidR="002570A0" w:rsidRPr="00693520" w:rsidRDefault="002570A0" w:rsidP="002570A0">
            <w:pPr>
              <w:pStyle w:val="af5"/>
              <w:ind w:leftChars="0" w:left="0" w:rightChars="0" w:right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93520">
              <w:rPr>
                <w:rFonts w:ascii="細明體" w:eastAsia="細明體" w:hAnsi="細明體"/>
                <w:noProof/>
                <w:sz w:val="18"/>
                <w:szCs w:val="18"/>
              </w:rPr>
              <w:t>23.39</w:t>
            </w:r>
          </w:p>
        </w:tc>
        <w:tc>
          <w:tcPr>
            <w:tcW w:w="959" w:type="pct"/>
            <w:vAlign w:val="center"/>
          </w:tcPr>
          <w:p w14:paraId="7811C980" w14:textId="5B0B9F00" w:rsidR="002570A0" w:rsidRPr="00693520" w:rsidRDefault="002570A0" w:rsidP="002570A0">
            <w:pPr>
              <w:pStyle w:val="af5"/>
              <w:ind w:left="72" w:right="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</w:rPr>
              <w:t>498,474,507</w:t>
            </w:r>
          </w:p>
        </w:tc>
        <w:tc>
          <w:tcPr>
            <w:tcW w:w="377" w:type="pct"/>
            <w:vAlign w:val="center"/>
          </w:tcPr>
          <w:p w14:paraId="5D6C3008" w14:textId="0AAD3858" w:rsidR="002570A0" w:rsidRPr="00693520" w:rsidRDefault="002570A0" w:rsidP="002570A0">
            <w:pPr>
              <w:pStyle w:val="af5"/>
              <w:ind w:leftChars="0" w:left="0" w:rightChars="0" w:right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</w:rPr>
              <w:t>11.63</w:t>
            </w:r>
          </w:p>
        </w:tc>
      </w:tr>
      <w:tr w:rsidR="002570A0" w14:paraId="720A1BDD" w14:textId="77777777" w:rsidTr="00F11F04">
        <w:tblPrEx>
          <w:tblBorders>
            <w:insideH w:val="none" w:sz="0" w:space="0" w:color="auto"/>
          </w:tblBorders>
        </w:tblPrEx>
        <w:trPr>
          <w:trHeight w:val="737"/>
        </w:trPr>
        <w:tc>
          <w:tcPr>
            <w:tcW w:w="993" w:type="pct"/>
            <w:vAlign w:val="center"/>
          </w:tcPr>
          <w:p w14:paraId="0DCC844E" w14:textId="77777777" w:rsidR="002570A0" w:rsidRPr="005A1810" w:rsidRDefault="002570A0" w:rsidP="002570A0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2E5150">
              <w:rPr>
                <w:rFonts w:ascii="標楷體" w:hAnsi="標楷體" w:hint="eastAsia"/>
                <w:noProof/>
              </w:rPr>
              <w:t>2.間接稅收入</w:t>
            </w:r>
          </w:p>
        </w:tc>
        <w:tc>
          <w:tcPr>
            <w:tcW w:w="959" w:type="pct"/>
            <w:vAlign w:val="center"/>
          </w:tcPr>
          <w:p w14:paraId="79FC57F5" w14:textId="352B97D9" w:rsidR="002570A0" w:rsidRPr="00693520" w:rsidRDefault="002570A0" w:rsidP="002570A0">
            <w:pPr>
              <w:pStyle w:val="af5"/>
              <w:ind w:left="72" w:right="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</w:rPr>
              <w:t>3,604,775,000</w:t>
            </w:r>
          </w:p>
        </w:tc>
        <w:tc>
          <w:tcPr>
            <w:tcW w:w="377" w:type="pct"/>
            <w:vAlign w:val="center"/>
          </w:tcPr>
          <w:p w14:paraId="60C757F9" w14:textId="4C92556F" w:rsidR="002570A0" w:rsidRPr="00693520" w:rsidRDefault="002570A0" w:rsidP="002570A0">
            <w:pPr>
              <w:pStyle w:val="af5"/>
              <w:ind w:leftChars="0" w:left="0" w:rightChars="0" w:right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</w:rPr>
              <w:t>17.66</w:t>
            </w:r>
          </w:p>
        </w:tc>
        <w:tc>
          <w:tcPr>
            <w:tcW w:w="959" w:type="pct"/>
            <w:vAlign w:val="center"/>
          </w:tcPr>
          <w:p w14:paraId="5A86E2F7" w14:textId="77777777" w:rsidR="002570A0" w:rsidRPr="00693520" w:rsidRDefault="002570A0" w:rsidP="002570A0">
            <w:pPr>
              <w:pStyle w:val="af5"/>
              <w:ind w:left="72" w:right="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93520">
              <w:rPr>
                <w:rFonts w:ascii="細明體" w:eastAsia="細明體" w:hAnsi="細明體"/>
                <w:noProof/>
                <w:sz w:val="18"/>
                <w:szCs w:val="18"/>
              </w:rPr>
              <w:t>3,430,986,013</w:t>
            </w:r>
          </w:p>
        </w:tc>
        <w:tc>
          <w:tcPr>
            <w:tcW w:w="377" w:type="pct"/>
            <w:vAlign w:val="center"/>
          </w:tcPr>
          <w:p w14:paraId="03BE1312" w14:textId="77777777" w:rsidR="002570A0" w:rsidRPr="00693520" w:rsidRDefault="002570A0" w:rsidP="002570A0">
            <w:pPr>
              <w:pStyle w:val="af5"/>
              <w:ind w:leftChars="0" w:left="0" w:rightChars="0" w:right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93520">
              <w:rPr>
                <w:rFonts w:ascii="細明體" w:eastAsia="細明體" w:hAnsi="細明體"/>
                <w:noProof/>
                <w:sz w:val="18"/>
                <w:szCs w:val="18"/>
              </w:rPr>
              <w:t>16.77</w:t>
            </w:r>
          </w:p>
        </w:tc>
        <w:tc>
          <w:tcPr>
            <w:tcW w:w="959" w:type="pct"/>
            <w:vAlign w:val="center"/>
          </w:tcPr>
          <w:p w14:paraId="2DEE5E40" w14:textId="0BF7AE98" w:rsidR="002570A0" w:rsidRPr="00693520" w:rsidRDefault="002570A0" w:rsidP="002570A0">
            <w:pPr>
              <w:pStyle w:val="af5"/>
              <w:ind w:left="72" w:right="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</w:rPr>
              <w:t>- 173,788,987</w:t>
            </w:r>
          </w:p>
        </w:tc>
        <w:tc>
          <w:tcPr>
            <w:tcW w:w="377" w:type="pct"/>
            <w:vAlign w:val="center"/>
          </w:tcPr>
          <w:p w14:paraId="2CA28662" w14:textId="561D86C5" w:rsidR="002570A0" w:rsidRPr="00693520" w:rsidRDefault="002570A0" w:rsidP="002570A0">
            <w:pPr>
              <w:pStyle w:val="af5"/>
              <w:ind w:leftChars="0" w:left="0" w:rightChars="0" w:right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</w:rPr>
              <w:t>- 4.82</w:t>
            </w:r>
          </w:p>
        </w:tc>
      </w:tr>
      <w:tr w:rsidR="008D0D62" w14:paraId="14F5A7DF" w14:textId="77777777" w:rsidTr="00F11F04">
        <w:tblPrEx>
          <w:tblBorders>
            <w:insideH w:val="none" w:sz="0" w:space="0" w:color="auto"/>
          </w:tblBorders>
        </w:tblPrEx>
        <w:trPr>
          <w:trHeight w:val="737"/>
        </w:trPr>
        <w:tc>
          <w:tcPr>
            <w:tcW w:w="993" w:type="pct"/>
            <w:vAlign w:val="center"/>
          </w:tcPr>
          <w:p w14:paraId="08DBEB51" w14:textId="77777777" w:rsidR="008D0D62" w:rsidRPr="005A1810" w:rsidRDefault="008D0D62" w:rsidP="006B204D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2E5150">
              <w:rPr>
                <w:rFonts w:ascii="標楷體" w:hAnsi="標楷體" w:hint="eastAsia"/>
                <w:noProof/>
              </w:rPr>
              <w:t>3.賦稅外收入</w:t>
            </w:r>
          </w:p>
        </w:tc>
        <w:tc>
          <w:tcPr>
            <w:tcW w:w="959" w:type="pct"/>
            <w:vAlign w:val="center"/>
          </w:tcPr>
          <w:p w14:paraId="77DF49FB" w14:textId="77777777" w:rsidR="008D0D62" w:rsidRPr="00693520" w:rsidRDefault="008D0D62" w:rsidP="006B204D">
            <w:pPr>
              <w:pStyle w:val="af5"/>
              <w:ind w:left="72" w:right="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93520">
              <w:rPr>
                <w:rFonts w:ascii="細明體" w:eastAsia="細明體" w:hAnsi="細明體"/>
                <w:noProof/>
                <w:sz w:val="18"/>
                <w:szCs w:val="18"/>
              </w:rPr>
              <w:t>12,518,826,000</w:t>
            </w:r>
          </w:p>
        </w:tc>
        <w:tc>
          <w:tcPr>
            <w:tcW w:w="377" w:type="pct"/>
            <w:vAlign w:val="center"/>
          </w:tcPr>
          <w:p w14:paraId="4C260DEE" w14:textId="77777777" w:rsidR="008D0D62" w:rsidRPr="00693520" w:rsidRDefault="008D0D62" w:rsidP="006B204D">
            <w:pPr>
              <w:pStyle w:val="af5"/>
              <w:ind w:leftChars="0" w:left="0" w:rightChars="0" w:right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93520">
              <w:rPr>
                <w:rFonts w:ascii="細明體" w:eastAsia="細明體" w:hAnsi="細明體"/>
                <w:noProof/>
                <w:sz w:val="18"/>
                <w:szCs w:val="18"/>
              </w:rPr>
              <w:t>61.34</w:t>
            </w:r>
          </w:p>
        </w:tc>
        <w:tc>
          <w:tcPr>
            <w:tcW w:w="959" w:type="pct"/>
            <w:vAlign w:val="center"/>
          </w:tcPr>
          <w:p w14:paraId="6AF14517" w14:textId="77777777" w:rsidR="008D0D62" w:rsidRPr="00693520" w:rsidRDefault="008D0D62" w:rsidP="006B204D">
            <w:pPr>
              <w:pStyle w:val="af5"/>
              <w:ind w:left="72" w:right="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93520">
              <w:rPr>
                <w:rFonts w:ascii="細明體" w:eastAsia="細明體" w:hAnsi="細明體"/>
                <w:noProof/>
                <w:sz w:val="18"/>
                <w:szCs w:val="18"/>
              </w:rPr>
              <w:t>12,239,872,036</w:t>
            </w:r>
          </w:p>
        </w:tc>
        <w:tc>
          <w:tcPr>
            <w:tcW w:w="377" w:type="pct"/>
            <w:vAlign w:val="center"/>
          </w:tcPr>
          <w:p w14:paraId="44F47732" w14:textId="77777777" w:rsidR="008D0D62" w:rsidRPr="00693520" w:rsidRDefault="008D0D62" w:rsidP="006B204D">
            <w:pPr>
              <w:pStyle w:val="af5"/>
              <w:ind w:leftChars="0" w:left="0" w:rightChars="0" w:right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93520">
              <w:rPr>
                <w:rFonts w:ascii="細明體" w:eastAsia="細明體" w:hAnsi="細明體"/>
                <w:noProof/>
                <w:sz w:val="18"/>
                <w:szCs w:val="18"/>
              </w:rPr>
              <w:t>59.84</w:t>
            </w:r>
          </w:p>
        </w:tc>
        <w:tc>
          <w:tcPr>
            <w:tcW w:w="959" w:type="pct"/>
            <w:vAlign w:val="center"/>
          </w:tcPr>
          <w:p w14:paraId="718D8C1B" w14:textId="77777777" w:rsidR="008D0D62" w:rsidRPr="00693520" w:rsidRDefault="008D0D62" w:rsidP="006B204D">
            <w:pPr>
              <w:pStyle w:val="af5"/>
              <w:ind w:left="72" w:right="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93520">
              <w:rPr>
                <w:rFonts w:ascii="細明體" w:eastAsia="細明體" w:hAnsi="細明體"/>
                <w:noProof/>
                <w:sz w:val="18"/>
                <w:szCs w:val="18"/>
              </w:rPr>
              <w:t>- 278,953,964</w:t>
            </w:r>
          </w:p>
        </w:tc>
        <w:tc>
          <w:tcPr>
            <w:tcW w:w="377" w:type="pct"/>
            <w:vAlign w:val="center"/>
          </w:tcPr>
          <w:p w14:paraId="5E44EAEE" w14:textId="77777777" w:rsidR="008D0D62" w:rsidRPr="00693520" w:rsidRDefault="008D0D62" w:rsidP="006B204D">
            <w:pPr>
              <w:pStyle w:val="af5"/>
              <w:ind w:leftChars="0" w:left="0" w:rightChars="0" w:right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93520">
              <w:rPr>
                <w:rFonts w:ascii="細明體" w:eastAsia="細明體" w:hAnsi="細明體"/>
                <w:noProof/>
                <w:sz w:val="18"/>
                <w:szCs w:val="18"/>
              </w:rPr>
              <w:t>- 2.23</w:t>
            </w:r>
          </w:p>
        </w:tc>
      </w:tr>
      <w:tr w:rsidR="008D0D62" w:rsidRPr="003F718D" w14:paraId="6C1C5846" w14:textId="77777777" w:rsidTr="00F11F04">
        <w:tblPrEx>
          <w:tblBorders>
            <w:insideH w:val="none" w:sz="0" w:space="0" w:color="auto"/>
          </w:tblBorders>
        </w:tblPrEx>
        <w:trPr>
          <w:trHeight w:val="737"/>
        </w:trPr>
        <w:tc>
          <w:tcPr>
            <w:tcW w:w="993" w:type="pct"/>
            <w:vAlign w:val="center"/>
          </w:tcPr>
          <w:p w14:paraId="2F35CFB5" w14:textId="1DF68AB2" w:rsidR="008D0D62" w:rsidRPr="003F718D" w:rsidRDefault="00E13B73" w:rsidP="006B204D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>
              <w:rPr>
                <w:rFonts w:ascii="標楷體" w:hAnsi="標楷體" w:hint="eastAsia"/>
                <w:b/>
                <w:noProof/>
              </w:rPr>
              <w:t>（</w:t>
            </w:r>
            <w:r w:rsidR="008D0D62" w:rsidRPr="003F718D">
              <w:rPr>
                <w:rFonts w:ascii="標楷體" w:hAnsi="標楷體" w:hint="eastAsia"/>
                <w:b/>
                <w:noProof/>
              </w:rPr>
              <w:t>二</w:t>
            </w:r>
            <w:r>
              <w:rPr>
                <w:rFonts w:ascii="標楷體" w:hAnsi="標楷體" w:hint="eastAsia"/>
                <w:b/>
                <w:noProof/>
              </w:rPr>
              <w:t>）</w:t>
            </w:r>
            <w:r w:rsidR="008D0D62" w:rsidRPr="003F718D">
              <w:rPr>
                <w:rFonts w:ascii="標楷體" w:hAnsi="標楷體" w:hint="eastAsia"/>
                <w:b/>
                <w:noProof/>
              </w:rPr>
              <w:t>歲出</w:t>
            </w:r>
          </w:p>
        </w:tc>
        <w:tc>
          <w:tcPr>
            <w:tcW w:w="959" w:type="pct"/>
            <w:vAlign w:val="center"/>
          </w:tcPr>
          <w:p w14:paraId="3E6E2759" w14:textId="5260845B" w:rsidR="008D0D62" w:rsidRPr="00693520" w:rsidRDefault="008D0D62" w:rsidP="006B204D">
            <w:pPr>
              <w:pStyle w:val="af5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9352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18,</w:t>
            </w:r>
            <w:r w:rsidR="005D620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789</w:t>
            </w:r>
            <w:r w:rsidRPr="0069352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,</w:t>
            </w:r>
            <w:r w:rsidR="005D620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934</w:t>
            </w:r>
            <w:r w:rsidRPr="0069352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,000</w:t>
            </w:r>
          </w:p>
        </w:tc>
        <w:tc>
          <w:tcPr>
            <w:tcW w:w="377" w:type="pct"/>
            <w:vAlign w:val="center"/>
          </w:tcPr>
          <w:p w14:paraId="22E85DF2" w14:textId="77777777" w:rsidR="008D0D62" w:rsidRPr="00693520" w:rsidRDefault="008D0D62" w:rsidP="006B204D">
            <w:pPr>
              <w:pStyle w:val="af5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9352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959" w:type="pct"/>
            <w:vAlign w:val="center"/>
          </w:tcPr>
          <w:p w14:paraId="4768D3DF" w14:textId="77777777" w:rsidR="008D0D62" w:rsidRPr="00693520" w:rsidRDefault="008D0D62" w:rsidP="006B204D">
            <w:pPr>
              <w:pStyle w:val="af5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9352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17,365,793,332</w:t>
            </w:r>
          </w:p>
        </w:tc>
        <w:tc>
          <w:tcPr>
            <w:tcW w:w="377" w:type="pct"/>
            <w:vAlign w:val="center"/>
          </w:tcPr>
          <w:p w14:paraId="1B94EC61" w14:textId="77777777" w:rsidR="008D0D62" w:rsidRPr="00693520" w:rsidRDefault="008D0D62" w:rsidP="006B204D">
            <w:pPr>
              <w:pStyle w:val="af5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9352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959" w:type="pct"/>
            <w:vAlign w:val="center"/>
          </w:tcPr>
          <w:p w14:paraId="3B3CFAF6" w14:textId="2290381B" w:rsidR="008D0D62" w:rsidRPr="00693520" w:rsidRDefault="008D0D62" w:rsidP="006B204D">
            <w:pPr>
              <w:pStyle w:val="af5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9352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- 1,</w:t>
            </w:r>
            <w:r w:rsidR="005D620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424</w:t>
            </w:r>
            <w:r w:rsidRPr="0069352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,</w:t>
            </w:r>
            <w:r w:rsidR="005D620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140</w:t>
            </w:r>
            <w:r w:rsidRPr="0069352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,668</w:t>
            </w:r>
          </w:p>
        </w:tc>
        <w:tc>
          <w:tcPr>
            <w:tcW w:w="377" w:type="pct"/>
            <w:vAlign w:val="center"/>
          </w:tcPr>
          <w:p w14:paraId="2D749246" w14:textId="7632FD9B" w:rsidR="008D0D62" w:rsidRPr="00693520" w:rsidRDefault="008D0D62" w:rsidP="006B204D">
            <w:pPr>
              <w:pStyle w:val="af5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9352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- 7.</w:t>
            </w:r>
            <w:r w:rsidR="005D620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58</w:t>
            </w:r>
          </w:p>
        </w:tc>
      </w:tr>
      <w:tr w:rsidR="008D0D62" w14:paraId="17DD4198" w14:textId="77777777" w:rsidTr="00F11F04">
        <w:tblPrEx>
          <w:tblBorders>
            <w:insideH w:val="none" w:sz="0" w:space="0" w:color="auto"/>
          </w:tblBorders>
        </w:tblPrEx>
        <w:trPr>
          <w:trHeight w:val="737"/>
        </w:trPr>
        <w:tc>
          <w:tcPr>
            <w:tcW w:w="993" w:type="pct"/>
            <w:vAlign w:val="center"/>
          </w:tcPr>
          <w:p w14:paraId="16737543" w14:textId="076CE995" w:rsidR="008D0D62" w:rsidRPr="005A1810" w:rsidRDefault="008D0D62" w:rsidP="006B204D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2E5150">
              <w:rPr>
                <w:rFonts w:ascii="標楷體" w:hAnsi="標楷體" w:hint="eastAsia"/>
                <w:noProof/>
              </w:rPr>
              <w:t>1.一般經常支出</w:t>
            </w:r>
            <w:r w:rsidR="00693520">
              <w:rPr>
                <w:rFonts w:ascii="標楷體" w:hAnsi="標楷體" w:hint="eastAsia"/>
                <w:noProof/>
              </w:rPr>
              <w:t>（註）</w:t>
            </w:r>
          </w:p>
        </w:tc>
        <w:tc>
          <w:tcPr>
            <w:tcW w:w="959" w:type="pct"/>
            <w:vAlign w:val="center"/>
          </w:tcPr>
          <w:p w14:paraId="66663A51" w14:textId="407CD581" w:rsidR="008D0D62" w:rsidRPr="00693520" w:rsidRDefault="008D0D62" w:rsidP="006B204D">
            <w:pPr>
              <w:pStyle w:val="af5"/>
              <w:ind w:left="72" w:right="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93520">
              <w:rPr>
                <w:rFonts w:ascii="細明體" w:eastAsia="細明體" w:hAnsi="細明體"/>
                <w:noProof/>
                <w:sz w:val="18"/>
                <w:szCs w:val="18"/>
              </w:rPr>
              <w:t>18,7</w:t>
            </w:r>
            <w:r w:rsidR="005D6208">
              <w:rPr>
                <w:rFonts w:ascii="細明體" w:eastAsia="細明體" w:hAnsi="細明體" w:hint="eastAsia"/>
                <w:noProof/>
                <w:sz w:val="18"/>
                <w:szCs w:val="18"/>
              </w:rPr>
              <w:t>82</w:t>
            </w:r>
            <w:r w:rsidRPr="00693520">
              <w:rPr>
                <w:rFonts w:ascii="細明體" w:eastAsia="細明體" w:hAnsi="細明體"/>
                <w:noProof/>
                <w:sz w:val="18"/>
                <w:szCs w:val="18"/>
              </w:rPr>
              <w:t>,</w:t>
            </w:r>
            <w:r w:rsidR="005D6208">
              <w:rPr>
                <w:rFonts w:ascii="細明體" w:eastAsia="細明體" w:hAnsi="細明體" w:hint="eastAsia"/>
                <w:noProof/>
                <w:sz w:val="18"/>
                <w:szCs w:val="18"/>
              </w:rPr>
              <w:t>834</w:t>
            </w:r>
            <w:r w:rsidRPr="00693520">
              <w:rPr>
                <w:rFonts w:ascii="細明體" w:eastAsia="細明體" w:hAnsi="細明體"/>
                <w:noProof/>
                <w:sz w:val="18"/>
                <w:szCs w:val="18"/>
              </w:rPr>
              <w:t>,000</w:t>
            </w:r>
          </w:p>
        </w:tc>
        <w:tc>
          <w:tcPr>
            <w:tcW w:w="377" w:type="pct"/>
            <w:vAlign w:val="center"/>
          </w:tcPr>
          <w:p w14:paraId="7AD8315B" w14:textId="20DF7EA1" w:rsidR="008D0D62" w:rsidRPr="00693520" w:rsidRDefault="008D0D62" w:rsidP="006B204D">
            <w:pPr>
              <w:pStyle w:val="af5"/>
              <w:ind w:leftChars="0" w:left="0" w:rightChars="0" w:right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93520">
              <w:rPr>
                <w:rFonts w:ascii="細明體" w:eastAsia="細明體" w:hAnsi="細明體"/>
                <w:noProof/>
                <w:sz w:val="18"/>
                <w:szCs w:val="18"/>
              </w:rPr>
              <w:t>99.</w:t>
            </w:r>
            <w:r w:rsidR="008120C6">
              <w:rPr>
                <w:rFonts w:ascii="細明體" w:eastAsia="細明體" w:hAnsi="細明體" w:hint="eastAsia"/>
                <w:noProof/>
                <w:sz w:val="18"/>
                <w:szCs w:val="18"/>
              </w:rPr>
              <w:t>96</w:t>
            </w:r>
          </w:p>
        </w:tc>
        <w:tc>
          <w:tcPr>
            <w:tcW w:w="959" w:type="pct"/>
            <w:vAlign w:val="center"/>
          </w:tcPr>
          <w:p w14:paraId="52EA5A88" w14:textId="77777777" w:rsidR="008D0D62" w:rsidRPr="00693520" w:rsidRDefault="008D0D62" w:rsidP="006B204D">
            <w:pPr>
              <w:pStyle w:val="af5"/>
              <w:ind w:left="72" w:right="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93520">
              <w:rPr>
                <w:rFonts w:ascii="細明體" w:eastAsia="細明體" w:hAnsi="細明體"/>
                <w:noProof/>
                <w:sz w:val="18"/>
                <w:szCs w:val="18"/>
              </w:rPr>
              <w:t>17,361,285,027</w:t>
            </w:r>
          </w:p>
        </w:tc>
        <w:tc>
          <w:tcPr>
            <w:tcW w:w="377" w:type="pct"/>
            <w:vAlign w:val="center"/>
          </w:tcPr>
          <w:p w14:paraId="039FF198" w14:textId="77777777" w:rsidR="008D0D62" w:rsidRPr="00693520" w:rsidRDefault="008D0D62" w:rsidP="006B204D">
            <w:pPr>
              <w:pStyle w:val="af5"/>
              <w:ind w:leftChars="0" w:left="0" w:rightChars="0" w:right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93520">
              <w:rPr>
                <w:rFonts w:ascii="細明體" w:eastAsia="細明體" w:hAnsi="細明體"/>
                <w:noProof/>
                <w:sz w:val="18"/>
                <w:szCs w:val="18"/>
              </w:rPr>
              <w:t>99.97</w:t>
            </w:r>
          </w:p>
        </w:tc>
        <w:tc>
          <w:tcPr>
            <w:tcW w:w="959" w:type="pct"/>
            <w:vAlign w:val="center"/>
          </w:tcPr>
          <w:p w14:paraId="2A04140F" w14:textId="128C0DF1" w:rsidR="008D0D62" w:rsidRPr="00693520" w:rsidRDefault="008D0D62" w:rsidP="006B204D">
            <w:pPr>
              <w:pStyle w:val="af5"/>
              <w:ind w:left="72" w:right="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93520">
              <w:rPr>
                <w:rFonts w:ascii="細明體" w:eastAsia="細明體" w:hAnsi="細明體"/>
                <w:noProof/>
                <w:sz w:val="18"/>
                <w:szCs w:val="18"/>
              </w:rPr>
              <w:t>- 1,</w:t>
            </w:r>
            <w:r w:rsidR="005D6208">
              <w:rPr>
                <w:rFonts w:ascii="細明體" w:eastAsia="細明體" w:hAnsi="細明體" w:hint="eastAsia"/>
                <w:noProof/>
                <w:sz w:val="18"/>
                <w:szCs w:val="18"/>
              </w:rPr>
              <w:t>421</w:t>
            </w:r>
            <w:r w:rsidRPr="00693520">
              <w:rPr>
                <w:rFonts w:ascii="細明體" w:eastAsia="細明體" w:hAnsi="細明體"/>
                <w:noProof/>
                <w:sz w:val="18"/>
                <w:szCs w:val="18"/>
              </w:rPr>
              <w:t>,</w:t>
            </w:r>
            <w:r w:rsidR="005D6208">
              <w:rPr>
                <w:rFonts w:ascii="細明體" w:eastAsia="細明體" w:hAnsi="細明體" w:hint="eastAsia"/>
                <w:noProof/>
                <w:sz w:val="18"/>
                <w:szCs w:val="18"/>
              </w:rPr>
              <w:t>548</w:t>
            </w:r>
            <w:r w:rsidRPr="00693520">
              <w:rPr>
                <w:rFonts w:ascii="細明體" w:eastAsia="細明體" w:hAnsi="細明體"/>
                <w:noProof/>
                <w:sz w:val="18"/>
                <w:szCs w:val="18"/>
              </w:rPr>
              <w:t>,973</w:t>
            </w:r>
          </w:p>
        </w:tc>
        <w:tc>
          <w:tcPr>
            <w:tcW w:w="377" w:type="pct"/>
            <w:vAlign w:val="center"/>
          </w:tcPr>
          <w:p w14:paraId="798253FE" w14:textId="10F5F90B" w:rsidR="008D0D62" w:rsidRPr="00693520" w:rsidRDefault="008D0D62" w:rsidP="006B204D">
            <w:pPr>
              <w:pStyle w:val="af5"/>
              <w:ind w:leftChars="0" w:left="0" w:rightChars="0" w:right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93520">
              <w:rPr>
                <w:rFonts w:ascii="細明體" w:eastAsia="細明體" w:hAnsi="細明體"/>
                <w:noProof/>
                <w:sz w:val="18"/>
                <w:szCs w:val="18"/>
              </w:rPr>
              <w:t>- 7.</w:t>
            </w:r>
            <w:r w:rsidR="005D6208">
              <w:rPr>
                <w:rFonts w:ascii="細明體" w:eastAsia="細明體" w:hAnsi="細明體" w:hint="eastAsia"/>
                <w:noProof/>
                <w:sz w:val="18"/>
                <w:szCs w:val="18"/>
              </w:rPr>
              <w:t>57</w:t>
            </w:r>
          </w:p>
        </w:tc>
      </w:tr>
      <w:tr w:rsidR="008D0D62" w14:paraId="158020B5" w14:textId="77777777" w:rsidTr="00F11F04">
        <w:tblPrEx>
          <w:tblBorders>
            <w:insideH w:val="none" w:sz="0" w:space="0" w:color="auto"/>
          </w:tblBorders>
        </w:tblPrEx>
        <w:trPr>
          <w:trHeight w:val="737"/>
        </w:trPr>
        <w:tc>
          <w:tcPr>
            <w:tcW w:w="993" w:type="pct"/>
            <w:vAlign w:val="center"/>
          </w:tcPr>
          <w:p w14:paraId="1E2A23AF" w14:textId="77777777" w:rsidR="008D0D62" w:rsidRPr="005A1810" w:rsidRDefault="008D0D62" w:rsidP="006B204D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2E5150">
              <w:rPr>
                <w:rFonts w:ascii="標楷體" w:hAnsi="標楷體" w:hint="eastAsia"/>
                <w:noProof/>
              </w:rPr>
              <w:t>2.債務利息及事務支出</w:t>
            </w:r>
          </w:p>
        </w:tc>
        <w:tc>
          <w:tcPr>
            <w:tcW w:w="959" w:type="pct"/>
            <w:vAlign w:val="center"/>
          </w:tcPr>
          <w:p w14:paraId="51A7C4A5" w14:textId="77777777" w:rsidR="008D0D62" w:rsidRPr="00693520" w:rsidRDefault="008D0D62" w:rsidP="006B204D">
            <w:pPr>
              <w:pStyle w:val="af5"/>
              <w:ind w:left="72" w:right="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93520">
              <w:rPr>
                <w:rFonts w:ascii="細明體" w:eastAsia="細明體" w:hAnsi="細明體"/>
                <w:noProof/>
                <w:sz w:val="18"/>
                <w:szCs w:val="18"/>
              </w:rPr>
              <w:t>7,100,000</w:t>
            </w:r>
          </w:p>
        </w:tc>
        <w:tc>
          <w:tcPr>
            <w:tcW w:w="377" w:type="pct"/>
            <w:vAlign w:val="center"/>
          </w:tcPr>
          <w:p w14:paraId="2C2FC024" w14:textId="77777777" w:rsidR="008D0D62" w:rsidRPr="00693520" w:rsidRDefault="008D0D62" w:rsidP="006B204D">
            <w:pPr>
              <w:pStyle w:val="af5"/>
              <w:ind w:leftChars="0" w:left="0" w:rightChars="0" w:right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93520">
              <w:rPr>
                <w:rFonts w:ascii="細明體" w:eastAsia="細明體" w:hAnsi="細明體"/>
                <w:noProof/>
                <w:sz w:val="18"/>
                <w:szCs w:val="18"/>
              </w:rPr>
              <w:t>0.04</w:t>
            </w:r>
          </w:p>
        </w:tc>
        <w:tc>
          <w:tcPr>
            <w:tcW w:w="959" w:type="pct"/>
            <w:vAlign w:val="center"/>
          </w:tcPr>
          <w:p w14:paraId="3EEAE285" w14:textId="77777777" w:rsidR="008D0D62" w:rsidRPr="00693520" w:rsidRDefault="008D0D62" w:rsidP="006B204D">
            <w:pPr>
              <w:pStyle w:val="af5"/>
              <w:ind w:left="72" w:right="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93520">
              <w:rPr>
                <w:rFonts w:ascii="細明體" w:eastAsia="細明體" w:hAnsi="細明體"/>
                <w:noProof/>
                <w:sz w:val="18"/>
                <w:szCs w:val="18"/>
              </w:rPr>
              <w:t>4,508,305</w:t>
            </w:r>
          </w:p>
        </w:tc>
        <w:tc>
          <w:tcPr>
            <w:tcW w:w="377" w:type="pct"/>
            <w:vAlign w:val="center"/>
          </w:tcPr>
          <w:p w14:paraId="5400E00E" w14:textId="77777777" w:rsidR="008D0D62" w:rsidRPr="00693520" w:rsidRDefault="008D0D62" w:rsidP="006B204D">
            <w:pPr>
              <w:pStyle w:val="af5"/>
              <w:ind w:leftChars="0" w:left="0" w:rightChars="0" w:right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93520">
              <w:rPr>
                <w:rFonts w:ascii="細明體" w:eastAsia="細明體" w:hAnsi="細明體"/>
                <w:noProof/>
                <w:sz w:val="18"/>
                <w:szCs w:val="18"/>
              </w:rPr>
              <w:t>0.03</w:t>
            </w:r>
          </w:p>
        </w:tc>
        <w:tc>
          <w:tcPr>
            <w:tcW w:w="959" w:type="pct"/>
            <w:vAlign w:val="center"/>
          </w:tcPr>
          <w:p w14:paraId="40A06DD3" w14:textId="77777777" w:rsidR="008D0D62" w:rsidRPr="00693520" w:rsidRDefault="008D0D62" w:rsidP="006B204D">
            <w:pPr>
              <w:pStyle w:val="af5"/>
              <w:ind w:left="72" w:right="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93520">
              <w:rPr>
                <w:rFonts w:ascii="細明體" w:eastAsia="細明體" w:hAnsi="細明體"/>
                <w:noProof/>
                <w:sz w:val="18"/>
                <w:szCs w:val="18"/>
              </w:rPr>
              <w:t>- 2,591,695</w:t>
            </w:r>
          </w:p>
        </w:tc>
        <w:tc>
          <w:tcPr>
            <w:tcW w:w="377" w:type="pct"/>
            <w:vAlign w:val="center"/>
          </w:tcPr>
          <w:p w14:paraId="65A21157" w14:textId="77777777" w:rsidR="008D0D62" w:rsidRPr="00693520" w:rsidRDefault="008D0D62" w:rsidP="006B204D">
            <w:pPr>
              <w:pStyle w:val="af5"/>
              <w:ind w:leftChars="0" w:left="0" w:rightChars="0" w:right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93520">
              <w:rPr>
                <w:rFonts w:ascii="細明體" w:eastAsia="細明體" w:hAnsi="細明體"/>
                <w:noProof/>
                <w:sz w:val="18"/>
                <w:szCs w:val="18"/>
              </w:rPr>
              <w:t>- 36.50</w:t>
            </w:r>
          </w:p>
        </w:tc>
      </w:tr>
      <w:tr w:rsidR="008D0D62" w:rsidRPr="003F718D" w14:paraId="038A1580" w14:textId="77777777" w:rsidTr="00F11F04">
        <w:tblPrEx>
          <w:tblBorders>
            <w:insideH w:val="none" w:sz="0" w:space="0" w:color="auto"/>
          </w:tblBorders>
        </w:tblPrEx>
        <w:trPr>
          <w:trHeight w:val="737"/>
        </w:trPr>
        <w:tc>
          <w:tcPr>
            <w:tcW w:w="993" w:type="pct"/>
            <w:vAlign w:val="center"/>
          </w:tcPr>
          <w:p w14:paraId="788606BE" w14:textId="50834748" w:rsidR="008D0D62" w:rsidRPr="003F718D" w:rsidRDefault="00E13B73" w:rsidP="006B204D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>
              <w:rPr>
                <w:rFonts w:ascii="標楷體" w:hAnsi="標楷體" w:hint="eastAsia"/>
                <w:b/>
                <w:noProof/>
              </w:rPr>
              <w:t>（</w:t>
            </w:r>
            <w:r w:rsidR="008D0D62" w:rsidRPr="003F718D">
              <w:rPr>
                <w:rFonts w:ascii="標楷體" w:hAnsi="標楷體" w:hint="eastAsia"/>
                <w:b/>
                <w:noProof/>
              </w:rPr>
              <w:t>三</w:t>
            </w:r>
            <w:r>
              <w:rPr>
                <w:rFonts w:ascii="標楷體" w:hAnsi="標楷體" w:hint="eastAsia"/>
                <w:b/>
                <w:noProof/>
              </w:rPr>
              <w:t>）</w:t>
            </w:r>
            <w:r w:rsidR="008D0D62" w:rsidRPr="003F718D">
              <w:rPr>
                <w:rFonts w:ascii="標楷體" w:hAnsi="標楷體" w:hint="eastAsia"/>
                <w:b/>
                <w:noProof/>
              </w:rPr>
              <w:t>經常門賸餘（差短-）</w:t>
            </w:r>
          </w:p>
        </w:tc>
        <w:tc>
          <w:tcPr>
            <w:tcW w:w="959" w:type="pct"/>
            <w:vAlign w:val="center"/>
          </w:tcPr>
          <w:p w14:paraId="48BD92B2" w14:textId="68AE0F8C" w:rsidR="008D0D62" w:rsidRPr="00693520" w:rsidRDefault="008D0D62" w:rsidP="006B204D">
            <w:pPr>
              <w:pStyle w:val="af5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9352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1,6</w:t>
            </w:r>
            <w:r w:rsidR="005D620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19</w:t>
            </w:r>
            <w:r w:rsidRPr="0069352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,</w:t>
            </w:r>
            <w:r w:rsidR="005D620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257</w:t>
            </w:r>
            <w:r w:rsidRPr="0069352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,000</w:t>
            </w:r>
          </w:p>
        </w:tc>
        <w:tc>
          <w:tcPr>
            <w:tcW w:w="377" w:type="pct"/>
            <w:vAlign w:val="center"/>
          </w:tcPr>
          <w:p w14:paraId="2BB19141" w14:textId="77777777" w:rsidR="008D0D62" w:rsidRPr="00693520" w:rsidRDefault="008D0D62" w:rsidP="006B204D">
            <w:pPr>
              <w:pStyle w:val="af5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9352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59" w:type="pct"/>
            <w:vAlign w:val="center"/>
          </w:tcPr>
          <w:p w14:paraId="561E353E" w14:textId="77777777" w:rsidR="008D0D62" w:rsidRPr="00693520" w:rsidRDefault="008D0D62" w:rsidP="006B204D">
            <w:pPr>
              <w:pStyle w:val="af5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9352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3,089,129,224</w:t>
            </w:r>
          </w:p>
        </w:tc>
        <w:tc>
          <w:tcPr>
            <w:tcW w:w="377" w:type="pct"/>
            <w:vAlign w:val="center"/>
          </w:tcPr>
          <w:p w14:paraId="5FED6210" w14:textId="77777777" w:rsidR="008D0D62" w:rsidRPr="00693520" w:rsidRDefault="008D0D62" w:rsidP="006B204D">
            <w:pPr>
              <w:pStyle w:val="af5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9352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59" w:type="pct"/>
            <w:vAlign w:val="center"/>
          </w:tcPr>
          <w:p w14:paraId="30D7F826" w14:textId="6A688B76" w:rsidR="008D0D62" w:rsidRPr="00693520" w:rsidRDefault="008D0D62" w:rsidP="006B204D">
            <w:pPr>
              <w:pStyle w:val="af5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9352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1,4</w:t>
            </w:r>
            <w:r w:rsidR="005D620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69</w:t>
            </w:r>
            <w:r w:rsidRPr="0069352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,</w:t>
            </w:r>
            <w:r w:rsidR="005D620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872</w:t>
            </w:r>
            <w:r w:rsidRPr="0069352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,224</w:t>
            </w:r>
          </w:p>
        </w:tc>
        <w:tc>
          <w:tcPr>
            <w:tcW w:w="377" w:type="pct"/>
            <w:vAlign w:val="center"/>
          </w:tcPr>
          <w:p w14:paraId="685798B4" w14:textId="25B60A0B" w:rsidR="008D0D62" w:rsidRPr="00693520" w:rsidRDefault="005D6208" w:rsidP="006B204D">
            <w:pPr>
              <w:pStyle w:val="af5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90</w:t>
            </w:r>
            <w:r w:rsidR="008D0D62" w:rsidRPr="0069352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.</w:t>
            </w: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77</w:t>
            </w:r>
          </w:p>
        </w:tc>
      </w:tr>
      <w:tr w:rsidR="008D0D62" w:rsidRPr="003F718D" w14:paraId="378F96D5" w14:textId="77777777" w:rsidTr="00F11F04">
        <w:tblPrEx>
          <w:tblBorders>
            <w:insideH w:val="none" w:sz="0" w:space="0" w:color="auto"/>
          </w:tblBorders>
        </w:tblPrEx>
        <w:trPr>
          <w:trHeight w:val="680"/>
        </w:trPr>
        <w:tc>
          <w:tcPr>
            <w:tcW w:w="993" w:type="pct"/>
            <w:vAlign w:val="center"/>
          </w:tcPr>
          <w:p w14:paraId="63677663" w14:textId="77777777" w:rsidR="008D0D62" w:rsidRPr="003F718D" w:rsidRDefault="008D0D62" w:rsidP="006B204D">
            <w:pPr>
              <w:pStyle w:val="af5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3F718D">
              <w:rPr>
                <w:rFonts w:ascii="標楷體" w:hAnsi="標楷體" w:hint="eastAsia"/>
                <w:b/>
                <w:noProof/>
              </w:rPr>
              <w:t>二、資本門</w:t>
            </w:r>
          </w:p>
        </w:tc>
        <w:tc>
          <w:tcPr>
            <w:tcW w:w="959" w:type="pct"/>
            <w:vAlign w:val="center"/>
          </w:tcPr>
          <w:p w14:paraId="13359839" w14:textId="77777777" w:rsidR="008D0D62" w:rsidRPr="00693520" w:rsidRDefault="008D0D62" w:rsidP="006B204D">
            <w:pPr>
              <w:pStyle w:val="af5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77" w:type="pct"/>
            <w:vAlign w:val="center"/>
          </w:tcPr>
          <w:p w14:paraId="0A1D7789" w14:textId="77777777" w:rsidR="008D0D62" w:rsidRPr="00693520" w:rsidRDefault="008D0D62" w:rsidP="006B204D">
            <w:pPr>
              <w:pStyle w:val="af5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59" w:type="pct"/>
            <w:vAlign w:val="center"/>
          </w:tcPr>
          <w:p w14:paraId="277F786C" w14:textId="77777777" w:rsidR="008D0D62" w:rsidRPr="00693520" w:rsidRDefault="008D0D62" w:rsidP="006B204D">
            <w:pPr>
              <w:pStyle w:val="af5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77" w:type="pct"/>
            <w:vAlign w:val="center"/>
          </w:tcPr>
          <w:p w14:paraId="603B7CCE" w14:textId="77777777" w:rsidR="008D0D62" w:rsidRPr="00693520" w:rsidRDefault="008D0D62" w:rsidP="006B204D">
            <w:pPr>
              <w:pStyle w:val="af5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59" w:type="pct"/>
            <w:vAlign w:val="center"/>
          </w:tcPr>
          <w:p w14:paraId="652FE62A" w14:textId="77777777" w:rsidR="008D0D62" w:rsidRPr="00693520" w:rsidRDefault="008D0D62" w:rsidP="006B204D">
            <w:pPr>
              <w:pStyle w:val="af5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77" w:type="pct"/>
            <w:vAlign w:val="center"/>
          </w:tcPr>
          <w:p w14:paraId="799DD8B5" w14:textId="77777777" w:rsidR="008D0D62" w:rsidRPr="00693520" w:rsidRDefault="008D0D62" w:rsidP="006B204D">
            <w:pPr>
              <w:pStyle w:val="af5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</w:tr>
      <w:tr w:rsidR="008D0D62" w:rsidRPr="003F718D" w14:paraId="194BA201" w14:textId="77777777" w:rsidTr="00F11F04">
        <w:tblPrEx>
          <w:tblBorders>
            <w:insideH w:val="none" w:sz="0" w:space="0" w:color="auto"/>
          </w:tblBorders>
        </w:tblPrEx>
        <w:trPr>
          <w:trHeight w:val="737"/>
        </w:trPr>
        <w:tc>
          <w:tcPr>
            <w:tcW w:w="993" w:type="pct"/>
            <w:vAlign w:val="center"/>
          </w:tcPr>
          <w:p w14:paraId="1A9A459E" w14:textId="0FF9141B" w:rsidR="008D0D62" w:rsidRPr="003F718D" w:rsidRDefault="00E13B73" w:rsidP="006B204D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>
              <w:rPr>
                <w:rFonts w:ascii="標楷體" w:hAnsi="標楷體" w:hint="eastAsia"/>
                <w:b/>
                <w:noProof/>
              </w:rPr>
              <w:t>（</w:t>
            </w:r>
            <w:r w:rsidR="008D0D62" w:rsidRPr="003F718D">
              <w:rPr>
                <w:rFonts w:ascii="標楷體" w:hAnsi="標楷體" w:hint="eastAsia"/>
                <w:b/>
                <w:noProof/>
              </w:rPr>
              <w:t>一</w:t>
            </w:r>
            <w:r>
              <w:rPr>
                <w:rFonts w:ascii="標楷體" w:hAnsi="標楷體" w:hint="eastAsia"/>
                <w:b/>
                <w:noProof/>
              </w:rPr>
              <w:t>）</w:t>
            </w:r>
            <w:r w:rsidR="008D0D62" w:rsidRPr="003F718D">
              <w:rPr>
                <w:rFonts w:ascii="標楷體" w:hAnsi="標楷體" w:hint="eastAsia"/>
                <w:b/>
                <w:noProof/>
              </w:rPr>
              <w:t>歲入</w:t>
            </w:r>
          </w:p>
        </w:tc>
        <w:tc>
          <w:tcPr>
            <w:tcW w:w="959" w:type="pct"/>
            <w:vAlign w:val="center"/>
          </w:tcPr>
          <w:p w14:paraId="2B6D88E1" w14:textId="77777777" w:rsidR="008D0D62" w:rsidRPr="00693520" w:rsidRDefault="008D0D62" w:rsidP="006B204D">
            <w:pPr>
              <w:pStyle w:val="af5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9352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10,000,000</w:t>
            </w:r>
          </w:p>
        </w:tc>
        <w:tc>
          <w:tcPr>
            <w:tcW w:w="377" w:type="pct"/>
            <w:vAlign w:val="center"/>
          </w:tcPr>
          <w:p w14:paraId="2428E859" w14:textId="77777777" w:rsidR="008D0D62" w:rsidRPr="00693520" w:rsidRDefault="008D0D62" w:rsidP="006B204D">
            <w:pPr>
              <w:pStyle w:val="af5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9352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959" w:type="pct"/>
            <w:vAlign w:val="center"/>
          </w:tcPr>
          <w:p w14:paraId="5066522F" w14:textId="77777777" w:rsidR="008D0D62" w:rsidRPr="00693520" w:rsidRDefault="008D0D62" w:rsidP="006B204D">
            <w:pPr>
              <w:pStyle w:val="af5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9352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179,400</w:t>
            </w:r>
          </w:p>
        </w:tc>
        <w:tc>
          <w:tcPr>
            <w:tcW w:w="377" w:type="pct"/>
            <w:vAlign w:val="center"/>
          </w:tcPr>
          <w:p w14:paraId="006BA33B" w14:textId="77777777" w:rsidR="008D0D62" w:rsidRPr="00693520" w:rsidRDefault="008D0D62" w:rsidP="006B204D">
            <w:pPr>
              <w:pStyle w:val="af5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9352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959" w:type="pct"/>
            <w:vAlign w:val="center"/>
          </w:tcPr>
          <w:p w14:paraId="3C61ACDB" w14:textId="77777777" w:rsidR="008D0D62" w:rsidRPr="00693520" w:rsidRDefault="008D0D62" w:rsidP="006B204D">
            <w:pPr>
              <w:pStyle w:val="af5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9352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- 9,820,600</w:t>
            </w:r>
          </w:p>
        </w:tc>
        <w:tc>
          <w:tcPr>
            <w:tcW w:w="377" w:type="pct"/>
            <w:vAlign w:val="center"/>
          </w:tcPr>
          <w:p w14:paraId="0A311DA9" w14:textId="77777777" w:rsidR="008D0D62" w:rsidRPr="00693520" w:rsidRDefault="008D0D62" w:rsidP="006B204D">
            <w:pPr>
              <w:pStyle w:val="af5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9352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- 98.21</w:t>
            </w:r>
          </w:p>
        </w:tc>
      </w:tr>
      <w:tr w:rsidR="008D0D62" w14:paraId="328E517C" w14:textId="77777777" w:rsidTr="00F11F04">
        <w:tblPrEx>
          <w:tblBorders>
            <w:insideH w:val="none" w:sz="0" w:space="0" w:color="auto"/>
          </w:tblBorders>
        </w:tblPrEx>
        <w:trPr>
          <w:trHeight w:val="737"/>
        </w:trPr>
        <w:tc>
          <w:tcPr>
            <w:tcW w:w="993" w:type="pct"/>
            <w:vAlign w:val="center"/>
          </w:tcPr>
          <w:p w14:paraId="0592D064" w14:textId="56354A7B" w:rsidR="008D0D62" w:rsidRPr="005A1810" w:rsidRDefault="008D0D62" w:rsidP="006B204D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2E5150">
              <w:rPr>
                <w:rFonts w:ascii="標楷體" w:hAnsi="標楷體" w:hint="eastAsia"/>
                <w:noProof/>
              </w:rPr>
              <w:t>減少資產</w:t>
            </w:r>
          </w:p>
        </w:tc>
        <w:tc>
          <w:tcPr>
            <w:tcW w:w="959" w:type="pct"/>
            <w:vAlign w:val="center"/>
          </w:tcPr>
          <w:p w14:paraId="6C513F80" w14:textId="77777777" w:rsidR="008D0D62" w:rsidRPr="00693520" w:rsidRDefault="008D0D62" w:rsidP="006B204D">
            <w:pPr>
              <w:pStyle w:val="af5"/>
              <w:ind w:left="72" w:right="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93520">
              <w:rPr>
                <w:rFonts w:ascii="細明體" w:eastAsia="細明體" w:hAnsi="細明體"/>
                <w:noProof/>
                <w:sz w:val="18"/>
                <w:szCs w:val="18"/>
              </w:rPr>
              <w:t>10,000,000</w:t>
            </w:r>
          </w:p>
        </w:tc>
        <w:tc>
          <w:tcPr>
            <w:tcW w:w="377" w:type="pct"/>
            <w:vAlign w:val="center"/>
          </w:tcPr>
          <w:p w14:paraId="03FE1407" w14:textId="77777777" w:rsidR="008D0D62" w:rsidRPr="00693520" w:rsidRDefault="008D0D62" w:rsidP="006B204D">
            <w:pPr>
              <w:pStyle w:val="af5"/>
              <w:ind w:leftChars="0" w:left="0" w:rightChars="0" w:right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93520">
              <w:rPr>
                <w:rFonts w:ascii="細明體" w:eastAsia="細明體" w:hAnsi="細明體"/>
                <w:noProof/>
                <w:sz w:val="18"/>
                <w:szCs w:val="18"/>
              </w:rPr>
              <w:t>100.00</w:t>
            </w:r>
          </w:p>
        </w:tc>
        <w:tc>
          <w:tcPr>
            <w:tcW w:w="959" w:type="pct"/>
            <w:vAlign w:val="center"/>
          </w:tcPr>
          <w:p w14:paraId="45531434" w14:textId="77777777" w:rsidR="008D0D62" w:rsidRPr="00693520" w:rsidRDefault="008D0D62" w:rsidP="006B204D">
            <w:pPr>
              <w:pStyle w:val="af5"/>
              <w:ind w:left="72" w:right="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93520">
              <w:rPr>
                <w:rFonts w:ascii="細明體" w:eastAsia="細明體" w:hAnsi="細明體"/>
                <w:noProof/>
                <w:sz w:val="18"/>
                <w:szCs w:val="18"/>
              </w:rPr>
              <w:t>179,400</w:t>
            </w:r>
          </w:p>
        </w:tc>
        <w:tc>
          <w:tcPr>
            <w:tcW w:w="377" w:type="pct"/>
            <w:vAlign w:val="center"/>
          </w:tcPr>
          <w:p w14:paraId="1F3AE98E" w14:textId="77777777" w:rsidR="008D0D62" w:rsidRPr="00693520" w:rsidRDefault="008D0D62" w:rsidP="006B204D">
            <w:pPr>
              <w:pStyle w:val="af5"/>
              <w:ind w:leftChars="0" w:left="0" w:rightChars="0" w:right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93520">
              <w:rPr>
                <w:rFonts w:ascii="細明體" w:eastAsia="細明體" w:hAnsi="細明體"/>
                <w:noProof/>
                <w:sz w:val="18"/>
                <w:szCs w:val="18"/>
              </w:rPr>
              <w:t>100.00</w:t>
            </w:r>
          </w:p>
        </w:tc>
        <w:tc>
          <w:tcPr>
            <w:tcW w:w="959" w:type="pct"/>
            <w:vAlign w:val="center"/>
          </w:tcPr>
          <w:p w14:paraId="321EBE2F" w14:textId="77777777" w:rsidR="008D0D62" w:rsidRPr="00693520" w:rsidRDefault="008D0D62" w:rsidP="006B204D">
            <w:pPr>
              <w:pStyle w:val="af5"/>
              <w:ind w:left="72" w:right="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93520">
              <w:rPr>
                <w:rFonts w:ascii="細明體" w:eastAsia="細明體" w:hAnsi="細明體"/>
                <w:noProof/>
                <w:sz w:val="18"/>
                <w:szCs w:val="18"/>
              </w:rPr>
              <w:t>- 9,820,600</w:t>
            </w:r>
          </w:p>
        </w:tc>
        <w:tc>
          <w:tcPr>
            <w:tcW w:w="377" w:type="pct"/>
            <w:vAlign w:val="center"/>
          </w:tcPr>
          <w:p w14:paraId="6072E37E" w14:textId="77777777" w:rsidR="008D0D62" w:rsidRPr="00693520" w:rsidRDefault="008D0D62" w:rsidP="006B204D">
            <w:pPr>
              <w:pStyle w:val="af5"/>
              <w:ind w:leftChars="0" w:left="0" w:rightChars="0" w:right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93520">
              <w:rPr>
                <w:rFonts w:ascii="細明體" w:eastAsia="細明體" w:hAnsi="細明體"/>
                <w:noProof/>
                <w:sz w:val="18"/>
                <w:szCs w:val="18"/>
              </w:rPr>
              <w:t>- 98.21</w:t>
            </w:r>
          </w:p>
        </w:tc>
      </w:tr>
      <w:tr w:rsidR="008D0D62" w:rsidRPr="003F718D" w14:paraId="5967AC85" w14:textId="77777777" w:rsidTr="00F11F04">
        <w:tblPrEx>
          <w:tblBorders>
            <w:insideH w:val="none" w:sz="0" w:space="0" w:color="auto"/>
          </w:tblBorders>
        </w:tblPrEx>
        <w:trPr>
          <w:trHeight w:val="737"/>
        </w:trPr>
        <w:tc>
          <w:tcPr>
            <w:tcW w:w="993" w:type="pct"/>
            <w:vAlign w:val="center"/>
          </w:tcPr>
          <w:p w14:paraId="18D65735" w14:textId="460CE281" w:rsidR="008D0D62" w:rsidRPr="003F718D" w:rsidRDefault="00E13B73" w:rsidP="006B204D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>
              <w:rPr>
                <w:rFonts w:ascii="標楷體" w:hAnsi="標楷體" w:hint="eastAsia"/>
                <w:b/>
                <w:noProof/>
              </w:rPr>
              <w:t>（</w:t>
            </w:r>
            <w:r w:rsidR="008D0D62" w:rsidRPr="003F718D">
              <w:rPr>
                <w:rFonts w:ascii="標楷體" w:hAnsi="標楷體" w:hint="eastAsia"/>
                <w:b/>
                <w:noProof/>
              </w:rPr>
              <w:t>二</w:t>
            </w:r>
            <w:r>
              <w:rPr>
                <w:rFonts w:ascii="標楷體" w:hAnsi="標楷體" w:hint="eastAsia"/>
                <w:b/>
                <w:noProof/>
              </w:rPr>
              <w:t>）</w:t>
            </w:r>
            <w:r w:rsidR="008D0D62" w:rsidRPr="003F718D">
              <w:rPr>
                <w:rFonts w:ascii="標楷體" w:hAnsi="標楷體" w:hint="eastAsia"/>
                <w:b/>
                <w:noProof/>
              </w:rPr>
              <w:t>歲出</w:t>
            </w:r>
          </w:p>
        </w:tc>
        <w:tc>
          <w:tcPr>
            <w:tcW w:w="959" w:type="pct"/>
            <w:vAlign w:val="center"/>
          </w:tcPr>
          <w:p w14:paraId="71DC52C2" w14:textId="5D8DEB48" w:rsidR="008D0D62" w:rsidRPr="00693520" w:rsidRDefault="008D0D62" w:rsidP="006B204D">
            <w:pPr>
              <w:pStyle w:val="af5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9352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</w:t>
            </w:r>
            <w:r w:rsidR="005D620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560</w:t>
            </w:r>
            <w:r w:rsidRPr="0069352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,</w:t>
            </w:r>
            <w:r w:rsidR="005D620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383</w:t>
            </w:r>
            <w:r w:rsidRPr="0069352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,000</w:t>
            </w:r>
          </w:p>
        </w:tc>
        <w:tc>
          <w:tcPr>
            <w:tcW w:w="377" w:type="pct"/>
            <w:vAlign w:val="center"/>
          </w:tcPr>
          <w:p w14:paraId="2C5FD9C2" w14:textId="77777777" w:rsidR="008D0D62" w:rsidRPr="00693520" w:rsidRDefault="008D0D62" w:rsidP="006B204D">
            <w:pPr>
              <w:pStyle w:val="af5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9352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959" w:type="pct"/>
            <w:vAlign w:val="center"/>
          </w:tcPr>
          <w:p w14:paraId="7431B5EC" w14:textId="77777777" w:rsidR="008D0D62" w:rsidRPr="00693520" w:rsidRDefault="008D0D62" w:rsidP="006B204D">
            <w:pPr>
              <w:pStyle w:val="af5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9352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4,184,965,785</w:t>
            </w:r>
          </w:p>
        </w:tc>
        <w:tc>
          <w:tcPr>
            <w:tcW w:w="377" w:type="pct"/>
            <w:vAlign w:val="center"/>
          </w:tcPr>
          <w:p w14:paraId="321D25C2" w14:textId="77777777" w:rsidR="008D0D62" w:rsidRPr="00693520" w:rsidRDefault="008D0D62" w:rsidP="006B204D">
            <w:pPr>
              <w:pStyle w:val="af5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9352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959" w:type="pct"/>
            <w:vAlign w:val="center"/>
          </w:tcPr>
          <w:p w14:paraId="233E433E" w14:textId="371D6160" w:rsidR="008D0D62" w:rsidRPr="00693520" w:rsidRDefault="008D0D62" w:rsidP="006B204D">
            <w:pPr>
              <w:pStyle w:val="af5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9352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 xml:space="preserve">- </w:t>
            </w:r>
            <w:r w:rsidR="005D620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375</w:t>
            </w:r>
            <w:r w:rsidRPr="0069352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,</w:t>
            </w:r>
            <w:r w:rsidR="005D620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417</w:t>
            </w:r>
            <w:r w:rsidRPr="0069352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,</w:t>
            </w:r>
            <w:r w:rsidR="00E47E8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215</w:t>
            </w:r>
          </w:p>
        </w:tc>
        <w:tc>
          <w:tcPr>
            <w:tcW w:w="377" w:type="pct"/>
            <w:vAlign w:val="center"/>
          </w:tcPr>
          <w:p w14:paraId="26A66B1B" w14:textId="4C4A3F6E" w:rsidR="008D0D62" w:rsidRPr="00693520" w:rsidRDefault="008D0D62" w:rsidP="006B204D">
            <w:pPr>
              <w:pStyle w:val="af5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9352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 xml:space="preserve">- </w:t>
            </w:r>
            <w:r w:rsidR="00E47E8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8</w:t>
            </w:r>
            <w:r w:rsidRPr="0069352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.</w:t>
            </w:r>
            <w:r w:rsidR="00E47E8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23</w:t>
            </w:r>
          </w:p>
        </w:tc>
      </w:tr>
      <w:tr w:rsidR="008D0D62" w14:paraId="3FC339B9" w14:textId="77777777" w:rsidTr="00F11F04">
        <w:tblPrEx>
          <w:tblBorders>
            <w:insideH w:val="none" w:sz="0" w:space="0" w:color="auto"/>
          </w:tblBorders>
        </w:tblPrEx>
        <w:trPr>
          <w:trHeight w:val="737"/>
        </w:trPr>
        <w:tc>
          <w:tcPr>
            <w:tcW w:w="993" w:type="pct"/>
            <w:vAlign w:val="center"/>
          </w:tcPr>
          <w:p w14:paraId="79524F9E" w14:textId="3E443E69" w:rsidR="008D0D62" w:rsidRPr="005A1810" w:rsidRDefault="008D0D62" w:rsidP="006B204D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2E5150">
              <w:rPr>
                <w:rFonts w:ascii="標楷體" w:hAnsi="標楷體" w:hint="eastAsia"/>
                <w:noProof/>
              </w:rPr>
              <w:t>增置或擴充改良資產</w:t>
            </w:r>
            <w:r w:rsidR="00693520">
              <w:rPr>
                <w:rFonts w:ascii="標楷體" w:hAnsi="標楷體" w:hint="eastAsia"/>
                <w:noProof/>
              </w:rPr>
              <w:t>（註）</w:t>
            </w:r>
          </w:p>
        </w:tc>
        <w:tc>
          <w:tcPr>
            <w:tcW w:w="959" w:type="pct"/>
            <w:vAlign w:val="center"/>
          </w:tcPr>
          <w:p w14:paraId="65C5506A" w14:textId="42C50D73" w:rsidR="008D0D62" w:rsidRPr="00693520" w:rsidRDefault="008D0D62" w:rsidP="006B204D">
            <w:pPr>
              <w:pStyle w:val="af5"/>
              <w:ind w:left="72" w:right="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93520">
              <w:rPr>
                <w:rFonts w:ascii="細明體" w:eastAsia="細明體" w:hAnsi="細明體"/>
                <w:noProof/>
                <w:sz w:val="18"/>
                <w:szCs w:val="18"/>
              </w:rPr>
              <w:t>4,</w:t>
            </w:r>
            <w:r w:rsidR="005D6208">
              <w:rPr>
                <w:rFonts w:ascii="細明體" w:eastAsia="細明體" w:hAnsi="細明體" w:hint="eastAsia"/>
                <w:noProof/>
                <w:sz w:val="18"/>
                <w:szCs w:val="18"/>
              </w:rPr>
              <w:t>560</w:t>
            </w:r>
            <w:r w:rsidRPr="00693520">
              <w:rPr>
                <w:rFonts w:ascii="細明體" w:eastAsia="細明體" w:hAnsi="細明體"/>
                <w:noProof/>
                <w:sz w:val="18"/>
                <w:szCs w:val="18"/>
              </w:rPr>
              <w:t>,</w:t>
            </w:r>
            <w:r w:rsidR="005D6208">
              <w:rPr>
                <w:rFonts w:ascii="細明體" w:eastAsia="細明體" w:hAnsi="細明體" w:hint="eastAsia"/>
                <w:noProof/>
                <w:sz w:val="18"/>
                <w:szCs w:val="18"/>
              </w:rPr>
              <w:t>383</w:t>
            </w:r>
            <w:r w:rsidRPr="00693520">
              <w:rPr>
                <w:rFonts w:ascii="細明體" w:eastAsia="細明體" w:hAnsi="細明體"/>
                <w:noProof/>
                <w:sz w:val="18"/>
                <w:szCs w:val="18"/>
              </w:rPr>
              <w:t>,000</w:t>
            </w:r>
          </w:p>
        </w:tc>
        <w:tc>
          <w:tcPr>
            <w:tcW w:w="377" w:type="pct"/>
            <w:vAlign w:val="center"/>
          </w:tcPr>
          <w:p w14:paraId="5DAAE1A0" w14:textId="778A5F53" w:rsidR="008D0D62" w:rsidRPr="00693520" w:rsidRDefault="008D0D62" w:rsidP="006B204D">
            <w:pPr>
              <w:pStyle w:val="af5"/>
              <w:ind w:leftChars="0" w:left="0" w:rightChars="0" w:right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93520">
              <w:rPr>
                <w:rFonts w:ascii="細明體" w:eastAsia="細明體" w:hAnsi="細明體"/>
                <w:noProof/>
                <w:sz w:val="18"/>
                <w:szCs w:val="18"/>
              </w:rPr>
              <w:t>10</w:t>
            </w:r>
            <w:r w:rsidR="002570A0">
              <w:rPr>
                <w:rFonts w:ascii="細明體" w:eastAsia="細明體" w:hAnsi="細明體"/>
                <w:noProof/>
                <w:sz w:val="18"/>
                <w:szCs w:val="18"/>
              </w:rPr>
              <w:t>0</w:t>
            </w:r>
            <w:r w:rsidRPr="00693520">
              <w:rPr>
                <w:rFonts w:ascii="細明體" w:eastAsia="細明體" w:hAnsi="細明體"/>
                <w:noProof/>
                <w:sz w:val="18"/>
                <w:szCs w:val="18"/>
              </w:rPr>
              <w:t>.</w:t>
            </w:r>
            <w:r w:rsidR="002570A0">
              <w:rPr>
                <w:rFonts w:ascii="細明體" w:eastAsia="細明體" w:hAnsi="細明體"/>
                <w:noProof/>
                <w:sz w:val="18"/>
                <w:szCs w:val="18"/>
              </w:rPr>
              <w:t>00</w:t>
            </w:r>
          </w:p>
        </w:tc>
        <w:tc>
          <w:tcPr>
            <w:tcW w:w="959" w:type="pct"/>
            <w:vAlign w:val="center"/>
          </w:tcPr>
          <w:p w14:paraId="7F9E9F46" w14:textId="77777777" w:rsidR="008D0D62" w:rsidRPr="00693520" w:rsidRDefault="008D0D62" w:rsidP="006B204D">
            <w:pPr>
              <w:pStyle w:val="af5"/>
              <w:ind w:left="72" w:right="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93520">
              <w:rPr>
                <w:rFonts w:ascii="細明體" w:eastAsia="細明體" w:hAnsi="細明體"/>
                <w:noProof/>
                <w:sz w:val="18"/>
                <w:szCs w:val="18"/>
              </w:rPr>
              <w:t>4,184,965,785</w:t>
            </w:r>
          </w:p>
        </w:tc>
        <w:tc>
          <w:tcPr>
            <w:tcW w:w="377" w:type="pct"/>
            <w:vAlign w:val="center"/>
          </w:tcPr>
          <w:p w14:paraId="03512CB5" w14:textId="77777777" w:rsidR="008D0D62" w:rsidRPr="00693520" w:rsidRDefault="008D0D62" w:rsidP="006B204D">
            <w:pPr>
              <w:pStyle w:val="af5"/>
              <w:ind w:leftChars="0" w:left="0" w:rightChars="0" w:right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93520">
              <w:rPr>
                <w:rFonts w:ascii="細明體" w:eastAsia="細明體" w:hAnsi="細明體"/>
                <w:noProof/>
                <w:sz w:val="18"/>
                <w:szCs w:val="18"/>
              </w:rPr>
              <w:t>100.00</w:t>
            </w:r>
          </w:p>
        </w:tc>
        <w:tc>
          <w:tcPr>
            <w:tcW w:w="959" w:type="pct"/>
            <w:vAlign w:val="center"/>
          </w:tcPr>
          <w:p w14:paraId="5C2CBAFF" w14:textId="2D752F74" w:rsidR="008D0D62" w:rsidRPr="00693520" w:rsidRDefault="008D0D62" w:rsidP="006B204D">
            <w:pPr>
              <w:pStyle w:val="af5"/>
              <w:ind w:left="72" w:right="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93520">
              <w:rPr>
                <w:rFonts w:ascii="細明體" w:eastAsia="細明體" w:hAnsi="細明體"/>
                <w:noProof/>
                <w:sz w:val="18"/>
                <w:szCs w:val="18"/>
              </w:rPr>
              <w:t xml:space="preserve">- </w:t>
            </w:r>
            <w:r w:rsidR="00E47E8B">
              <w:rPr>
                <w:rFonts w:ascii="細明體" w:eastAsia="細明體" w:hAnsi="細明體" w:hint="eastAsia"/>
                <w:noProof/>
                <w:sz w:val="18"/>
                <w:szCs w:val="18"/>
              </w:rPr>
              <w:t>375</w:t>
            </w:r>
            <w:r w:rsidRPr="00693520">
              <w:rPr>
                <w:rFonts w:ascii="細明體" w:eastAsia="細明體" w:hAnsi="細明體"/>
                <w:noProof/>
                <w:sz w:val="18"/>
                <w:szCs w:val="18"/>
              </w:rPr>
              <w:t>,4</w:t>
            </w:r>
            <w:r w:rsidR="00E47E8B">
              <w:rPr>
                <w:rFonts w:ascii="細明體" w:eastAsia="細明體" w:hAnsi="細明體" w:hint="eastAsia"/>
                <w:noProof/>
                <w:sz w:val="18"/>
                <w:szCs w:val="18"/>
              </w:rPr>
              <w:t>17</w:t>
            </w:r>
            <w:r w:rsidRPr="00693520">
              <w:rPr>
                <w:rFonts w:ascii="細明體" w:eastAsia="細明體" w:hAnsi="細明體"/>
                <w:noProof/>
                <w:sz w:val="18"/>
                <w:szCs w:val="18"/>
              </w:rPr>
              <w:t>,215</w:t>
            </w:r>
          </w:p>
        </w:tc>
        <w:tc>
          <w:tcPr>
            <w:tcW w:w="377" w:type="pct"/>
            <w:vAlign w:val="center"/>
          </w:tcPr>
          <w:p w14:paraId="3B0EBF07" w14:textId="2FD56576" w:rsidR="008D0D62" w:rsidRPr="00693520" w:rsidRDefault="008D0D62" w:rsidP="006B204D">
            <w:pPr>
              <w:pStyle w:val="af5"/>
              <w:ind w:leftChars="0" w:left="0" w:rightChars="0" w:right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93520">
              <w:rPr>
                <w:rFonts w:ascii="細明體" w:eastAsia="細明體" w:hAnsi="細明體"/>
                <w:noProof/>
                <w:sz w:val="18"/>
                <w:szCs w:val="18"/>
              </w:rPr>
              <w:t xml:space="preserve">- </w:t>
            </w:r>
            <w:r w:rsidR="00E47E8B">
              <w:rPr>
                <w:rFonts w:ascii="細明體" w:eastAsia="細明體" w:hAnsi="細明體" w:hint="eastAsia"/>
                <w:noProof/>
                <w:sz w:val="18"/>
                <w:szCs w:val="18"/>
              </w:rPr>
              <w:t>8</w:t>
            </w:r>
            <w:r w:rsidRPr="00693520">
              <w:rPr>
                <w:rFonts w:ascii="細明體" w:eastAsia="細明體" w:hAnsi="細明體"/>
                <w:noProof/>
                <w:sz w:val="18"/>
                <w:szCs w:val="18"/>
              </w:rPr>
              <w:t>.</w:t>
            </w:r>
            <w:r w:rsidR="00E47E8B">
              <w:rPr>
                <w:rFonts w:ascii="細明體" w:eastAsia="細明體" w:hAnsi="細明體" w:hint="eastAsia"/>
                <w:noProof/>
                <w:sz w:val="18"/>
                <w:szCs w:val="18"/>
              </w:rPr>
              <w:t>23</w:t>
            </w:r>
          </w:p>
        </w:tc>
      </w:tr>
      <w:tr w:rsidR="008D0D62" w:rsidRPr="003F718D" w14:paraId="1DBD27C1" w14:textId="77777777" w:rsidTr="00F11F04">
        <w:tblPrEx>
          <w:tblBorders>
            <w:insideH w:val="none" w:sz="0" w:space="0" w:color="auto"/>
          </w:tblBorders>
        </w:tblPrEx>
        <w:trPr>
          <w:trHeight w:val="737"/>
        </w:trPr>
        <w:tc>
          <w:tcPr>
            <w:tcW w:w="993" w:type="pct"/>
            <w:vAlign w:val="center"/>
          </w:tcPr>
          <w:p w14:paraId="1829A620" w14:textId="5C0BC56D" w:rsidR="008D0D62" w:rsidRPr="003F718D" w:rsidRDefault="00E13B73" w:rsidP="006B204D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>
              <w:rPr>
                <w:rFonts w:ascii="標楷體" w:hAnsi="標楷體" w:hint="eastAsia"/>
                <w:b/>
                <w:noProof/>
              </w:rPr>
              <w:t>（</w:t>
            </w:r>
            <w:r w:rsidR="008D0D62" w:rsidRPr="003F718D">
              <w:rPr>
                <w:rFonts w:ascii="標楷體" w:hAnsi="標楷體" w:hint="eastAsia"/>
                <w:b/>
                <w:noProof/>
              </w:rPr>
              <w:t>三</w:t>
            </w:r>
            <w:r>
              <w:rPr>
                <w:rFonts w:ascii="標楷體" w:hAnsi="標楷體" w:hint="eastAsia"/>
                <w:b/>
                <w:noProof/>
              </w:rPr>
              <w:t>）</w:t>
            </w:r>
            <w:r w:rsidR="008D0D62" w:rsidRPr="003F718D">
              <w:rPr>
                <w:rFonts w:ascii="標楷體" w:hAnsi="標楷體" w:hint="eastAsia"/>
                <w:b/>
                <w:noProof/>
              </w:rPr>
              <w:t>資本門賸餘（差短-）</w:t>
            </w:r>
          </w:p>
        </w:tc>
        <w:tc>
          <w:tcPr>
            <w:tcW w:w="959" w:type="pct"/>
            <w:vAlign w:val="center"/>
          </w:tcPr>
          <w:p w14:paraId="10D6C935" w14:textId="0BDB7855" w:rsidR="008D0D62" w:rsidRPr="00693520" w:rsidRDefault="008D0D62" w:rsidP="006B204D">
            <w:pPr>
              <w:pStyle w:val="af5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9352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- 4,</w:t>
            </w:r>
            <w:r w:rsidR="005D620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550</w:t>
            </w:r>
            <w:r w:rsidRPr="0069352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,</w:t>
            </w:r>
            <w:r w:rsidR="005D620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383</w:t>
            </w:r>
            <w:r w:rsidRPr="0069352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,000</w:t>
            </w:r>
          </w:p>
        </w:tc>
        <w:tc>
          <w:tcPr>
            <w:tcW w:w="377" w:type="pct"/>
            <w:vAlign w:val="center"/>
          </w:tcPr>
          <w:p w14:paraId="1AF1B6D8" w14:textId="77777777" w:rsidR="008D0D62" w:rsidRPr="00693520" w:rsidRDefault="008D0D62" w:rsidP="006B204D">
            <w:pPr>
              <w:pStyle w:val="af5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9352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59" w:type="pct"/>
            <w:vAlign w:val="center"/>
          </w:tcPr>
          <w:p w14:paraId="460045F9" w14:textId="77777777" w:rsidR="008D0D62" w:rsidRPr="00693520" w:rsidRDefault="008D0D62" w:rsidP="006B204D">
            <w:pPr>
              <w:pStyle w:val="af5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9352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- 4,184,786,385</w:t>
            </w:r>
          </w:p>
        </w:tc>
        <w:tc>
          <w:tcPr>
            <w:tcW w:w="377" w:type="pct"/>
            <w:vAlign w:val="center"/>
          </w:tcPr>
          <w:p w14:paraId="13894291" w14:textId="77777777" w:rsidR="008D0D62" w:rsidRPr="00693520" w:rsidRDefault="008D0D62" w:rsidP="006B204D">
            <w:pPr>
              <w:pStyle w:val="af5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9352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59" w:type="pct"/>
            <w:vAlign w:val="center"/>
          </w:tcPr>
          <w:p w14:paraId="13CB77BD" w14:textId="42307EBF" w:rsidR="008D0D62" w:rsidRPr="00693520" w:rsidRDefault="00E47E8B" w:rsidP="006B204D">
            <w:pPr>
              <w:pStyle w:val="af5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365</w:t>
            </w:r>
            <w:r w:rsidR="008D0D62" w:rsidRPr="0069352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596</w:t>
            </w:r>
            <w:r w:rsidR="008D0D62" w:rsidRPr="0069352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615</w:t>
            </w:r>
          </w:p>
        </w:tc>
        <w:tc>
          <w:tcPr>
            <w:tcW w:w="377" w:type="pct"/>
            <w:vAlign w:val="center"/>
          </w:tcPr>
          <w:p w14:paraId="7FBD56F0" w14:textId="3E4EB2C4" w:rsidR="008D0D62" w:rsidRPr="00693520" w:rsidRDefault="008D0D62" w:rsidP="006B204D">
            <w:pPr>
              <w:pStyle w:val="af5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9352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 xml:space="preserve">- </w:t>
            </w:r>
            <w:r w:rsidR="00E47E8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8</w:t>
            </w:r>
            <w:r w:rsidRPr="0069352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.</w:t>
            </w:r>
            <w:r w:rsidR="00E47E8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03</w:t>
            </w:r>
          </w:p>
        </w:tc>
      </w:tr>
      <w:tr w:rsidR="008D0D62" w:rsidRPr="003F718D" w14:paraId="6BDE0608" w14:textId="77777777" w:rsidTr="00F11F04">
        <w:tblPrEx>
          <w:tblBorders>
            <w:insideH w:val="none" w:sz="0" w:space="0" w:color="auto"/>
          </w:tblBorders>
        </w:tblPrEx>
        <w:trPr>
          <w:trHeight w:val="737"/>
        </w:trPr>
        <w:tc>
          <w:tcPr>
            <w:tcW w:w="993" w:type="pct"/>
            <w:vAlign w:val="center"/>
          </w:tcPr>
          <w:p w14:paraId="7CAAE69C" w14:textId="77777777" w:rsidR="008D0D62" w:rsidRPr="003F718D" w:rsidRDefault="008D0D62" w:rsidP="006B204D">
            <w:pPr>
              <w:pStyle w:val="af5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3F718D">
              <w:rPr>
                <w:rFonts w:ascii="標楷體" w:hAnsi="標楷體" w:hint="eastAsia"/>
                <w:b/>
                <w:noProof/>
              </w:rPr>
              <w:t>三、歲入歲出餘絀</w:t>
            </w:r>
          </w:p>
        </w:tc>
        <w:tc>
          <w:tcPr>
            <w:tcW w:w="959" w:type="pct"/>
            <w:vAlign w:val="center"/>
          </w:tcPr>
          <w:p w14:paraId="435DE429" w14:textId="77777777" w:rsidR="008D0D62" w:rsidRPr="00693520" w:rsidRDefault="008D0D62" w:rsidP="006B204D">
            <w:pPr>
              <w:pStyle w:val="af5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9352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- 2,931,126,000</w:t>
            </w:r>
          </w:p>
        </w:tc>
        <w:tc>
          <w:tcPr>
            <w:tcW w:w="377" w:type="pct"/>
            <w:vAlign w:val="center"/>
          </w:tcPr>
          <w:p w14:paraId="0406CB8B" w14:textId="77777777" w:rsidR="008D0D62" w:rsidRPr="00693520" w:rsidRDefault="008D0D62" w:rsidP="006B204D">
            <w:pPr>
              <w:pStyle w:val="af5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9352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59" w:type="pct"/>
            <w:vAlign w:val="center"/>
          </w:tcPr>
          <w:p w14:paraId="13BB5463" w14:textId="77777777" w:rsidR="008D0D62" w:rsidRPr="00693520" w:rsidRDefault="008D0D62" w:rsidP="006B204D">
            <w:pPr>
              <w:pStyle w:val="af5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9352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- 1,095,657,161</w:t>
            </w:r>
          </w:p>
        </w:tc>
        <w:tc>
          <w:tcPr>
            <w:tcW w:w="377" w:type="pct"/>
            <w:vAlign w:val="center"/>
          </w:tcPr>
          <w:p w14:paraId="14A118FC" w14:textId="77777777" w:rsidR="008D0D62" w:rsidRPr="00693520" w:rsidRDefault="008D0D62" w:rsidP="006B204D">
            <w:pPr>
              <w:pStyle w:val="af5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9352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59" w:type="pct"/>
            <w:vAlign w:val="center"/>
          </w:tcPr>
          <w:p w14:paraId="034825CF" w14:textId="77777777" w:rsidR="008D0D62" w:rsidRPr="00693520" w:rsidRDefault="008D0D62" w:rsidP="006B204D">
            <w:pPr>
              <w:pStyle w:val="af5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9352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1,835,468,839</w:t>
            </w:r>
          </w:p>
        </w:tc>
        <w:tc>
          <w:tcPr>
            <w:tcW w:w="377" w:type="pct"/>
            <w:vAlign w:val="center"/>
          </w:tcPr>
          <w:p w14:paraId="01DF3AC3" w14:textId="0F98FAEB" w:rsidR="008D0D62" w:rsidRPr="00693520" w:rsidRDefault="00D34BF3" w:rsidP="006B204D">
            <w:pPr>
              <w:pStyle w:val="af5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9352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 xml:space="preserve">- </w:t>
            </w: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62</w:t>
            </w:r>
            <w:r w:rsidRPr="0069352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.</w:t>
            </w: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62</w:t>
            </w:r>
          </w:p>
        </w:tc>
      </w:tr>
    </w:tbl>
    <w:p w14:paraId="6B5C4AB6" w14:textId="3CB14126" w:rsidR="00693520" w:rsidRPr="00693520" w:rsidRDefault="00693520" w:rsidP="00693520">
      <w:pPr>
        <w:pStyle w:val="af1"/>
        <w:spacing w:line="240" w:lineRule="exact"/>
        <w:ind w:left="320" w:hangingChars="178" w:hanging="320"/>
        <w:rPr>
          <w:rFonts w:hAnsi="標楷體"/>
          <w:sz w:val="18"/>
          <w:szCs w:val="18"/>
        </w:rPr>
      </w:pPr>
      <w:proofErr w:type="gramStart"/>
      <w:r w:rsidRPr="00693520">
        <w:rPr>
          <w:rFonts w:hAnsi="標楷體" w:hint="eastAsia"/>
          <w:sz w:val="18"/>
          <w:szCs w:val="18"/>
        </w:rPr>
        <w:t>註</w:t>
      </w:r>
      <w:proofErr w:type="gramEnd"/>
      <w:r w:rsidRPr="00693520">
        <w:rPr>
          <w:rFonts w:hAnsi="標楷體" w:hint="eastAsia"/>
          <w:sz w:val="18"/>
          <w:szCs w:val="18"/>
        </w:rPr>
        <w:t>：「</w:t>
      </w:r>
      <w:r w:rsidRPr="00693520">
        <w:rPr>
          <w:rFonts w:hAnsi="標楷體" w:hint="eastAsia"/>
          <w:noProof/>
          <w:sz w:val="18"/>
          <w:szCs w:val="18"/>
        </w:rPr>
        <w:t>一般經常支出</w:t>
      </w:r>
      <w:r w:rsidRPr="00693520">
        <w:rPr>
          <w:rFonts w:hAnsi="標楷體" w:hint="eastAsia"/>
          <w:sz w:val="18"/>
          <w:szCs w:val="18"/>
        </w:rPr>
        <w:t>」及「</w:t>
      </w:r>
      <w:r w:rsidRPr="00693520">
        <w:rPr>
          <w:rFonts w:hAnsi="標楷體" w:hint="eastAsia"/>
          <w:noProof/>
          <w:sz w:val="18"/>
          <w:szCs w:val="18"/>
        </w:rPr>
        <w:t>增置或擴充改良資產</w:t>
      </w:r>
      <w:r w:rsidRPr="00693520">
        <w:rPr>
          <w:rFonts w:hAnsi="標楷體" w:hint="eastAsia"/>
          <w:sz w:val="18"/>
          <w:szCs w:val="18"/>
        </w:rPr>
        <w:t>」</w:t>
      </w:r>
      <w:r>
        <w:rPr>
          <w:rFonts w:hAnsi="標楷體" w:hint="eastAsia"/>
          <w:sz w:val="18"/>
          <w:szCs w:val="18"/>
        </w:rPr>
        <w:t>項目之預算數及決算審定</w:t>
      </w:r>
      <w:proofErr w:type="gramStart"/>
      <w:r>
        <w:rPr>
          <w:rFonts w:hAnsi="標楷體" w:hint="eastAsia"/>
          <w:sz w:val="18"/>
          <w:szCs w:val="18"/>
        </w:rPr>
        <w:t>數均含預備金</w:t>
      </w:r>
      <w:proofErr w:type="gramEnd"/>
      <w:r>
        <w:rPr>
          <w:rFonts w:hAnsi="標楷體" w:hint="eastAsia"/>
          <w:sz w:val="18"/>
          <w:szCs w:val="18"/>
        </w:rPr>
        <w:t>。</w:t>
      </w:r>
    </w:p>
    <w:sectPr w:rsidR="00693520" w:rsidRPr="00693520" w:rsidSect="00F11F0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1" w:h="16838" w:orient="landscape" w:code="8"/>
      <w:pgMar w:top="1418" w:right="992" w:bottom="1418" w:left="992" w:header="1021" w:footer="737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A681F" w14:textId="77777777" w:rsidR="008D0D62" w:rsidRDefault="008D0D62" w:rsidP="00BC6307">
      <w:r>
        <w:separator/>
      </w:r>
    </w:p>
  </w:endnote>
  <w:endnote w:type="continuationSeparator" w:id="0">
    <w:p w14:paraId="29A45FDD" w14:textId="77777777" w:rsidR="008D0D62" w:rsidRDefault="008D0D62" w:rsidP="00BC6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微軟正黑體"/>
    <w:charset w:val="88"/>
    <w:family w:val="modern"/>
    <w:pitch w:val="fixed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5C398" w14:textId="77777777" w:rsidR="004869FB" w:rsidRPr="003C08EA" w:rsidRDefault="004869FB" w:rsidP="003E4351">
    <w:pPr>
      <w:pStyle w:val="a4"/>
      <w:ind w:right="360" w:firstLine="360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丙</w:t>
    </w:r>
    <w:r w:rsidRPr="003C08EA">
      <w:rPr>
        <w:rFonts w:ascii="標楷體" w:eastAsia="標楷體" w:hAnsi="標楷體" w:hint="eastAsia"/>
      </w:rPr>
      <w:t>－</w:t>
    </w:r>
    <w:r w:rsidR="004576B4" w:rsidRPr="003C08EA">
      <w:rPr>
        <w:rStyle w:val="a6"/>
        <w:rFonts w:ascii="標楷體" w:eastAsia="標楷體" w:hAnsi="標楷體"/>
      </w:rPr>
      <w:fldChar w:fldCharType="begin"/>
    </w:r>
    <w:r w:rsidRPr="003C08EA">
      <w:rPr>
        <w:rStyle w:val="a6"/>
        <w:rFonts w:ascii="標楷體" w:eastAsia="標楷體" w:hAnsi="標楷體"/>
      </w:rPr>
      <w:instrText xml:space="preserve"> PAGE </w:instrText>
    </w:r>
    <w:r w:rsidR="004576B4" w:rsidRPr="003C08EA">
      <w:rPr>
        <w:rStyle w:val="a6"/>
        <w:rFonts w:ascii="標楷體" w:eastAsia="標楷體" w:hAnsi="標楷體"/>
      </w:rPr>
      <w:fldChar w:fldCharType="separate"/>
    </w:r>
    <w:r w:rsidR="00FF30BF">
      <w:rPr>
        <w:rStyle w:val="a6"/>
        <w:rFonts w:ascii="標楷體" w:eastAsia="標楷體" w:hAnsi="標楷體"/>
        <w:noProof/>
      </w:rPr>
      <w:t>2</w:t>
    </w:r>
    <w:r w:rsidR="004576B4" w:rsidRPr="003C08EA">
      <w:rPr>
        <w:rStyle w:val="a6"/>
        <w:rFonts w:ascii="標楷體" w:eastAsia="標楷體" w:hAnsi="標楷體"/>
      </w:rPr>
      <w:fldChar w:fldCharType="end"/>
    </w:r>
  </w:p>
  <w:p w14:paraId="2E9D7643" w14:textId="77777777" w:rsidR="004869FB" w:rsidRDefault="004869FB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1F647" w14:textId="277B33F0" w:rsidR="004869FB" w:rsidRPr="00937ED6" w:rsidRDefault="00937ED6" w:rsidP="00411718">
    <w:pPr>
      <w:pStyle w:val="a4"/>
      <w:ind w:right="360" w:firstLine="360"/>
      <w:jc w:val="center"/>
      <w:rPr>
        <w:rFonts w:ascii="標楷體" w:eastAsia="標楷體" w:hAnsi="標楷體"/>
        <w:sz w:val="24"/>
        <w:szCs w:val="24"/>
      </w:rPr>
    </w:pPr>
    <w:r w:rsidRPr="00937ED6">
      <w:rPr>
        <w:rFonts w:ascii="標楷體" w:eastAsia="標楷體" w:hAnsi="標楷體" w:hint="eastAsia"/>
        <w:sz w:val="24"/>
        <w:szCs w:val="24"/>
      </w:rPr>
      <w:t>2</w:t>
    </w:r>
    <w:r>
      <w:rPr>
        <w:rFonts w:ascii="標楷體" w:eastAsia="標楷體" w:hAnsi="標楷體" w:hint="eastAsia"/>
        <w:sz w:val="24"/>
        <w:szCs w:val="24"/>
      </w:rPr>
      <w:t>－</w:t>
    </w:r>
    <w:r w:rsidRPr="00937ED6">
      <w:rPr>
        <w:rFonts w:ascii="標楷體" w:eastAsia="標楷體" w:hAnsi="標楷體" w:hint="eastAsia"/>
        <w:sz w:val="24"/>
        <w:szCs w:val="24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7E5FE" w14:textId="77777777" w:rsidR="0087756C" w:rsidRDefault="0087756C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33F0A" w14:textId="77777777" w:rsidR="008D0D62" w:rsidRDefault="008D0D62" w:rsidP="00BC6307">
      <w:r>
        <w:separator/>
      </w:r>
    </w:p>
  </w:footnote>
  <w:footnote w:type="continuationSeparator" w:id="0">
    <w:p w14:paraId="45CE4323" w14:textId="77777777" w:rsidR="008D0D62" w:rsidRDefault="008D0D62" w:rsidP="00BC6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5E079" w14:textId="77777777" w:rsidR="004869FB" w:rsidRPr="00F05AF4" w:rsidRDefault="004869FB" w:rsidP="004E2604">
    <w:pPr>
      <w:pStyle w:val="a3"/>
    </w:pPr>
    <w:r>
      <w:rPr>
        <w:rFonts w:hint="eastAsia"/>
      </w:rPr>
      <w:t xml:space="preserve">  </w:t>
    </w:r>
    <w:r>
      <w:rPr>
        <w:rFonts w:hint="eastAsia"/>
      </w:rPr>
      <w:tab/>
    </w:r>
    <w:r>
      <w:rPr>
        <w:rFonts w:hint="eastAsia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A3711" w14:textId="77777777" w:rsidR="0087756C" w:rsidRDefault="0087756C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E3932" w14:textId="77777777" w:rsidR="0087756C" w:rsidRDefault="0087756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bordersDoNotSurroundHeader/>
  <w:bordersDoNotSurroundFooter/>
  <w:hideSpellingErrors/>
  <w:hideGrammaticalErrors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mailMerge>
    <w:mainDocumentType w:val="formLetters"/>
    <w:linkToQuery/>
    <w:dataType w:val="textFile"/>
    <w:query w:val="SELECT * FROM D:\WindowsAp\AoReport\bin\Debug\Template\審定後收支性質及餘絀簡明分析表A3.doc"/>
  </w:mailMerge>
  <w:defaultTabStop w:val="36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D62"/>
    <w:rsid w:val="00011ED9"/>
    <w:rsid w:val="00012AA1"/>
    <w:rsid w:val="00013891"/>
    <w:rsid w:val="00030A62"/>
    <w:rsid w:val="00040276"/>
    <w:rsid w:val="0004052A"/>
    <w:rsid w:val="00050592"/>
    <w:rsid w:val="00057A5D"/>
    <w:rsid w:val="00061A38"/>
    <w:rsid w:val="000673E7"/>
    <w:rsid w:val="00067532"/>
    <w:rsid w:val="000773A6"/>
    <w:rsid w:val="00077D3B"/>
    <w:rsid w:val="00096AB8"/>
    <w:rsid w:val="0009739A"/>
    <w:rsid w:val="00097885"/>
    <w:rsid w:val="000A0F5C"/>
    <w:rsid w:val="000A4417"/>
    <w:rsid w:val="000B0E44"/>
    <w:rsid w:val="000C3FE4"/>
    <w:rsid w:val="000D701D"/>
    <w:rsid w:val="000E033F"/>
    <w:rsid w:val="000E1389"/>
    <w:rsid w:val="000E4C6D"/>
    <w:rsid w:val="000E7A4F"/>
    <w:rsid w:val="000F285A"/>
    <w:rsid w:val="000F7EDF"/>
    <w:rsid w:val="00105A02"/>
    <w:rsid w:val="0011005C"/>
    <w:rsid w:val="0011008E"/>
    <w:rsid w:val="00110B49"/>
    <w:rsid w:val="00112E65"/>
    <w:rsid w:val="00113C64"/>
    <w:rsid w:val="001147DE"/>
    <w:rsid w:val="00125C7E"/>
    <w:rsid w:val="0012720F"/>
    <w:rsid w:val="00135B2A"/>
    <w:rsid w:val="001426C8"/>
    <w:rsid w:val="001448B9"/>
    <w:rsid w:val="00146030"/>
    <w:rsid w:val="00150BF5"/>
    <w:rsid w:val="001510FC"/>
    <w:rsid w:val="00170E15"/>
    <w:rsid w:val="001722F4"/>
    <w:rsid w:val="00172B08"/>
    <w:rsid w:val="00177AF9"/>
    <w:rsid w:val="0018159B"/>
    <w:rsid w:val="0018642C"/>
    <w:rsid w:val="00190449"/>
    <w:rsid w:val="00195CE6"/>
    <w:rsid w:val="001A12FB"/>
    <w:rsid w:val="001A33A8"/>
    <w:rsid w:val="001A33AF"/>
    <w:rsid w:val="001B1A9D"/>
    <w:rsid w:val="001B393E"/>
    <w:rsid w:val="001B684E"/>
    <w:rsid w:val="001B6A55"/>
    <w:rsid w:val="001D2402"/>
    <w:rsid w:val="001D770C"/>
    <w:rsid w:val="001E3350"/>
    <w:rsid w:val="001E76B9"/>
    <w:rsid w:val="001F1605"/>
    <w:rsid w:val="001F2258"/>
    <w:rsid w:val="001F58CF"/>
    <w:rsid w:val="00200BFA"/>
    <w:rsid w:val="00202CB2"/>
    <w:rsid w:val="002049B6"/>
    <w:rsid w:val="00206FE6"/>
    <w:rsid w:val="0020713F"/>
    <w:rsid w:val="002140DB"/>
    <w:rsid w:val="002317B3"/>
    <w:rsid w:val="00233AB1"/>
    <w:rsid w:val="00237091"/>
    <w:rsid w:val="00242D2D"/>
    <w:rsid w:val="00245CBC"/>
    <w:rsid w:val="00247559"/>
    <w:rsid w:val="00253573"/>
    <w:rsid w:val="00253686"/>
    <w:rsid w:val="002570A0"/>
    <w:rsid w:val="00265106"/>
    <w:rsid w:val="002750F0"/>
    <w:rsid w:val="00277F86"/>
    <w:rsid w:val="002A2E8A"/>
    <w:rsid w:val="002A4C35"/>
    <w:rsid w:val="002A676D"/>
    <w:rsid w:val="002B070D"/>
    <w:rsid w:val="002B267B"/>
    <w:rsid w:val="002B4256"/>
    <w:rsid w:val="002B56E2"/>
    <w:rsid w:val="002B7E12"/>
    <w:rsid w:val="002C54EC"/>
    <w:rsid w:val="002D523E"/>
    <w:rsid w:val="002F3253"/>
    <w:rsid w:val="002F444C"/>
    <w:rsid w:val="0030025B"/>
    <w:rsid w:val="0030397B"/>
    <w:rsid w:val="00304B53"/>
    <w:rsid w:val="00311901"/>
    <w:rsid w:val="00337A11"/>
    <w:rsid w:val="00340FF2"/>
    <w:rsid w:val="00345A2A"/>
    <w:rsid w:val="00353111"/>
    <w:rsid w:val="003552FB"/>
    <w:rsid w:val="00355FA5"/>
    <w:rsid w:val="00356D3E"/>
    <w:rsid w:val="00356E5E"/>
    <w:rsid w:val="003711EE"/>
    <w:rsid w:val="00375032"/>
    <w:rsid w:val="00383AC0"/>
    <w:rsid w:val="00386BA2"/>
    <w:rsid w:val="003922B2"/>
    <w:rsid w:val="00395EDF"/>
    <w:rsid w:val="00396CD8"/>
    <w:rsid w:val="003A0434"/>
    <w:rsid w:val="003A495B"/>
    <w:rsid w:val="003B652E"/>
    <w:rsid w:val="003C1E6B"/>
    <w:rsid w:val="003C235A"/>
    <w:rsid w:val="003C2DAC"/>
    <w:rsid w:val="003C5302"/>
    <w:rsid w:val="003C6F68"/>
    <w:rsid w:val="003D5790"/>
    <w:rsid w:val="003D6C3F"/>
    <w:rsid w:val="003E0A76"/>
    <w:rsid w:val="003E3991"/>
    <w:rsid w:val="003E4351"/>
    <w:rsid w:val="003F0658"/>
    <w:rsid w:val="003F2D6B"/>
    <w:rsid w:val="003F3893"/>
    <w:rsid w:val="00405BBE"/>
    <w:rsid w:val="00411718"/>
    <w:rsid w:val="0041314D"/>
    <w:rsid w:val="00415E06"/>
    <w:rsid w:val="004175A0"/>
    <w:rsid w:val="00421485"/>
    <w:rsid w:val="00427419"/>
    <w:rsid w:val="00441655"/>
    <w:rsid w:val="00450146"/>
    <w:rsid w:val="004518E8"/>
    <w:rsid w:val="004533A0"/>
    <w:rsid w:val="00455186"/>
    <w:rsid w:val="004576B4"/>
    <w:rsid w:val="00460436"/>
    <w:rsid w:val="00462A1C"/>
    <w:rsid w:val="00466D5E"/>
    <w:rsid w:val="00466D60"/>
    <w:rsid w:val="0047618F"/>
    <w:rsid w:val="00477129"/>
    <w:rsid w:val="00481D92"/>
    <w:rsid w:val="004848F6"/>
    <w:rsid w:val="004869FB"/>
    <w:rsid w:val="00486EF3"/>
    <w:rsid w:val="004A505A"/>
    <w:rsid w:val="004B2617"/>
    <w:rsid w:val="004B32F5"/>
    <w:rsid w:val="004C057F"/>
    <w:rsid w:val="004D26FA"/>
    <w:rsid w:val="004D70BA"/>
    <w:rsid w:val="004D7426"/>
    <w:rsid w:val="004E2604"/>
    <w:rsid w:val="004E7AD4"/>
    <w:rsid w:val="004F00B9"/>
    <w:rsid w:val="004F0A65"/>
    <w:rsid w:val="004F0B5E"/>
    <w:rsid w:val="004F1AEC"/>
    <w:rsid w:val="004F79E2"/>
    <w:rsid w:val="005059BE"/>
    <w:rsid w:val="00517A51"/>
    <w:rsid w:val="0052522E"/>
    <w:rsid w:val="00532608"/>
    <w:rsid w:val="00550733"/>
    <w:rsid w:val="00560239"/>
    <w:rsid w:val="0056222B"/>
    <w:rsid w:val="00570442"/>
    <w:rsid w:val="00573760"/>
    <w:rsid w:val="00575D6A"/>
    <w:rsid w:val="00576D11"/>
    <w:rsid w:val="0058080A"/>
    <w:rsid w:val="0058139F"/>
    <w:rsid w:val="005864C9"/>
    <w:rsid w:val="00587DBF"/>
    <w:rsid w:val="005914A1"/>
    <w:rsid w:val="005A067B"/>
    <w:rsid w:val="005A1810"/>
    <w:rsid w:val="005B477F"/>
    <w:rsid w:val="005B4B67"/>
    <w:rsid w:val="005B774B"/>
    <w:rsid w:val="005C0402"/>
    <w:rsid w:val="005C3590"/>
    <w:rsid w:val="005D0632"/>
    <w:rsid w:val="005D209A"/>
    <w:rsid w:val="005D6208"/>
    <w:rsid w:val="005D6F2D"/>
    <w:rsid w:val="005D6FB5"/>
    <w:rsid w:val="005F0342"/>
    <w:rsid w:val="005F2202"/>
    <w:rsid w:val="005F4A50"/>
    <w:rsid w:val="005F4E44"/>
    <w:rsid w:val="005F7327"/>
    <w:rsid w:val="006002BD"/>
    <w:rsid w:val="006047DA"/>
    <w:rsid w:val="00605E95"/>
    <w:rsid w:val="00610508"/>
    <w:rsid w:val="00621E56"/>
    <w:rsid w:val="006250E6"/>
    <w:rsid w:val="006259C8"/>
    <w:rsid w:val="00633514"/>
    <w:rsid w:val="006349E4"/>
    <w:rsid w:val="006355BA"/>
    <w:rsid w:val="00640574"/>
    <w:rsid w:val="00644005"/>
    <w:rsid w:val="006617EA"/>
    <w:rsid w:val="0066245D"/>
    <w:rsid w:val="00662ADD"/>
    <w:rsid w:val="0066509C"/>
    <w:rsid w:val="00665C7F"/>
    <w:rsid w:val="00672F43"/>
    <w:rsid w:val="006738A3"/>
    <w:rsid w:val="006779FF"/>
    <w:rsid w:val="00682D1F"/>
    <w:rsid w:val="00684DCB"/>
    <w:rsid w:val="00693520"/>
    <w:rsid w:val="006A0096"/>
    <w:rsid w:val="006A18E1"/>
    <w:rsid w:val="006A41A1"/>
    <w:rsid w:val="006A4BED"/>
    <w:rsid w:val="006A59FA"/>
    <w:rsid w:val="006A73B8"/>
    <w:rsid w:val="006A7A6D"/>
    <w:rsid w:val="006B0955"/>
    <w:rsid w:val="006B3B9F"/>
    <w:rsid w:val="006C329D"/>
    <w:rsid w:val="006C53EE"/>
    <w:rsid w:val="006C6872"/>
    <w:rsid w:val="006C77B9"/>
    <w:rsid w:val="006D38DF"/>
    <w:rsid w:val="006D75E7"/>
    <w:rsid w:val="006F56FB"/>
    <w:rsid w:val="006F596A"/>
    <w:rsid w:val="006F71EE"/>
    <w:rsid w:val="00711225"/>
    <w:rsid w:val="00711DC3"/>
    <w:rsid w:val="00712831"/>
    <w:rsid w:val="00721C1A"/>
    <w:rsid w:val="00723D2B"/>
    <w:rsid w:val="00724B4C"/>
    <w:rsid w:val="007532BE"/>
    <w:rsid w:val="00757B09"/>
    <w:rsid w:val="0076701B"/>
    <w:rsid w:val="007723E5"/>
    <w:rsid w:val="00780309"/>
    <w:rsid w:val="007817EE"/>
    <w:rsid w:val="00781D02"/>
    <w:rsid w:val="007965DA"/>
    <w:rsid w:val="00797D58"/>
    <w:rsid w:val="007A40A5"/>
    <w:rsid w:val="007B654F"/>
    <w:rsid w:val="007D03C1"/>
    <w:rsid w:val="007D2310"/>
    <w:rsid w:val="007D5E85"/>
    <w:rsid w:val="007F0E87"/>
    <w:rsid w:val="007F6363"/>
    <w:rsid w:val="008120C6"/>
    <w:rsid w:val="00822158"/>
    <w:rsid w:val="00833D31"/>
    <w:rsid w:val="00834CA9"/>
    <w:rsid w:val="0083635C"/>
    <w:rsid w:val="008408AC"/>
    <w:rsid w:val="00847262"/>
    <w:rsid w:val="008552E1"/>
    <w:rsid w:val="0085762D"/>
    <w:rsid w:val="00862C5E"/>
    <w:rsid w:val="00865ECD"/>
    <w:rsid w:val="0087039C"/>
    <w:rsid w:val="00871D12"/>
    <w:rsid w:val="00873EEE"/>
    <w:rsid w:val="0087756C"/>
    <w:rsid w:val="008777FC"/>
    <w:rsid w:val="00886A55"/>
    <w:rsid w:val="00896447"/>
    <w:rsid w:val="00896993"/>
    <w:rsid w:val="008B1434"/>
    <w:rsid w:val="008C21AC"/>
    <w:rsid w:val="008C37B8"/>
    <w:rsid w:val="008D0285"/>
    <w:rsid w:val="008D0D62"/>
    <w:rsid w:val="008D3346"/>
    <w:rsid w:val="008D514F"/>
    <w:rsid w:val="008E3741"/>
    <w:rsid w:val="008E48D0"/>
    <w:rsid w:val="008E5AF7"/>
    <w:rsid w:val="008F02AF"/>
    <w:rsid w:val="008F2222"/>
    <w:rsid w:val="0090294C"/>
    <w:rsid w:val="00902DB3"/>
    <w:rsid w:val="00913E0E"/>
    <w:rsid w:val="009142F4"/>
    <w:rsid w:val="0091460F"/>
    <w:rsid w:val="00916EA8"/>
    <w:rsid w:val="0092143D"/>
    <w:rsid w:val="00922BC5"/>
    <w:rsid w:val="00922DC3"/>
    <w:rsid w:val="00937ED6"/>
    <w:rsid w:val="009430B5"/>
    <w:rsid w:val="00951841"/>
    <w:rsid w:val="00952874"/>
    <w:rsid w:val="009545E1"/>
    <w:rsid w:val="009606A5"/>
    <w:rsid w:val="00971936"/>
    <w:rsid w:val="009736E4"/>
    <w:rsid w:val="00973F68"/>
    <w:rsid w:val="00977CE0"/>
    <w:rsid w:val="0098431B"/>
    <w:rsid w:val="00991310"/>
    <w:rsid w:val="009A3D16"/>
    <w:rsid w:val="009A5A48"/>
    <w:rsid w:val="009B09B7"/>
    <w:rsid w:val="009B6372"/>
    <w:rsid w:val="009B6D71"/>
    <w:rsid w:val="009C6B16"/>
    <w:rsid w:val="009D2F38"/>
    <w:rsid w:val="009D36D1"/>
    <w:rsid w:val="009D69F7"/>
    <w:rsid w:val="009E150E"/>
    <w:rsid w:val="009E4238"/>
    <w:rsid w:val="009F00ED"/>
    <w:rsid w:val="009F1290"/>
    <w:rsid w:val="009F2565"/>
    <w:rsid w:val="009F34BF"/>
    <w:rsid w:val="009F6830"/>
    <w:rsid w:val="00A112FB"/>
    <w:rsid w:val="00A1181E"/>
    <w:rsid w:val="00A251CD"/>
    <w:rsid w:val="00A278A0"/>
    <w:rsid w:val="00A30F58"/>
    <w:rsid w:val="00A35B87"/>
    <w:rsid w:val="00A36774"/>
    <w:rsid w:val="00A45F87"/>
    <w:rsid w:val="00A4643B"/>
    <w:rsid w:val="00A46B9C"/>
    <w:rsid w:val="00A477A4"/>
    <w:rsid w:val="00A57BD1"/>
    <w:rsid w:val="00A75DF9"/>
    <w:rsid w:val="00A778AF"/>
    <w:rsid w:val="00A83825"/>
    <w:rsid w:val="00A92D96"/>
    <w:rsid w:val="00A97092"/>
    <w:rsid w:val="00AA3332"/>
    <w:rsid w:val="00AB366E"/>
    <w:rsid w:val="00AC6717"/>
    <w:rsid w:val="00AC6C28"/>
    <w:rsid w:val="00AD29CD"/>
    <w:rsid w:val="00AD74C3"/>
    <w:rsid w:val="00AE21F9"/>
    <w:rsid w:val="00AE2786"/>
    <w:rsid w:val="00AE7478"/>
    <w:rsid w:val="00B0036D"/>
    <w:rsid w:val="00B01440"/>
    <w:rsid w:val="00B030B4"/>
    <w:rsid w:val="00B05CE4"/>
    <w:rsid w:val="00B11539"/>
    <w:rsid w:val="00B12D60"/>
    <w:rsid w:val="00B16F8F"/>
    <w:rsid w:val="00B2641E"/>
    <w:rsid w:val="00B305E6"/>
    <w:rsid w:val="00B3200F"/>
    <w:rsid w:val="00B32778"/>
    <w:rsid w:val="00B37096"/>
    <w:rsid w:val="00B42F5F"/>
    <w:rsid w:val="00B43DCC"/>
    <w:rsid w:val="00B45C4A"/>
    <w:rsid w:val="00B56791"/>
    <w:rsid w:val="00B57A97"/>
    <w:rsid w:val="00B63917"/>
    <w:rsid w:val="00B658AE"/>
    <w:rsid w:val="00B663D4"/>
    <w:rsid w:val="00B7135E"/>
    <w:rsid w:val="00B8247B"/>
    <w:rsid w:val="00B828E7"/>
    <w:rsid w:val="00B92321"/>
    <w:rsid w:val="00B94D7E"/>
    <w:rsid w:val="00B95364"/>
    <w:rsid w:val="00B972A1"/>
    <w:rsid w:val="00B97A87"/>
    <w:rsid w:val="00BA7040"/>
    <w:rsid w:val="00BA79FE"/>
    <w:rsid w:val="00BB00CF"/>
    <w:rsid w:val="00BB10A8"/>
    <w:rsid w:val="00BB1337"/>
    <w:rsid w:val="00BB35AB"/>
    <w:rsid w:val="00BB75A6"/>
    <w:rsid w:val="00BC6307"/>
    <w:rsid w:val="00BC6D34"/>
    <w:rsid w:val="00BC7E01"/>
    <w:rsid w:val="00BD1E96"/>
    <w:rsid w:val="00BE2C77"/>
    <w:rsid w:val="00BE4629"/>
    <w:rsid w:val="00BF275B"/>
    <w:rsid w:val="00BF2B1D"/>
    <w:rsid w:val="00C00697"/>
    <w:rsid w:val="00C067B2"/>
    <w:rsid w:val="00C112CD"/>
    <w:rsid w:val="00C21FFD"/>
    <w:rsid w:val="00C22F6B"/>
    <w:rsid w:val="00C23209"/>
    <w:rsid w:val="00C23DB6"/>
    <w:rsid w:val="00C2522A"/>
    <w:rsid w:val="00C306E1"/>
    <w:rsid w:val="00C33982"/>
    <w:rsid w:val="00C43A3C"/>
    <w:rsid w:val="00C4624A"/>
    <w:rsid w:val="00C46DD7"/>
    <w:rsid w:val="00C50578"/>
    <w:rsid w:val="00C531D3"/>
    <w:rsid w:val="00C534F5"/>
    <w:rsid w:val="00C54CD6"/>
    <w:rsid w:val="00C6242E"/>
    <w:rsid w:val="00C663E5"/>
    <w:rsid w:val="00C66FA6"/>
    <w:rsid w:val="00C826BE"/>
    <w:rsid w:val="00C83C56"/>
    <w:rsid w:val="00C90E90"/>
    <w:rsid w:val="00C947B3"/>
    <w:rsid w:val="00CA2EB1"/>
    <w:rsid w:val="00CB5DAF"/>
    <w:rsid w:val="00CB5F2D"/>
    <w:rsid w:val="00CD41C2"/>
    <w:rsid w:val="00CE06A2"/>
    <w:rsid w:val="00CE23E7"/>
    <w:rsid w:val="00CE7240"/>
    <w:rsid w:val="00CE79B4"/>
    <w:rsid w:val="00CF1913"/>
    <w:rsid w:val="00D02160"/>
    <w:rsid w:val="00D1207C"/>
    <w:rsid w:val="00D12190"/>
    <w:rsid w:val="00D17CDE"/>
    <w:rsid w:val="00D21477"/>
    <w:rsid w:val="00D31BCE"/>
    <w:rsid w:val="00D34BF3"/>
    <w:rsid w:val="00D457A9"/>
    <w:rsid w:val="00D46B7C"/>
    <w:rsid w:val="00D6120E"/>
    <w:rsid w:val="00D61D63"/>
    <w:rsid w:val="00D62ECC"/>
    <w:rsid w:val="00D63BE5"/>
    <w:rsid w:val="00D674E9"/>
    <w:rsid w:val="00D73F1B"/>
    <w:rsid w:val="00D77D1D"/>
    <w:rsid w:val="00D84687"/>
    <w:rsid w:val="00D96CF6"/>
    <w:rsid w:val="00DA4CAC"/>
    <w:rsid w:val="00DA528C"/>
    <w:rsid w:val="00DB18D3"/>
    <w:rsid w:val="00DB6FB8"/>
    <w:rsid w:val="00DD059B"/>
    <w:rsid w:val="00DD11CF"/>
    <w:rsid w:val="00DD733B"/>
    <w:rsid w:val="00DE2B8A"/>
    <w:rsid w:val="00DE3186"/>
    <w:rsid w:val="00DE5B2F"/>
    <w:rsid w:val="00DF00C6"/>
    <w:rsid w:val="00DF2951"/>
    <w:rsid w:val="00DF4634"/>
    <w:rsid w:val="00E025CA"/>
    <w:rsid w:val="00E03A00"/>
    <w:rsid w:val="00E0420C"/>
    <w:rsid w:val="00E10F9A"/>
    <w:rsid w:val="00E13B73"/>
    <w:rsid w:val="00E26E20"/>
    <w:rsid w:val="00E3029B"/>
    <w:rsid w:val="00E33BD1"/>
    <w:rsid w:val="00E45A7C"/>
    <w:rsid w:val="00E47C4D"/>
    <w:rsid w:val="00E47E8B"/>
    <w:rsid w:val="00E50050"/>
    <w:rsid w:val="00E5196F"/>
    <w:rsid w:val="00E51E8F"/>
    <w:rsid w:val="00E53F7E"/>
    <w:rsid w:val="00E544B1"/>
    <w:rsid w:val="00E54BE7"/>
    <w:rsid w:val="00E61B12"/>
    <w:rsid w:val="00E71EFB"/>
    <w:rsid w:val="00E76EB5"/>
    <w:rsid w:val="00E77246"/>
    <w:rsid w:val="00EB1B6B"/>
    <w:rsid w:val="00EB4430"/>
    <w:rsid w:val="00EB476A"/>
    <w:rsid w:val="00EC0008"/>
    <w:rsid w:val="00EC5BD6"/>
    <w:rsid w:val="00EC68EE"/>
    <w:rsid w:val="00ED0418"/>
    <w:rsid w:val="00ED0572"/>
    <w:rsid w:val="00ED46B8"/>
    <w:rsid w:val="00ED7D47"/>
    <w:rsid w:val="00EE485C"/>
    <w:rsid w:val="00EF1D5F"/>
    <w:rsid w:val="00F00C56"/>
    <w:rsid w:val="00F05AF4"/>
    <w:rsid w:val="00F11F04"/>
    <w:rsid w:val="00F12165"/>
    <w:rsid w:val="00F17C47"/>
    <w:rsid w:val="00F2510F"/>
    <w:rsid w:val="00F33BA0"/>
    <w:rsid w:val="00F36069"/>
    <w:rsid w:val="00F5310A"/>
    <w:rsid w:val="00F57443"/>
    <w:rsid w:val="00F64D3F"/>
    <w:rsid w:val="00F73D17"/>
    <w:rsid w:val="00F75881"/>
    <w:rsid w:val="00F80CFC"/>
    <w:rsid w:val="00F81650"/>
    <w:rsid w:val="00F835FC"/>
    <w:rsid w:val="00F84FE4"/>
    <w:rsid w:val="00F85DEA"/>
    <w:rsid w:val="00F90686"/>
    <w:rsid w:val="00F97BB4"/>
    <w:rsid w:val="00FA0283"/>
    <w:rsid w:val="00FA7A39"/>
    <w:rsid w:val="00FB3F14"/>
    <w:rsid w:val="00FB4ABC"/>
    <w:rsid w:val="00FB5C51"/>
    <w:rsid w:val="00FB7087"/>
    <w:rsid w:val="00FD34E2"/>
    <w:rsid w:val="00FE2C7B"/>
    <w:rsid w:val="00FE7647"/>
    <w:rsid w:val="00FF30BF"/>
    <w:rsid w:val="00FF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 fill="f" fillcolor="white">
      <v:fill color="white" on="f"/>
    </o:shapedefaults>
    <o:shapelayout v:ext="edit">
      <o:idmap v:ext="edit" data="1"/>
    </o:shapelayout>
  </w:shapeDefaults>
  <w:decimalSymbol w:val="."/>
  <w:listSeparator w:val=","/>
  <w14:docId w14:val="7498EE00"/>
  <w15:chartTrackingRefBased/>
  <w15:docId w15:val="{870D5B31-A03A-4B46-8476-0AE89D6CA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F1D5F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ody Text"/>
    <w:aliases w:val="本文 字元"/>
    <w:basedOn w:val="a"/>
    <w:link w:val="10"/>
    <w:rsid w:val="00EF1D5F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link w:val="a5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6">
    <w:name w:val="page number"/>
    <w:basedOn w:val="a0"/>
    <w:rsid w:val="00EF1D5F"/>
  </w:style>
  <w:style w:type="paragraph" w:customStyle="1" w:styleId="-">
    <w:name w:val="欄-項目符號"/>
    <w:basedOn w:val="a3"/>
    <w:rsid w:val="00EF1D5F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7">
    <w:name w:val="Date"/>
    <w:basedOn w:val="a"/>
    <w:next w:val="a"/>
    <w:rsid w:val="00097885"/>
    <w:pPr>
      <w:jc w:val="right"/>
    </w:pPr>
  </w:style>
  <w:style w:type="paragraph" w:customStyle="1" w:styleId="a8">
    <w:name w:val="標題壹、 字元"/>
    <w:basedOn w:val="a9"/>
    <w:link w:val="aa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9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b">
    <w:name w:val="標題一、"/>
    <w:basedOn w:val="a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c">
    <w:name w:val="標題（一）"/>
    <w:basedOn w:val="a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d">
    <w:name w:val="跨頁標頭"/>
    <w:basedOn w:val="a"/>
    <w:rsid w:val="00EF1D5F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9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e">
    <w:name w:val="乙篇主文 字元"/>
    <w:basedOn w:val="a"/>
    <w:link w:val="af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">
    <w:name w:val="乙篇主文 字元 字元"/>
    <w:link w:val="ae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0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1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2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3">
    <w:name w:val="甲篇內文 字元"/>
    <w:basedOn w:val="ae"/>
    <w:link w:val="af4"/>
    <w:rsid w:val="00B01440"/>
    <w:pPr>
      <w:spacing w:line="460" w:lineRule="exact"/>
    </w:pPr>
    <w:rPr>
      <w:sz w:val="28"/>
      <w:szCs w:val="28"/>
    </w:rPr>
  </w:style>
  <w:style w:type="character" w:customStyle="1" w:styleId="af4">
    <w:name w:val="甲篇內文 字元 字元"/>
    <w:link w:val="af3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5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1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6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a">
    <w:name w:val="標題壹、 字元 字元"/>
    <w:link w:val="a8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7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8">
    <w:name w:val="甲篇內文"/>
    <w:basedOn w:val="af7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9">
    <w:name w:val="標題壹、"/>
    <w:basedOn w:val="a9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link w:val="1-12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  <w:style w:type="paragraph" w:customStyle="1" w:styleId="1230">
    <w:name w:val="括號123"/>
    <w:basedOn w:val="a"/>
    <w:rsid w:val="00B2641E"/>
    <w:pPr>
      <w:spacing w:line="360" w:lineRule="auto"/>
      <w:ind w:firstLine="624"/>
      <w:jc w:val="both"/>
    </w:pPr>
    <w:rPr>
      <w:rFonts w:ascii="標楷體" w:eastAsia="標楷體"/>
    </w:rPr>
  </w:style>
  <w:style w:type="character" w:customStyle="1" w:styleId="1-12">
    <w:name w:val="表格欄1-1主管 字元"/>
    <w:link w:val="1-11"/>
    <w:rsid w:val="00077D3B"/>
    <w:rPr>
      <w:rFonts w:eastAsia="標楷體" w:cs="新細明體"/>
      <w:b/>
      <w:kern w:val="2"/>
      <w:lang w:val="en-US" w:eastAsia="zh-TW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HBtYeZD5b&#23529;&#23450;&#24460;&#25910;&#25903;&#24615;&#36074;&#21450;&#39192;&#32064;&#31777;&#26126;&#20998;&#26512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HBtYeZD5b審定後收支性質及餘絀簡明分析表A3.dot</Template>
  <TotalTime>65</TotalTime>
  <Pages>1</Pages>
  <Words>339</Words>
  <Characters>783</Characters>
  <Application>Microsoft Office Word</Application>
  <DocSecurity>0</DocSecurity>
  <Lines>6</Lines>
  <Paragraphs>2</Paragraphs>
  <ScaleCrop>false</ScaleCrop>
  <Company>nao</Company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subject/>
  <dc:creator>李耿名</dc:creator>
  <cp:keywords/>
  <cp:lastModifiedBy>李耿名</cp:lastModifiedBy>
  <cp:revision>10</cp:revision>
  <cp:lastPrinted>2026-07-08T02:18:00Z</cp:lastPrinted>
  <dcterms:created xsi:type="dcterms:W3CDTF">2026-06-18T07:43:00Z</dcterms:created>
  <dcterms:modified xsi:type="dcterms:W3CDTF">2026-07-20T01:44:00Z</dcterms:modified>
</cp:coreProperties>
</file>