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DFE4B" w14:textId="77777777"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0A4F4A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240"/>
        <w:gridCol w:w="240"/>
        <w:gridCol w:w="240"/>
        <w:gridCol w:w="2462"/>
        <w:gridCol w:w="2551"/>
        <w:gridCol w:w="1041"/>
        <w:gridCol w:w="1042"/>
        <w:gridCol w:w="1042"/>
        <w:gridCol w:w="1042"/>
        <w:gridCol w:w="1042"/>
        <w:gridCol w:w="1042"/>
        <w:gridCol w:w="1041"/>
        <w:gridCol w:w="1042"/>
        <w:gridCol w:w="1042"/>
        <w:gridCol w:w="1042"/>
        <w:gridCol w:w="1042"/>
        <w:gridCol w:w="1042"/>
        <w:gridCol w:w="992"/>
        <w:gridCol w:w="993"/>
        <w:gridCol w:w="1144"/>
      </w:tblGrid>
      <w:tr w:rsidR="009971FA" w:rsidRPr="00F90AC3" w14:paraId="201D83E5" w14:textId="77777777" w:rsidTr="00944755">
        <w:trPr>
          <w:cantSplit/>
          <w:tblHeader/>
        </w:trPr>
        <w:tc>
          <w:tcPr>
            <w:tcW w:w="3658" w:type="dxa"/>
            <w:gridSpan w:val="5"/>
            <w:vMerge w:val="restart"/>
            <w:tcBorders>
              <w:left w:val="nil"/>
            </w:tcBorders>
            <w:vAlign w:val="center"/>
          </w:tcPr>
          <w:p w14:paraId="56B17E4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551" w:type="dxa"/>
            <w:vMerge w:val="restart"/>
            <w:vAlign w:val="center"/>
          </w:tcPr>
          <w:p w14:paraId="72464D5F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502" w:type="dxa"/>
            <w:gridSpan w:val="12"/>
            <w:tcBorders>
              <w:right w:val="single" w:sz="12" w:space="0" w:color="auto"/>
            </w:tcBorders>
          </w:tcPr>
          <w:p w14:paraId="0E131EB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8E06DC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79A9D81F" w14:textId="77777777" w:rsidR="009971FA" w:rsidRPr="00F90AC3" w:rsidRDefault="000A4F4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市</w:t>
            </w:r>
            <w:r w:rsidR="009971FA" w:rsidRPr="00F90AC3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144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3D511EE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:rsidRPr="00F90AC3" w14:paraId="792D445D" w14:textId="77777777" w:rsidTr="00944755">
        <w:trPr>
          <w:cantSplit/>
          <w:tblHeader/>
        </w:trPr>
        <w:tc>
          <w:tcPr>
            <w:tcW w:w="3658" w:type="dxa"/>
            <w:gridSpan w:val="5"/>
            <w:vMerge/>
            <w:tcBorders>
              <w:left w:val="nil"/>
            </w:tcBorders>
          </w:tcPr>
          <w:p w14:paraId="2759B705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vMerge/>
          </w:tcPr>
          <w:p w14:paraId="37CEF197" w14:textId="77777777" w:rsidR="009971FA" w:rsidRPr="00F90AC3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67" w:type="dxa"/>
            <w:gridSpan w:val="4"/>
          </w:tcPr>
          <w:p w14:paraId="1916FF3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F90AC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F90AC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167" w:type="dxa"/>
            <w:gridSpan w:val="4"/>
          </w:tcPr>
          <w:p w14:paraId="224A37F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168" w:type="dxa"/>
            <w:gridSpan w:val="4"/>
            <w:tcBorders>
              <w:right w:val="single" w:sz="12" w:space="0" w:color="auto"/>
            </w:tcBorders>
          </w:tcPr>
          <w:p w14:paraId="145143FD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F90AC3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CAA0B2B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nil"/>
            </w:tcBorders>
          </w:tcPr>
          <w:p w14:paraId="727B2452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9971FA" w:rsidRPr="00F90AC3" w14:paraId="515EE937" w14:textId="77777777" w:rsidTr="00944755">
        <w:trPr>
          <w:cantSplit/>
          <w:trHeight w:val="128"/>
          <w:tblHeader/>
        </w:trPr>
        <w:tc>
          <w:tcPr>
            <w:tcW w:w="476" w:type="dxa"/>
            <w:vMerge w:val="restart"/>
            <w:tcBorders>
              <w:left w:val="nil"/>
            </w:tcBorders>
            <w:vAlign w:val="center"/>
          </w:tcPr>
          <w:p w14:paraId="58A49740" w14:textId="77777777" w:rsidR="009971FA" w:rsidRPr="00F90AC3" w:rsidRDefault="009971FA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年度</w:t>
            </w:r>
          </w:p>
        </w:tc>
        <w:tc>
          <w:tcPr>
            <w:tcW w:w="240" w:type="dxa"/>
            <w:vMerge w:val="restart"/>
            <w:tcBorders>
              <w:left w:val="nil"/>
            </w:tcBorders>
            <w:vAlign w:val="center"/>
          </w:tcPr>
          <w:p w14:paraId="3D4B48A5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0" w:type="dxa"/>
            <w:vMerge w:val="restart"/>
            <w:vAlign w:val="center"/>
          </w:tcPr>
          <w:p w14:paraId="0C2EA5FB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0" w:type="dxa"/>
            <w:vMerge w:val="restart"/>
            <w:vAlign w:val="center"/>
          </w:tcPr>
          <w:p w14:paraId="74A23EF6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62" w:type="dxa"/>
            <w:vMerge w:val="restart"/>
            <w:vAlign w:val="center"/>
          </w:tcPr>
          <w:p w14:paraId="0F5646BA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551" w:type="dxa"/>
            <w:vMerge/>
          </w:tcPr>
          <w:p w14:paraId="7BE3FBA6" w14:textId="77777777" w:rsidR="009971FA" w:rsidRPr="00F90AC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083" w:type="dxa"/>
            <w:gridSpan w:val="2"/>
            <w:vAlign w:val="center"/>
          </w:tcPr>
          <w:p w14:paraId="743A045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4" w:type="dxa"/>
            <w:gridSpan w:val="2"/>
          </w:tcPr>
          <w:p w14:paraId="70C57351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84" w:type="dxa"/>
            <w:gridSpan w:val="2"/>
            <w:vAlign w:val="center"/>
          </w:tcPr>
          <w:p w14:paraId="61E5D20D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3" w:type="dxa"/>
            <w:gridSpan w:val="2"/>
          </w:tcPr>
          <w:p w14:paraId="48B81EA7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84" w:type="dxa"/>
            <w:gridSpan w:val="2"/>
            <w:vAlign w:val="center"/>
          </w:tcPr>
          <w:p w14:paraId="5A7CD60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084" w:type="dxa"/>
            <w:gridSpan w:val="2"/>
            <w:tcBorders>
              <w:right w:val="single" w:sz="12" w:space="0" w:color="auto"/>
            </w:tcBorders>
          </w:tcPr>
          <w:p w14:paraId="022B4022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480250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4" w:type="dxa"/>
            <w:vMerge/>
            <w:tcBorders>
              <w:left w:val="single" w:sz="12" w:space="0" w:color="auto"/>
              <w:right w:val="nil"/>
            </w:tcBorders>
          </w:tcPr>
          <w:p w14:paraId="758D861C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9971FA" w:rsidRPr="00F90AC3" w14:paraId="6991DDEB" w14:textId="77777777" w:rsidTr="00944755">
        <w:trPr>
          <w:cantSplit/>
          <w:trHeight w:val="127"/>
          <w:tblHeader/>
        </w:trPr>
        <w:tc>
          <w:tcPr>
            <w:tcW w:w="476" w:type="dxa"/>
            <w:vMerge/>
            <w:tcBorders>
              <w:left w:val="nil"/>
            </w:tcBorders>
          </w:tcPr>
          <w:p w14:paraId="4125C55D" w14:textId="77777777" w:rsidR="009971FA" w:rsidRPr="00F90AC3" w:rsidRDefault="009971FA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  <w:tcBorders>
              <w:left w:val="nil"/>
            </w:tcBorders>
          </w:tcPr>
          <w:p w14:paraId="61114737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14:paraId="6EE5FF4A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14:paraId="087FB2D2" w14:textId="77777777" w:rsidR="009971FA" w:rsidRPr="00F90AC3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62" w:type="dxa"/>
            <w:vMerge/>
          </w:tcPr>
          <w:p w14:paraId="25FBDC5C" w14:textId="77777777" w:rsidR="009971FA" w:rsidRPr="00F90AC3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51" w:type="dxa"/>
            <w:vMerge/>
          </w:tcPr>
          <w:p w14:paraId="4A41867E" w14:textId="77777777" w:rsidR="009971FA" w:rsidRPr="00F90AC3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1" w:type="dxa"/>
            <w:vAlign w:val="center"/>
          </w:tcPr>
          <w:p w14:paraId="4ED17E24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55E11A4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37B9B830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6ADBCB39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0D1035F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41F3A3CB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1" w:type="dxa"/>
            <w:vAlign w:val="center"/>
          </w:tcPr>
          <w:p w14:paraId="3ADF72C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2942C91C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0229ECF9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vAlign w:val="center"/>
          </w:tcPr>
          <w:p w14:paraId="1D74CFF8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42" w:type="dxa"/>
            <w:vAlign w:val="center"/>
          </w:tcPr>
          <w:p w14:paraId="255B29D3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42" w:type="dxa"/>
            <w:tcBorders>
              <w:right w:val="single" w:sz="12" w:space="0" w:color="auto"/>
            </w:tcBorders>
            <w:vAlign w:val="center"/>
          </w:tcPr>
          <w:p w14:paraId="35604E22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left w:val="single" w:sz="12" w:space="0" w:color="auto"/>
              <w:right w:val="nil"/>
            </w:tcBorders>
          </w:tcPr>
          <w:p w14:paraId="4AA236F5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993" w:type="dxa"/>
            <w:tcBorders>
              <w:right w:val="single" w:sz="12" w:space="0" w:color="auto"/>
            </w:tcBorders>
          </w:tcPr>
          <w:p w14:paraId="4C232F38" w14:textId="77777777" w:rsidR="009971FA" w:rsidRPr="00F90AC3" w:rsidRDefault="009971FA" w:rsidP="008E1C2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F90AC3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144" w:type="dxa"/>
            <w:tcBorders>
              <w:left w:val="single" w:sz="12" w:space="0" w:color="auto"/>
              <w:right w:val="nil"/>
            </w:tcBorders>
          </w:tcPr>
          <w:p w14:paraId="7CD7457E" w14:textId="77777777" w:rsidR="009971FA" w:rsidRPr="00F90AC3" w:rsidRDefault="009971FA" w:rsidP="008E1C2C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0A4F4A" w:rsidRPr="007A7E1F" w14:paraId="6EDB2835" w14:textId="77777777" w:rsidTr="00944755">
        <w:trPr>
          <w:cantSplit/>
          <w:trHeight w:val="794"/>
        </w:trPr>
        <w:tc>
          <w:tcPr>
            <w:tcW w:w="476" w:type="dxa"/>
            <w:tcBorders>
              <w:left w:val="nil"/>
              <w:bottom w:val="nil"/>
            </w:tcBorders>
            <w:vAlign w:val="center"/>
          </w:tcPr>
          <w:p w14:paraId="1BFB76FC" w14:textId="77777777" w:rsidR="000A4F4A" w:rsidRPr="004F5A7F" w:rsidRDefault="000A4F4A" w:rsidP="008E1C2C">
            <w:pPr>
              <w:spacing w:beforeLines="50" w:before="18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left w:val="nil"/>
              <w:bottom w:val="nil"/>
            </w:tcBorders>
            <w:vAlign w:val="center"/>
          </w:tcPr>
          <w:p w14:paraId="191069A1" w14:textId="77777777" w:rsidR="000A4F4A" w:rsidRPr="004F5A7F" w:rsidRDefault="000A4F4A" w:rsidP="008E1C2C">
            <w:pPr>
              <w:spacing w:beforeLines="50" w:before="18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vAlign w:val="center"/>
          </w:tcPr>
          <w:p w14:paraId="25B1154A" w14:textId="77777777" w:rsidR="000A4F4A" w:rsidRPr="004F5A7F" w:rsidRDefault="000A4F4A" w:rsidP="008E1C2C">
            <w:pPr>
              <w:spacing w:beforeLines="50" w:before="18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vAlign w:val="center"/>
          </w:tcPr>
          <w:p w14:paraId="158A7C85" w14:textId="77777777" w:rsidR="000A4F4A" w:rsidRPr="004F5A7F" w:rsidRDefault="000A4F4A" w:rsidP="008E1C2C">
            <w:pPr>
              <w:spacing w:beforeLines="50" w:before="18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62" w:type="dxa"/>
            <w:tcBorders>
              <w:bottom w:val="nil"/>
            </w:tcBorders>
            <w:vAlign w:val="center"/>
          </w:tcPr>
          <w:p w14:paraId="7CD7BC7A" w14:textId="77777777" w:rsidR="000A4F4A" w:rsidRPr="007A7E1F" w:rsidRDefault="000A4F4A" w:rsidP="008939D0">
            <w:pPr>
              <w:spacing w:beforeLines="50" w:before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14:paraId="7B667D11" w14:textId="77777777" w:rsidR="000A4F4A" w:rsidRPr="007A7E1F" w:rsidRDefault="000A4F4A" w:rsidP="008939D0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41" w:type="dxa"/>
            <w:tcBorders>
              <w:bottom w:val="nil"/>
            </w:tcBorders>
            <w:vAlign w:val="center"/>
          </w:tcPr>
          <w:p w14:paraId="25D8F2FB" w14:textId="3A379DA0" w:rsidR="000A4F4A" w:rsidRPr="007A7E1F" w:rsidRDefault="00A644B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0EEE6020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69EA7667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62CD31E5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75000E48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1E30D62C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bottom w:val="nil"/>
            </w:tcBorders>
            <w:vAlign w:val="center"/>
          </w:tcPr>
          <w:p w14:paraId="52950CC2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3B173FD9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05F94BB7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47DA63D4" w14:textId="4E1BC347" w:rsidR="000A4F4A" w:rsidRPr="007A7E1F" w:rsidRDefault="00A644B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bottom w:val="nil"/>
            </w:tcBorders>
            <w:vAlign w:val="center"/>
          </w:tcPr>
          <w:p w14:paraId="20348646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bottom w:val="nil"/>
              <w:right w:val="single" w:sz="12" w:space="0" w:color="auto"/>
            </w:tcBorders>
            <w:vAlign w:val="center"/>
          </w:tcPr>
          <w:p w14:paraId="1A0FDF22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EFDB90" w14:textId="77777777" w:rsidR="000A4F4A" w:rsidRPr="007A7E1F" w:rsidRDefault="000A4F4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bottom w:val="nil"/>
              <w:right w:val="single" w:sz="12" w:space="0" w:color="auto"/>
            </w:tcBorders>
            <w:vAlign w:val="center"/>
          </w:tcPr>
          <w:p w14:paraId="25C716B4" w14:textId="3D0E021E" w:rsidR="000A4F4A" w:rsidRPr="007A7E1F" w:rsidRDefault="00A644BA" w:rsidP="008939D0">
            <w:pPr>
              <w:spacing w:beforeLines="50" w:before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14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1BEC6BD" w14:textId="77777777" w:rsidR="000A4F4A" w:rsidRPr="007A7E1F" w:rsidRDefault="000A4F4A" w:rsidP="008939D0">
            <w:pPr>
              <w:spacing w:beforeLines="50" w:before="18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0A4F4A" w:rsidRPr="007A7E1F" w14:paraId="1A0AF4C9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  <w:bottom w:val="nil"/>
            </w:tcBorders>
            <w:vAlign w:val="center"/>
          </w:tcPr>
          <w:p w14:paraId="68A27A81" w14:textId="787D30D4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b/>
                <w:sz w:val="20"/>
              </w:rPr>
            </w:pPr>
            <w:r w:rsidRPr="004F5A7F">
              <w:rPr>
                <w:rFonts w:ascii="新細明體" w:hAnsi="新細明體"/>
                <w:b/>
                <w:noProof/>
                <w:sz w:val="20"/>
              </w:rPr>
              <w:t>1</w:t>
            </w:r>
            <w:r w:rsidR="00A644BA" w:rsidRPr="004F5A7F">
              <w:rPr>
                <w:rFonts w:ascii="新細明體" w:hAnsi="新細明體"/>
                <w:b/>
                <w:noProof/>
                <w:sz w:val="20"/>
              </w:rPr>
              <w:t>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vAlign w:val="center"/>
          </w:tcPr>
          <w:p w14:paraId="3C428D71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b/>
                <w:sz w:val="20"/>
              </w:rPr>
            </w:pPr>
            <w:r w:rsidRPr="004F5A7F">
              <w:rPr>
                <w:rFonts w:ascii="新細明體" w:hAnsi="新細明體"/>
                <w:b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6038F513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041ECF9E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62" w:type="dxa"/>
            <w:tcBorders>
              <w:top w:val="nil"/>
              <w:bottom w:val="nil"/>
            </w:tcBorders>
            <w:vAlign w:val="center"/>
          </w:tcPr>
          <w:p w14:paraId="2D0FA196" w14:textId="77777777" w:rsidR="000A4F4A" w:rsidRPr="007A7E1F" w:rsidRDefault="000A4F4A" w:rsidP="008939D0">
            <w:pPr>
              <w:spacing w:before="5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A7E1F">
              <w:rPr>
                <w:rFonts w:ascii="標楷體" w:eastAsia="標楷體" w:hAnsi="標楷體"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14:paraId="4BB6D261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14:paraId="3FB1B9BE" w14:textId="15F23CFB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202F741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57851D19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28BA2F43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09B3D564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530E0BB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14:paraId="5CE4094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3345B40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141931D7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2599B3CA" w14:textId="1AAA3B81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1493061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75D01DC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61D3188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9021BBA" w14:textId="49442F1C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8,545,170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EE8902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0A4F4A" w:rsidRPr="007A7E1F" w14:paraId="15D36506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  <w:bottom w:val="nil"/>
            </w:tcBorders>
            <w:vAlign w:val="center"/>
          </w:tcPr>
          <w:p w14:paraId="315D7B71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vAlign w:val="center"/>
          </w:tcPr>
          <w:p w14:paraId="6A556F45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6A9AA65F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sz w:val="20"/>
              </w:rPr>
            </w:pPr>
            <w:r w:rsidRPr="004F5A7F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center"/>
          </w:tcPr>
          <w:p w14:paraId="49ED7177" w14:textId="77777777" w:rsidR="000A4F4A" w:rsidRPr="004F5A7F" w:rsidRDefault="000A4F4A" w:rsidP="008E1C2C">
            <w:pPr>
              <w:spacing w:before="5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2" w:type="dxa"/>
            <w:tcBorders>
              <w:top w:val="nil"/>
              <w:bottom w:val="nil"/>
            </w:tcBorders>
            <w:vAlign w:val="center"/>
          </w:tcPr>
          <w:p w14:paraId="3526ABBC" w14:textId="77777777" w:rsidR="000A4F4A" w:rsidRPr="007A7E1F" w:rsidRDefault="000A4F4A" w:rsidP="008939D0">
            <w:pPr>
              <w:spacing w:before="5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市政府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14:paraId="27972C68" w14:textId="77777777" w:rsidR="00836096" w:rsidRPr="007A7E1F" w:rsidRDefault="00836096" w:rsidP="008939D0">
            <w:pPr>
              <w:spacing w:before="5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14:paraId="6D8F54D7" w14:textId="348DBC02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2EB6ABC0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30E7B11A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43820FCE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6FA5381C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3066880D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  <w:bottom w:val="nil"/>
            </w:tcBorders>
            <w:vAlign w:val="center"/>
          </w:tcPr>
          <w:p w14:paraId="687E3A8E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4D993FA3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0B2B3931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143DD2A3" w14:textId="5A6CB13F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  <w:bottom w:val="nil"/>
            </w:tcBorders>
            <w:vAlign w:val="center"/>
          </w:tcPr>
          <w:p w14:paraId="22C675C8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2A146D5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02736A9" w14:textId="77777777" w:rsidR="000A4F4A" w:rsidRPr="007A7E1F" w:rsidRDefault="000A4F4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B68F711" w14:textId="6386E1E5" w:rsidR="000A4F4A" w:rsidRPr="007A7E1F" w:rsidRDefault="00A644BA" w:rsidP="008939D0">
            <w:pPr>
              <w:spacing w:before="5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4DB22CF" w14:textId="77777777" w:rsidR="000A4F4A" w:rsidRPr="007A7E1F" w:rsidRDefault="000A4F4A" w:rsidP="008939D0">
            <w:pPr>
              <w:spacing w:before="5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0A4F4A" w:rsidRPr="007A7E1F" w14:paraId="48BB6C5F" w14:textId="77777777" w:rsidTr="00944755">
        <w:trPr>
          <w:cantSplit/>
          <w:trHeight w:val="794"/>
        </w:trPr>
        <w:tc>
          <w:tcPr>
            <w:tcW w:w="476" w:type="dxa"/>
            <w:tcBorders>
              <w:top w:val="nil"/>
              <w:left w:val="nil"/>
            </w:tcBorders>
          </w:tcPr>
          <w:p w14:paraId="69D75A8A" w14:textId="77777777" w:rsidR="000A4F4A" w:rsidRPr="004F5A7F" w:rsidRDefault="000A4F4A" w:rsidP="008E1C2C">
            <w:pPr>
              <w:snapToGrid w:val="0"/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</w:tcBorders>
          </w:tcPr>
          <w:p w14:paraId="05B9454A" w14:textId="77777777" w:rsidR="000A4F4A" w:rsidRPr="004F5A7F" w:rsidRDefault="000A4F4A" w:rsidP="008E1C2C">
            <w:pPr>
              <w:snapToGrid w:val="0"/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2FA3E39A" w14:textId="77777777" w:rsidR="000A4F4A" w:rsidRPr="004F5A7F" w:rsidRDefault="000A4F4A" w:rsidP="008E1C2C">
            <w:pPr>
              <w:snapToGrid w:val="0"/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3D5F5BDE" w14:textId="795E7F23" w:rsidR="000A4F4A" w:rsidRPr="004F5A7F" w:rsidRDefault="00A644BA" w:rsidP="008E1C2C">
            <w:pPr>
              <w:snapToGrid w:val="0"/>
              <w:spacing w:beforeLines="70" w:before="252"/>
              <w:jc w:val="center"/>
              <w:rPr>
                <w:rFonts w:ascii="新細明體" w:hAnsi="新細明體"/>
                <w:sz w:val="20"/>
              </w:rPr>
            </w:pPr>
            <w:r w:rsidRPr="004F5A7F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62" w:type="dxa"/>
            <w:tcBorders>
              <w:top w:val="nil"/>
            </w:tcBorders>
          </w:tcPr>
          <w:p w14:paraId="0E543416" w14:textId="4AAC3A94" w:rsidR="000A4F4A" w:rsidRPr="007A7E1F" w:rsidRDefault="00A644BA" w:rsidP="00C50962">
            <w:pPr>
              <w:snapToGrid w:val="0"/>
              <w:spacing w:beforeLines="70" w:before="252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644BA">
              <w:rPr>
                <w:rFonts w:ascii="標楷體" w:eastAsia="標楷體" w:hAnsi="標楷體" w:hint="eastAsia"/>
                <w:noProof/>
                <w:sz w:val="20"/>
              </w:rPr>
              <w:t>道路橋梁工程</w:t>
            </w:r>
          </w:p>
        </w:tc>
        <w:tc>
          <w:tcPr>
            <w:tcW w:w="2551" w:type="dxa"/>
            <w:tcBorders>
              <w:top w:val="nil"/>
            </w:tcBorders>
          </w:tcPr>
          <w:p w14:paraId="4F5EDAB3" w14:textId="0C70F2C1" w:rsidR="000A4F4A" w:rsidRPr="007A7E1F" w:rsidRDefault="00A644BA" w:rsidP="008E1C2C">
            <w:pPr>
              <w:snapToGrid w:val="0"/>
              <w:spacing w:beforeLines="70" w:before="252"/>
              <w:jc w:val="both"/>
              <w:rPr>
                <w:rFonts w:ascii="標楷體" w:eastAsia="標楷體" w:hAnsi="標楷體"/>
                <w:sz w:val="20"/>
              </w:rPr>
            </w:pPr>
            <w:r w:rsidRPr="00A644BA">
              <w:rPr>
                <w:rFonts w:ascii="標楷體" w:eastAsia="標楷體" w:hAnsi="標楷體" w:hint="eastAsia"/>
                <w:noProof/>
                <w:sz w:val="20"/>
              </w:rPr>
              <w:t>減列溢保留嘉義市北港路桿線下地與人行道(友忠路至世賢路)改善工程經費</w:t>
            </w:r>
            <w:r w:rsidR="000A4F4A" w:rsidRPr="007A7E1F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041" w:type="dxa"/>
            <w:tcBorders>
              <w:top w:val="nil"/>
            </w:tcBorders>
          </w:tcPr>
          <w:p w14:paraId="04F8F367" w14:textId="73804E9B" w:rsidR="000A4F4A" w:rsidRPr="007A7E1F" w:rsidRDefault="00A644B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</w:tcBorders>
          </w:tcPr>
          <w:p w14:paraId="5D9E58E2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1EC4C53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7DCEDD7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0414170C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11C4ECF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1" w:type="dxa"/>
            <w:tcBorders>
              <w:top w:val="nil"/>
            </w:tcBorders>
          </w:tcPr>
          <w:p w14:paraId="4AC3B61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512E7670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7E8282D9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</w:tcBorders>
          </w:tcPr>
          <w:p w14:paraId="6FE2A8B4" w14:textId="7163817B" w:rsidR="000A4F4A" w:rsidRPr="007A7E1F" w:rsidRDefault="00A644B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042" w:type="dxa"/>
            <w:tcBorders>
              <w:top w:val="nil"/>
            </w:tcBorders>
          </w:tcPr>
          <w:p w14:paraId="656EF48E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2" w:type="dxa"/>
            <w:tcBorders>
              <w:top w:val="nil"/>
              <w:right w:val="single" w:sz="12" w:space="0" w:color="auto"/>
            </w:tcBorders>
          </w:tcPr>
          <w:p w14:paraId="6CA8CC77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2B8EC1D" w14:textId="77777777" w:rsidR="000A4F4A" w:rsidRPr="007A7E1F" w:rsidRDefault="000A4F4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A7E1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B46EA2E" w14:textId="3D7CCE42" w:rsidR="000A4F4A" w:rsidRPr="007A7E1F" w:rsidRDefault="00A644BA" w:rsidP="00C50962">
            <w:pPr>
              <w:snapToGrid w:val="0"/>
              <w:spacing w:beforeLines="70" w:before="252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8,545,170</w:t>
            </w:r>
          </w:p>
        </w:tc>
        <w:tc>
          <w:tcPr>
            <w:tcW w:w="1144" w:type="dxa"/>
            <w:tcBorders>
              <w:top w:val="nil"/>
              <w:left w:val="single" w:sz="12" w:space="0" w:color="auto"/>
              <w:right w:val="nil"/>
            </w:tcBorders>
          </w:tcPr>
          <w:p w14:paraId="5A92B1CA" w14:textId="77777777" w:rsidR="000A4F4A" w:rsidRPr="007A7E1F" w:rsidRDefault="00761662" w:rsidP="00C50962">
            <w:pPr>
              <w:snapToGrid w:val="0"/>
              <w:spacing w:beforeLines="70" w:before="252"/>
              <w:jc w:val="right"/>
              <w:rPr>
                <w:rFonts w:ascii="標楷體" w:eastAsia="標楷體" w:hAnsi="標楷體"/>
                <w:sz w:val="20"/>
              </w:rPr>
            </w:pPr>
            <w:r w:rsidRPr="007A7E1F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</w:tbl>
    <w:p w14:paraId="5939581E" w14:textId="77777777" w:rsidR="00D6616A" w:rsidRDefault="00D6616A">
      <w:pPr>
        <w:ind w:right="414"/>
        <w:rPr>
          <w:rFonts w:eastAsia="標楷體"/>
          <w:sz w:val="22"/>
        </w:rPr>
      </w:pPr>
    </w:p>
    <w:sectPr w:rsidR="00D6616A" w:rsidSect="00096158">
      <w:headerReference w:type="default" r:id="rId7"/>
      <w:headerReference w:type="first" r:id="rId8"/>
      <w:footerReference w:type="first" r:id="rId9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4FF00" w14:textId="77777777" w:rsidR="007A7E1F" w:rsidRDefault="007A7E1F">
      <w:r>
        <w:separator/>
      </w:r>
    </w:p>
  </w:endnote>
  <w:endnote w:type="continuationSeparator" w:id="0">
    <w:p w14:paraId="32150780" w14:textId="77777777" w:rsidR="007A7E1F" w:rsidRDefault="007A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2FD0" w14:textId="163B5486" w:rsidR="00FE25AC" w:rsidRPr="0044419D" w:rsidRDefault="00FE25AC" w:rsidP="00FE25AC">
    <w:pPr>
      <w:pStyle w:val="a4"/>
      <w:jc w:val="center"/>
      <w:rPr>
        <w:rFonts w:ascii="標楷體" w:eastAsia="標楷體" w:hAnsi="標楷體"/>
        <w:sz w:val="24"/>
        <w:szCs w:val="24"/>
      </w:rPr>
    </w:pPr>
    <w:r w:rsidRPr="0044419D">
      <w:rPr>
        <w:rFonts w:ascii="標楷體" w:eastAsia="標楷體" w:hAnsi="標楷體" w:hint="eastAsia"/>
        <w:sz w:val="24"/>
        <w:szCs w:val="24"/>
      </w:rPr>
      <w:t>1</w:t>
    </w:r>
    <w:r w:rsidR="008E1C2C" w:rsidRPr="0044419D">
      <w:rPr>
        <w:rFonts w:ascii="標楷體" w:eastAsia="標楷體" w:hAnsi="標楷體" w:hint="eastAsia"/>
        <w:sz w:val="24"/>
        <w:szCs w:val="24"/>
      </w:rPr>
      <w:t>－</w:t>
    </w:r>
    <w:r w:rsidR="003B41C4">
      <w:rPr>
        <w:rFonts w:ascii="標楷體" w:eastAsia="標楷體" w:hAnsi="標楷體" w:hint="eastAsia"/>
        <w:sz w:val="24"/>
        <w:szCs w:val="24"/>
      </w:rPr>
      <w:t>2</w:t>
    </w:r>
    <w:r w:rsidR="0044419D" w:rsidRPr="0044419D">
      <w:rPr>
        <w:rFonts w:ascii="標楷體" w:eastAsia="標楷體" w:hAnsi="標楷體" w:hint="eastAsia"/>
        <w:sz w:val="24"/>
        <w:szCs w:val="24"/>
      </w:rPr>
      <w:t>－1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6811F" w14:textId="77777777" w:rsidR="007A7E1F" w:rsidRDefault="007A7E1F">
      <w:r>
        <w:separator/>
      </w:r>
    </w:p>
  </w:footnote>
  <w:footnote w:type="continuationSeparator" w:id="0">
    <w:p w14:paraId="6EE38796" w14:textId="77777777" w:rsidR="007A7E1F" w:rsidRDefault="007A7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0F060" w14:textId="77777777" w:rsidR="007A7E1F" w:rsidRDefault="007A7E1F">
    <w:pPr>
      <w:ind w:leftChars="32" w:left="77" w:right="79"/>
      <w:jc w:val="center"/>
    </w:pPr>
    <w:proofErr w:type="spellStart"/>
    <w:r>
      <w:rPr>
        <w:rFonts w:hint="eastAsia"/>
        <w:b/>
        <w:sz w:val="32"/>
        <w:szCs w:val="36"/>
        <w:u w:val="single"/>
      </w:rPr>
      <w:t>RptNo</w:t>
    </w:r>
    <w:proofErr w:type="spellEnd"/>
    <w:r>
      <w:rPr>
        <w:rFonts w:hint="eastAsia"/>
        <w:b/>
        <w:sz w:val="32"/>
        <w:szCs w:val="36"/>
        <w:u w:val="single"/>
      </w:rPr>
      <w:t>、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>
      <w:rPr>
        <w:rFonts w:ascii="標楷體" w:eastAsia="標楷體" w:hint="eastAsia"/>
        <w:b/>
        <w:spacing w:val="60"/>
        <w:sz w:val="32"/>
        <w:szCs w:val="32"/>
        <w:u w:val="single"/>
      </w:rPr>
      <w:t>113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年度title總決算以前年度歲出</w:t>
    </w:r>
    <w:r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B13ED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CE12" w14:textId="5DF27634" w:rsidR="007A7E1F" w:rsidRDefault="003B41C4">
    <w:pPr>
      <w:ind w:leftChars="32" w:left="77" w:right="79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二</w:t>
    </w:r>
    <w:r w:rsidR="007A7E1F">
      <w:rPr>
        <w:rFonts w:ascii="標楷體" w:eastAsia="標楷體" w:hAnsi="標楷體" w:hint="eastAsia"/>
        <w:b/>
        <w:spacing w:val="60"/>
        <w:sz w:val="32"/>
        <w:u w:val="single"/>
      </w:rPr>
      <w:t>、中華民國</w:t>
    </w:r>
    <w:proofErr w:type="gramStart"/>
    <w:r w:rsidR="007A7E1F" w:rsidRPr="002B13ED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A644BA">
      <w:rPr>
        <w:rFonts w:ascii="標楷體" w:eastAsia="標楷體" w:hAnsi="標楷體"/>
        <w:b/>
        <w:spacing w:val="60"/>
        <w:sz w:val="32"/>
        <w:u w:val="single"/>
      </w:rPr>
      <w:t>4</w:t>
    </w:r>
    <w:proofErr w:type="gramEnd"/>
    <w:r w:rsidR="007A7E1F">
      <w:rPr>
        <w:rFonts w:ascii="標楷體" w:eastAsia="標楷體" w:hint="eastAsia"/>
        <w:b/>
        <w:spacing w:val="60"/>
        <w:sz w:val="32"/>
        <w:u w:val="single"/>
      </w:rPr>
      <w:t>年度嘉義市總決算以前年度歲出</w:t>
    </w:r>
    <w:r w:rsidR="007A7E1F">
      <w:rPr>
        <w:rFonts w:eastAsia="標楷體" w:hint="eastAsia"/>
        <w:b/>
        <w:spacing w:val="60"/>
        <w:sz w:val="32"/>
        <w:u w:val="single"/>
      </w:rPr>
      <w:t>轉入數</w:t>
    </w:r>
    <w:r w:rsidR="007A7E1F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A7E1F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A7E1F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F4A"/>
    <w:rsid w:val="0008662F"/>
    <w:rsid w:val="00096158"/>
    <w:rsid w:val="000A4F4A"/>
    <w:rsid w:val="000C1240"/>
    <w:rsid w:val="002A3A15"/>
    <w:rsid w:val="002B13ED"/>
    <w:rsid w:val="00317400"/>
    <w:rsid w:val="00342F09"/>
    <w:rsid w:val="003445C7"/>
    <w:rsid w:val="003B41C4"/>
    <w:rsid w:val="0044419D"/>
    <w:rsid w:val="004F5A7F"/>
    <w:rsid w:val="00526752"/>
    <w:rsid w:val="00697B4C"/>
    <w:rsid w:val="007403FC"/>
    <w:rsid w:val="00761662"/>
    <w:rsid w:val="007A7E1F"/>
    <w:rsid w:val="007B7AC5"/>
    <w:rsid w:val="008047FD"/>
    <w:rsid w:val="00836096"/>
    <w:rsid w:val="008412CA"/>
    <w:rsid w:val="008939D0"/>
    <w:rsid w:val="008A6366"/>
    <w:rsid w:val="008E1C2C"/>
    <w:rsid w:val="00944755"/>
    <w:rsid w:val="00954A58"/>
    <w:rsid w:val="009971FA"/>
    <w:rsid w:val="00A644BA"/>
    <w:rsid w:val="00AC4686"/>
    <w:rsid w:val="00B45BF3"/>
    <w:rsid w:val="00C3751B"/>
    <w:rsid w:val="00C50962"/>
    <w:rsid w:val="00C816CB"/>
    <w:rsid w:val="00D15766"/>
    <w:rsid w:val="00D565FE"/>
    <w:rsid w:val="00D6616A"/>
    <w:rsid w:val="00DA1614"/>
    <w:rsid w:val="00EC4407"/>
    <w:rsid w:val="00F31D3B"/>
    <w:rsid w:val="00F90AC3"/>
    <w:rsid w:val="00FE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7EBED6"/>
  <w15:chartTrackingRefBased/>
  <w15:docId w15:val="{9D7FB5DB-874F-46C2-B374-AA203466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7A7E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A7E1F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FE25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Ig3upHmppZsDr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41EA5-40AD-4E5E-A174-FCB4B801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Ig3upHmppZsDr以前年度歲出決算修正數明細表.dot</Template>
  <TotalTime>40</TotalTime>
  <Pages>1</Pages>
  <Words>197</Words>
  <Characters>240</Characters>
  <Application>Microsoft Office Word</Application>
  <DocSecurity>0</DocSecurity>
  <Lines>2</Lines>
  <Paragraphs>1</Paragraphs>
  <ScaleCrop>false</ScaleCrop>
  <Company>N.A.O.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20</cp:revision>
  <cp:lastPrinted>2025-06-05T05:57:00Z</cp:lastPrinted>
  <dcterms:created xsi:type="dcterms:W3CDTF">2025-06-03T07:36:00Z</dcterms:created>
  <dcterms:modified xsi:type="dcterms:W3CDTF">2026-07-08T11:15:00Z</dcterms:modified>
</cp:coreProperties>
</file>