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B17B6" w14:textId="5F3DE893" w:rsidR="00BC2A3A" w:rsidRDefault="00BC2A3A">
      <w:pPr>
        <w:jc w:val="right"/>
        <w:rPr>
          <w:rFonts w:ascii="標楷體" w:eastAsia="標楷體" w:hAnsi="標楷體"/>
          <w:sz w:val="20"/>
        </w:rPr>
      </w:pP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59"/>
        <w:gridCol w:w="21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E6154F" w:rsidRPr="00927918" w14:paraId="257FF0E6" w14:textId="77777777" w:rsidTr="00DF7A76">
        <w:trPr>
          <w:cantSplit/>
          <w:tblHeader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7338A" w14:textId="64B17B41" w:rsidR="00E6154F" w:rsidRPr="00927918" w:rsidRDefault="00E6154F" w:rsidP="00DF7A76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582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1394E" w14:textId="07D25B96" w:rsidR="00E6154F" w:rsidRPr="00927918" w:rsidRDefault="00E6154F" w:rsidP="00E6154F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1760" w:type="dxa"/>
            <w:gridSpan w:val="8"/>
            <w:vMerge w:val="restart"/>
            <w:tcBorders>
              <w:top w:val="nil"/>
              <w:left w:val="nil"/>
              <w:right w:val="nil"/>
            </w:tcBorders>
          </w:tcPr>
          <w:p w14:paraId="2B704F10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5D7AE" w14:textId="77777777" w:rsidR="00E6154F" w:rsidRDefault="00E6154F" w:rsidP="00E6154F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E6154F" w:rsidRPr="00927918" w14:paraId="1BDC0ED1" w14:textId="77777777" w:rsidTr="00DF7A76">
        <w:trPr>
          <w:cantSplit/>
          <w:tblHeader/>
        </w:trPr>
        <w:tc>
          <w:tcPr>
            <w:tcW w:w="53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678B335" w14:textId="2C103D58" w:rsidR="00E6154F" w:rsidRPr="00927918" w:rsidRDefault="00E6154F" w:rsidP="00DF7A76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5821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7F7FD204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760" w:type="dxa"/>
            <w:gridSpan w:val="8"/>
            <w:vMerge/>
            <w:tcBorders>
              <w:left w:val="nil"/>
              <w:right w:val="nil"/>
            </w:tcBorders>
          </w:tcPr>
          <w:p w14:paraId="65A8D485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DA5BC" w14:textId="65102C03" w:rsidR="00E6154F" w:rsidRPr="00927918" w:rsidRDefault="00E6154F" w:rsidP="00E6154F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6154F" w:rsidRPr="00927918" w14:paraId="4B06BED5" w14:textId="77777777">
        <w:trPr>
          <w:cantSplit/>
          <w:tblHeader/>
        </w:trPr>
        <w:tc>
          <w:tcPr>
            <w:tcW w:w="3240" w:type="dxa"/>
            <w:gridSpan w:val="5"/>
            <w:vMerge w:val="restart"/>
            <w:tcBorders>
              <w:left w:val="nil"/>
            </w:tcBorders>
            <w:vAlign w:val="center"/>
          </w:tcPr>
          <w:p w14:paraId="271972F1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165B4884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46F9B5F0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C584B0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應繳回市庫數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58803F3C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E6154F" w:rsidRPr="00927918" w14:paraId="7826995E" w14:textId="77777777" w:rsidTr="00A04188">
        <w:trPr>
          <w:cantSplit/>
          <w:tblHeader/>
        </w:trPr>
        <w:tc>
          <w:tcPr>
            <w:tcW w:w="3240" w:type="dxa"/>
            <w:gridSpan w:val="5"/>
            <w:vMerge/>
            <w:tcBorders>
              <w:left w:val="nil"/>
            </w:tcBorders>
          </w:tcPr>
          <w:p w14:paraId="5CD3C9A5" w14:textId="77777777" w:rsidR="00E6154F" w:rsidRPr="00927918" w:rsidRDefault="00E6154F" w:rsidP="00E6154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43EB97BB" w14:textId="77777777" w:rsidR="00E6154F" w:rsidRPr="00927918" w:rsidRDefault="00E6154F" w:rsidP="00E6154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4028C424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76F95F6F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57CF14AB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3E58BAF7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D095D36" w14:textId="77777777" w:rsidR="00E6154F" w:rsidRPr="00927918" w:rsidRDefault="00E6154F" w:rsidP="00E6154F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1B49C566" w14:textId="77777777" w:rsidR="00E6154F" w:rsidRPr="00927918" w:rsidRDefault="00E6154F" w:rsidP="00E6154F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E6154F" w:rsidRPr="00927918" w14:paraId="28998301" w14:textId="77777777" w:rsidTr="00A04188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7BD697A4" w14:textId="77777777" w:rsidR="00E6154F" w:rsidRPr="00927918" w:rsidRDefault="00E6154F" w:rsidP="00E6154F">
            <w:pPr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  <w:gridSpan w:val="2"/>
          </w:tcPr>
          <w:p w14:paraId="72846F61" w14:textId="77777777" w:rsidR="00E6154F" w:rsidRPr="00927918" w:rsidRDefault="00E6154F" w:rsidP="00E6154F">
            <w:pPr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5DB1BF5E" w14:textId="77777777" w:rsidR="00E6154F" w:rsidRPr="00927918" w:rsidRDefault="00E6154F" w:rsidP="00E6154F">
            <w:pPr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07075EFB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40D370E4" w14:textId="77777777" w:rsidR="00E6154F" w:rsidRPr="00927918" w:rsidRDefault="00E6154F" w:rsidP="00E6154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0A9EAD07" w14:textId="77777777" w:rsidR="00E6154F" w:rsidRPr="00927918" w:rsidRDefault="00E6154F" w:rsidP="00E6154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0460A2FD" w14:textId="77777777" w:rsidR="00E6154F" w:rsidRPr="00927918" w:rsidRDefault="00E6154F" w:rsidP="00E6154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0A59754B" w14:textId="77777777" w:rsidR="00E6154F" w:rsidRPr="00927918" w:rsidRDefault="00E6154F" w:rsidP="00E6154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24F56643" w14:textId="77777777" w:rsidR="00E6154F" w:rsidRPr="00927918" w:rsidRDefault="00E6154F" w:rsidP="00E6154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7560CBAA" w14:textId="77777777" w:rsidR="00E6154F" w:rsidRPr="00927918" w:rsidRDefault="00E6154F" w:rsidP="00E6154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1D7222DC" w14:textId="77777777" w:rsidR="00E6154F" w:rsidRPr="00927918" w:rsidRDefault="00E6154F" w:rsidP="00E6154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3EB00D31" w14:textId="77777777" w:rsidR="00E6154F" w:rsidRPr="00927918" w:rsidRDefault="00E6154F" w:rsidP="00E6154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02F6DE48" w14:textId="77777777" w:rsidR="00E6154F" w:rsidRPr="00927918" w:rsidRDefault="00E6154F" w:rsidP="00E6154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53BA1C96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25E79BAF" w14:textId="77777777" w:rsidR="00E6154F" w:rsidRPr="00927918" w:rsidRDefault="00E6154F" w:rsidP="00E6154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414C565A" w14:textId="77777777" w:rsidR="00E6154F" w:rsidRPr="00927918" w:rsidRDefault="00E6154F" w:rsidP="00E6154F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E6154F" w:rsidRPr="00927918" w14:paraId="531CC485" w14:textId="77777777" w:rsidTr="008427C7">
        <w:trPr>
          <w:cantSplit/>
          <w:trHeight w:val="447"/>
        </w:trPr>
        <w:tc>
          <w:tcPr>
            <w:tcW w:w="280" w:type="dxa"/>
            <w:tcBorders>
              <w:left w:val="nil"/>
              <w:bottom w:val="nil"/>
            </w:tcBorders>
            <w:vAlign w:val="center"/>
          </w:tcPr>
          <w:p w14:paraId="24437BB5" w14:textId="77777777" w:rsidR="00E6154F" w:rsidRPr="00927918" w:rsidRDefault="00E6154F" w:rsidP="00E6154F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gridSpan w:val="2"/>
            <w:tcBorders>
              <w:bottom w:val="nil"/>
            </w:tcBorders>
            <w:vAlign w:val="center"/>
          </w:tcPr>
          <w:p w14:paraId="4BED8706" w14:textId="77777777" w:rsidR="00E6154F" w:rsidRPr="00927918" w:rsidRDefault="00E6154F" w:rsidP="00E6154F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vAlign w:val="center"/>
          </w:tcPr>
          <w:p w14:paraId="7261DAD3" w14:textId="77777777" w:rsidR="00E6154F" w:rsidRPr="00927918" w:rsidRDefault="00E6154F" w:rsidP="00E6154F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vAlign w:val="center"/>
          </w:tcPr>
          <w:p w14:paraId="2F14D534" w14:textId="77777777" w:rsidR="00E6154F" w:rsidRPr="00927918" w:rsidRDefault="00E6154F" w:rsidP="00E6154F">
            <w:pPr>
              <w:spacing w:beforeLines="50" w:before="180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</w:t>
            </w:r>
            <w:r w:rsidRPr="0092791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20" w:type="dxa"/>
            <w:tcBorders>
              <w:bottom w:val="nil"/>
            </w:tcBorders>
            <w:vAlign w:val="center"/>
          </w:tcPr>
          <w:p w14:paraId="4D43EBCE" w14:textId="77777777" w:rsidR="00E6154F" w:rsidRPr="00927918" w:rsidRDefault="00E6154F" w:rsidP="00E6154F">
            <w:pPr>
              <w:spacing w:beforeLines="50" w:before="18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41BA155A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1AD1FD88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4F80A19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3AA823B2" w14:textId="7C7DA9BD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</w:rPr>
              <w:t>55</w:t>
            </w:r>
            <w:r>
              <w:rPr>
                <w:rFonts w:ascii="細明體" w:eastAsia="細明體" w:hAnsi="細明體"/>
                <w:b/>
                <w:noProof/>
                <w:sz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z w:val="18"/>
              </w:rPr>
              <w:t>276,000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5F6E297F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203AD211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B99A35B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vAlign w:val="center"/>
          </w:tcPr>
          <w:p w14:paraId="201C90FC" w14:textId="3003F2C4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</w:rPr>
              <w:t>55</w:t>
            </w:r>
            <w:r>
              <w:rPr>
                <w:rFonts w:ascii="細明體" w:eastAsia="細明體" w:hAnsi="細明體"/>
                <w:b/>
                <w:noProof/>
                <w:sz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z w:val="18"/>
              </w:rPr>
              <w:t>276,000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vAlign w:val="center"/>
          </w:tcPr>
          <w:p w14:paraId="02F2CC7F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vAlign w:val="center"/>
          </w:tcPr>
          <w:p w14:paraId="379BD969" w14:textId="6653D570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b/>
                <w:w w:val="95"/>
                <w:sz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</w:rPr>
              <w:t>55</w:t>
            </w:r>
            <w:r>
              <w:rPr>
                <w:rFonts w:ascii="細明體" w:eastAsia="細明體" w:hAnsi="細明體"/>
                <w:b/>
                <w:noProof/>
                <w:sz w:val="18"/>
              </w:rPr>
              <w:t>,</w:t>
            </w:r>
            <w:r>
              <w:rPr>
                <w:rFonts w:ascii="細明體" w:eastAsia="細明體" w:hAnsi="細明體" w:hint="eastAsia"/>
                <w:b/>
                <w:noProof/>
                <w:sz w:val="18"/>
              </w:rPr>
              <w:t>276,000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0F0709A" w14:textId="77777777" w:rsidR="00E6154F" w:rsidRPr="00927918" w:rsidRDefault="00E6154F" w:rsidP="00E6154F">
            <w:pPr>
              <w:spacing w:beforeLines="50" w:before="18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E6154F" w:rsidRPr="00927918" w14:paraId="133135F7" w14:textId="77777777" w:rsidTr="00E6154F">
        <w:trPr>
          <w:cantSplit/>
          <w:trHeight w:val="744"/>
        </w:trPr>
        <w:tc>
          <w:tcPr>
            <w:tcW w:w="280" w:type="dxa"/>
            <w:tcBorders>
              <w:top w:val="nil"/>
              <w:left w:val="nil"/>
              <w:bottom w:val="nil"/>
            </w:tcBorders>
            <w:vAlign w:val="center"/>
          </w:tcPr>
          <w:p w14:paraId="11AC16D5" w14:textId="77777777" w:rsidR="00E6154F" w:rsidRPr="00927918" w:rsidRDefault="00E6154F" w:rsidP="00E6154F">
            <w:pPr>
              <w:spacing w:beforeLines="100" w:before="36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27918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vAlign w:val="center"/>
          </w:tcPr>
          <w:p w14:paraId="11F4AE2B" w14:textId="77777777" w:rsidR="00E6154F" w:rsidRPr="00927918" w:rsidRDefault="00E6154F" w:rsidP="00E6154F">
            <w:pPr>
              <w:spacing w:beforeLines="100" w:before="36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72CA515A" w14:textId="77777777" w:rsidR="00E6154F" w:rsidRPr="00927918" w:rsidRDefault="00E6154F" w:rsidP="00E6154F">
            <w:pPr>
              <w:spacing w:beforeLines="100" w:before="36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569FF091" w14:textId="77777777" w:rsidR="00E6154F" w:rsidRPr="00927918" w:rsidRDefault="00E6154F" w:rsidP="00E6154F">
            <w:pPr>
              <w:spacing w:beforeLines="100" w:before="36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7918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vAlign w:val="center"/>
          </w:tcPr>
          <w:p w14:paraId="50DCC2B7" w14:textId="77777777" w:rsidR="00E6154F" w:rsidRPr="00927918" w:rsidRDefault="00E6154F" w:rsidP="00E6154F">
            <w:pPr>
              <w:spacing w:beforeLines="100" w:before="36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026D0BB" w14:textId="77777777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C225F24" w14:textId="77777777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DA8AD50" w14:textId="77777777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B0DA99C" w14:textId="5BD36506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>
              <w:rPr>
                <w:rFonts w:ascii="細明體" w:eastAsia="細明體" w:hAnsi="細明體" w:hint="eastAsia"/>
                <w:b/>
                <w:sz w:val="18"/>
              </w:rPr>
              <w:t>5</w:t>
            </w:r>
            <w:r>
              <w:rPr>
                <w:rFonts w:ascii="細明體" w:eastAsia="細明體" w:hAnsi="細明體"/>
                <w:b/>
                <w:sz w:val="18"/>
              </w:rPr>
              <w:t>5,276,000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6308D75" w14:textId="77777777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FAF756E" w14:textId="77777777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938D214" w14:textId="77777777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3E0304C" w14:textId="653CF598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>
              <w:rPr>
                <w:rFonts w:ascii="細明體" w:eastAsia="細明體" w:hAnsi="細明體" w:hint="eastAsia"/>
                <w:b/>
                <w:sz w:val="18"/>
              </w:rPr>
              <w:t>5</w:t>
            </w:r>
            <w:r>
              <w:rPr>
                <w:rFonts w:ascii="細明體" w:eastAsia="細明體" w:hAnsi="細明體"/>
                <w:b/>
                <w:sz w:val="18"/>
              </w:rPr>
              <w:t>5,276,000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1AA97DCC" w14:textId="77777777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34BB8B3" w14:textId="06D82C1C" w:rsidR="00E6154F" w:rsidRPr="00927918" w:rsidRDefault="00E6154F" w:rsidP="00E6154F">
            <w:pPr>
              <w:spacing w:beforeLines="100" w:before="360"/>
              <w:jc w:val="right"/>
              <w:rPr>
                <w:rFonts w:ascii="細明體" w:eastAsia="細明體" w:hAnsi="細明體"/>
                <w:b/>
                <w:w w:val="95"/>
                <w:sz w:val="18"/>
              </w:rPr>
            </w:pPr>
            <w:r>
              <w:rPr>
                <w:rFonts w:ascii="細明體" w:eastAsia="細明體" w:hAnsi="細明體" w:hint="eastAsia"/>
                <w:b/>
                <w:sz w:val="18"/>
              </w:rPr>
              <w:t>5</w:t>
            </w:r>
            <w:r>
              <w:rPr>
                <w:rFonts w:ascii="細明體" w:eastAsia="細明體" w:hAnsi="細明體"/>
                <w:b/>
                <w:sz w:val="18"/>
              </w:rPr>
              <w:t>5,276,000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F990B5" w14:textId="77777777" w:rsidR="00E6154F" w:rsidRPr="00927918" w:rsidRDefault="00E6154F" w:rsidP="00E6154F">
            <w:pPr>
              <w:spacing w:beforeLines="100" w:before="36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E6154F" w:rsidRPr="00927918" w14:paraId="4012DA1D" w14:textId="77777777" w:rsidTr="00E6154F">
        <w:trPr>
          <w:cantSplit/>
          <w:trHeight w:val="902"/>
        </w:trPr>
        <w:tc>
          <w:tcPr>
            <w:tcW w:w="280" w:type="dxa"/>
            <w:tcBorders>
              <w:top w:val="nil"/>
              <w:left w:val="nil"/>
              <w:bottom w:val="nil"/>
            </w:tcBorders>
            <w:vAlign w:val="center"/>
          </w:tcPr>
          <w:p w14:paraId="61EFFFC6" w14:textId="77777777" w:rsidR="00E6154F" w:rsidRPr="00927918" w:rsidRDefault="00E6154F" w:rsidP="00E6154F">
            <w:pPr>
              <w:spacing w:beforeLines="50" w:before="18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vAlign w:val="center"/>
          </w:tcPr>
          <w:p w14:paraId="4F342DDD" w14:textId="77777777" w:rsidR="00E6154F" w:rsidRPr="00927918" w:rsidRDefault="00E6154F" w:rsidP="00E6154F">
            <w:pPr>
              <w:spacing w:beforeLines="50" w:before="180"/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1FD05672" w14:textId="77777777" w:rsidR="00E6154F" w:rsidRPr="00927918" w:rsidRDefault="00E6154F" w:rsidP="00E6154F">
            <w:pPr>
              <w:spacing w:beforeLines="50" w:before="18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1691211E" w14:textId="77777777" w:rsidR="00E6154F" w:rsidRPr="00927918" w:rsidRDefault="00E6154F" w:rsidP="00E6154F">
            <w:pPr>
              <w:spacing w:beforeLines="50" w:before="18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vAlign w:val="center"/>
          </w:tcPr>
          <w:p w14:paraId="58B03D3C" w14:textId="77777777" w:rsidR="00E6154F" w:rsidRPr="00927918" w:rsidRDefault="00E6154F" w:rsidP="00E6154F">
            <w:pPr>
              <w:spacing w:beforeLines="50" w:before="18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C2A0F9E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4A62505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4E71E24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17BFF27" w14:textId="777C0AB2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>
              <w:rPr>
                <w:rFonts w:ascii="細明體" w:eastAsia="細明體" w:hAnsi="細明體"/>
                <w:noProof/>
                <w:sz w:val="18"/>
              </w:rPr>
              <w:t>55,276,000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CF85E3A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F438F7D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DE4A5FF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7C0FD95" w14:textId="0B7E35C9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>
              <w:rPr>
                <w:rFonts w:ascii="細明體" w:eastAsia="細明體" w:hAnsi="細明體"/>
                <w:noProof/>
                <w:sz w:val="18"/>
              </w:rPr>
              <w:t>55,276,000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31CCFDB8" w14:textId="77777777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02E455A" w14:textId="3D527C6D" w:rsidR="00E6154F" w:rsidRPr="00927918" w:rsidRDefault="00E6154F" w:rsidP="00E6154F">
            <w:pPr>
              <w:spacing w:beforeLines="50" w:before="180"/>
              <w:jc w:val="right"/>
              <w:rPr>
                <w:rFonts w:ascii="細明體" w:eastAsia="細明體" w:hAnsi="細明體"/>
                <w:w w:val="95"/>
                <w:sz w:val="18"/>
              </w:rPr>
            </w:pPr>
            <w:r>
              <w:rPr>
                <w:rFonts w:ascii="細明體" w:eastAsia="細明體" w:hAnsi="細明體"/>
                <w:noProof/>
                <w:sz w:val="18"/>
              </w:rPr>
              <w:t>55,276,000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A274871" w14:textId="77777777" w:rsidR="00E6154F" w:rsidRPr="00927918" w:rsidRDefault="00E6154F" w:rsidP="00E6154F">
            <w:pPr>
              <w:spacing w:beforeLines="50" w:before="18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E6154F" w:rsidRPr="00927918" w14:paraId="5BCE6F87" w14:textId="77777777" w:rsidTr="00E6154F">
        <w:trPr>
          <w:cantSplit/>
          <w:trHeight w:val="892"/>
        </w:trPr>
        <w:tc>
          <w:tcPr>
            <w:tcW w:w="280" w:type="dxa"/>
            <w:tcBorders>
              <w:top w:val="nil"/>
              <w:left w:val="nil"/>
            </w:tcBorders>
          </w:tcPr>
          <w:p w14:paraId="1AD836E1" w14:textId="77777777" w:rsidR="00E6154F" w:rsidRPr="00927918" w:rsidRDefault="00E6154F" w:rsidP="00E6154F">
            <w:pPr>
              <w:spacing w:beforeLines="60" w:before="216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</w:tcPr>
          <w:p w14:paraId="73BE0E62" w14:textId="77777777" w:rsidR="00E6154F" w:rsidRPr="00927918" w:rsidRDefault="00E6154F" w:rsidP="00E6154F">
            <w:pPr>
              <w:spacing w:beforeLines="60" w:before="216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</w:tcPr>
          <w:p w14:paraId="5D3AB98D" w14:textId="7D6A3035" w:rsidR="00E6154F" w:rsidRPr="00927918" w:rsidRDefault="00E6154F" w:rsidP="00E6154F">
            <w:pPr>
              <w:spacing w:beforeLines="60" w:before="216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noProof/>
                <w:sz w:val="20"/>
              </w:rPr>
              <w:t>24</w:t>
            </w:r>
          </w:p>
        </w:tc>
        <w:tc>
          <w:tcPr>
            <w:tcW w:w="2400" w:type="dxa"/>
            <w:tcBorders>
              <w:top w:val="nil"/>
            </w:tcBorders>
          </w:tcPr>
          <w:p w14:paraId="30ED46B1" w14:textId="6B46C94A" w:rsidR="00E6154F" w:rsidRPr="00927918" w:rsidRDefault="00E6154F" w:rsidP="00E6154F">
            <w:pPr>
              <w:spacing w:beforeLines="60" w:before="216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工商業與度量衡管理</w:t>
            </w:r>
          </w:p>
        </w:tc>
        <w:tc>
          <w:tcPr>
            <w:tcW w:w="3120" w:type="dxa"/>
            <w:tcBorders>
              <w:top w:val="nil"/>
            </w:tcBorders>
          </w:tcPr>
          <w:p w14:paraId="19BDC06E" w14:textId="48C0BBE7" w:rsidR="00E6154F" w:rsidRPr="00927918" w:rsidRDefault="00E6154F" w:rsidP="00E6154F">
            <w:pPr>
              <w:spacing w:beforeLines="60" w:before="216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減列溢保留振興經濟「強化民眾消費韌性普發現金」加碼計畫經費。</w:t>
            </w:r>
          </w:p>
        </w:tc>
        <w:tc>
          <w:tcPr>
            <w:tcW w:w="1470" w:type="dxa"/>
            <w:tcBorders>
              <w:top w:val="nil"/>
            </w:tcBorders>
          </w:tcPr>
          <w:p w14:paraId="1F8C046B" w14:textId="77777777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</w:tcPr>
          <w:p w14:paraId="59924926" w14:textId="77777777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</w:tcPr>
          <w:p w14:paraId="5C0D0D32" w14:textId="77777777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</w:tcPr>
          <w:p w14:paraId="7BC0218F" w14:textId="3350B2CA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>
              <w:rPr>
                <w:rFonts w:ascii="細明體" w:eastAsia="細明體" w:hAnsi="細明體"/>
                <w:noProof/>
                <w:sz w:val="18"/>
              </w:rPr>
              <w:t>55,276,000</w:t>
            </w:r>
          </w:p>
        </w:tc>
        <w:tc>
          <w:tcPr>
            <w:tcW w:w="1470" w:type="dxa"/>
            <w:tcBorders>
              <w:top w:val="nil"/>
            </w:tcBorders>
          </w:tcPr>
          <w:p w14:paraId="14D46875" w14:textId="77777777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</w:tcPr>
          <w:p w14:paraId="33B80D92" w14:textId="77777777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</w:tcPr>
          <w:p w14:paraId="36ED754D" w14:textId="77777777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</w:tcPr>
          <w:p w14:paraId="4EB9EDF4" w14:textId="1499AF39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>
              <w:rPr>
                <w:rFonts w:ascii="細明體" w:eastAsia="細明體" w:hAnsi="細明體"/>
                <w:noProof/>
                <w:sz w:val="18"/>
              </w:rPr>
              <w:t>55,276,000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DEA8175" w14:textId="77777777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8753AD9" w14:textId="59ECBEC1" w:rsidR="00E6154F" w:rsidRPr="00927918" w:rsidRDefault="00E6154F" w:rsidP="00E6154F">
            <w:pPr>
              <w:spacing w:beforeLines="60" w:before="216"/>
              <w:jc w:val="right"/>
              <w:rPr>
                <w:rFonts w:ascii="細明體" w:eastAsia="細明體" w:hAnsi="細明體"/>
                <w:w w:val="95"/>
                <w:sz w:val="18"/>
              </w:rPr>
            </w:pPr>
            <w:r>
              <w:rPr>
                <w:rFonts w:ascii="細明體" w:eastAsia="細明體" w:hAnsi="細明體"/>
                <w:noProof/>
                <w:sz w:val="18"/>
              </w:rPr>
              <w:t>55,276,000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</w:tcPr>
          <w:p w14:paraId="045F6C67" w14:textId="77777777" w:rsidR="00E6154F" w:rsidRPr="00927918" w:rsidRDefault="00E6154F" w:rsidP="00E6154F">
            <w:pPr>
              <w:spacing w:beforeLines="60" w:before="216"/>
              <w:jc w:val="both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市庫未撥款</w:t>
            </w:r>
          </w:p>
        </w:tc>
      </w:tr>
    </w:tbl>
    <w:p w14:paraId="19996C28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 w:rsidSect="00DF7A76">
      <w:headerReference w:type="default" r:id="rId7"/>
      <w:headerReference w:type="first" r:id="rId8"/>
      <w:footerReference w:type="first" r:id="rId9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961F" w14:textId="77777777" w:rsidR="00F422C0" w:rsidRDefault="00F422C0">
      <w:r>
        <w:separator/>
      </w:r>
    </w:p>
  </w:endnote>
  <w:endnote w:type="continuationSeparator" w:id="0">
    <w:p w14:paraId="5F6CF408" w14:textId="77777777" w:rsidR="00F422C0" w:rsidRDefault="00F4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42C2" w14:textId="26506153" w:rsidR="00B444E3" w:rsidRPr="00491BAE" w:rsidRDefault="00B444E3" w:rsidP="00B444E3">
    <w:pPr>
      <w:pStyle w:val="a4"/>
      <w:jc w:val="center"/>
      <w:rPr>
        <w:rFonts w:ascii="標楷體" w:eastAsia="標楷體" w:hAnsi="標楷體"/>
        <w:sz w:val="24"/>
        <w:szCs w:val="24"/>
      </w:rPr>
    </w:pPr>
    <w:r w:rsidRPr="00491BAE">
      <w:rPr>
        <w:rFonts w:ascii="標楷體" w:eastAsia="標楷體" w:hAnsi="標楷體" w:hint="eastAsia"/>
        <w:sz w:val="24"/>
        <w:szCs w:val="24"/>
      </w:rPr>
      <w:t>1</w:t>
    </w:r>
    <w:r w:rsidR="00E42EC5" w:rsidRPr="00491BAE">
      <w:rPr>
        <w:rFonts w:ascii="標楷體" w:eastAsia="標楷體" w:hAnsi="標楷體" w:hint="eastAsia"/>
        <w:sz w:val="24"/>
        <w:szCs w:val="24"/>
      </w:rPr>
      <w:t>－</w:t>
    </w:r>
    <w:sdt>
      <w:sdtPr>
        <w:rPr>
          <w:rFonts w:ascii="標楷體" w:eastAsia="標楷體" w:hAnsi="標楷體"/>
          <w:sz w:val="24"/>
          <w:szCs w:val="24"/>
        </w:rPr>
        <w:id w:val="706912155"/>
        <w:docPartObj>
          <w:docPartGallery w:val="Page Numbers (Bottom of Page)"/>
          <w:docPartUnique/>
        </w:docPartObj>
      </w:sdtPr>
      <w:sdtEndPr/>
      <w:sdtContent>
        <w:r w:rsidRPr="00491BAE">
          <w:rPr>
            <w:rFonts w:ascii="標楷體" w:eastAsia="標楷體" w:hAnsi="標楷體"/>
            <w:sz w:val="24"/>
            <w:szCs w:val="24"/>
          </w:rPr>
          <w:fldChar w:fldCharType="begin"/>
        </w:r>
        <w:r w:rsidRPr="00491BAE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491BAE">
          <w:rPr>
            <w:rFonts w:ascii="標楷體" w:eastAsia="標楷體" w:hAnsi="標楷體"/>
            <w:sz w:val="24"/>
            <w:szCs w:val="24"/>
          </w:rPr>
          <w:fldChar w:fldCharType="separate"/>
        </w:r>
        <w:r w:rsidR="00491BAE" w:rsidRPr="00491BAE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491BAE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  <w:r w:rsidR="00491BAE" w:rsidRPr="00491BAE">
      <w:rPr>
        <w:rFonts w:ascii="標楷體" w:eastAsia="標楷體" w:hAnsi="標楷體" w:hint="eastAsia"/>
        <w:sz w:val="24"/>
        <w:szCs w:val="24"/>
      </w:rPr>
      <w:t>－1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8B17" w14:textId="77777777" w:rsidR="00F422C0" w:rsidRDefault="00F422C0">
      <w:r>
        <w:separator/>
      </w:r>
    </w:p>
  </w:footnote>
  <w:footnote w:type="continuationSeparator" w:id="0">
    <w:p w14:paraId="566E003D" w14:textId="77777777" w:rsidR="00F422C0" w:rsidRDefault="00F42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93DE1" w14:textId="77777777" w:rsidR="00F422C0" w:rsidRDefault="00F422C0">
    <w:pPr>
      <w:pStyle w:val="a3"/>
      <w:jc w:val="center"/>
    </w:pPr>
    <w:r w:rsidRPr="000A3AB5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>
      <w:rPr>
        <w:rFonts w:hint="eastAsia"/>
        <w:b/>
        <w:color w:val="000000"/>
        <w:sz w:val="32"/>
        <w:szCs w:val="36"/>
        <w:u w:val="single"/>
      </w:rPr>
      <w:t>、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A3AB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A3AB5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A3AB5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FDE4E" w14:textId="77777777" w:rsidR="00E54E82" w:rsidRPr="002D2121" w:rsidRDefault="00E54E82">
    <w:pPr>
      <w:pStyle w:val="a3"/>
      <w:jc w:val="center"/>
      <w:rPr>
        <w:rFonts w:ascii="標楷體" w:eastAsia="標楷體"/>
        <w:b/>
        <w:spacing w:val="60"/>
        <w:sz w:val="36"/>
        <w:szCs w:val="22"/>
      </w:rPr>
    </w:pPr>
    <w:r w:rsidRPr="002D2121">
      <w:rPr>
        <w:rFonts w:ascii="標楷體" w:eastAsia="標楷體" w:hint="eastAsia"/>
        <w:b/>
        <w:spacing w:val="60"/>
        <w:sz w:val="36"/>
        <w:szCs w:val="22"/>
      </w:rPr>
      <w:t>壹、總決算修正數</w:t>
    </w:r>
  </w:p>
  <w:p w14:paraId="57CFFBB9" w14:textId="0379669F" w:rsidR="00F422C0" w:rsidRPr="003B3403" w:rsidRDefault="002821DE">
    <w:pPr>
      <w:pStyle w:val="a3"/>
      <w:jc w:val="center"/>
      <w:rPr>
        <w:b/>
        <w:sz w:val="28"/>
        <w:szCs w:val="18"/>
      </w:rPr>
    </w:pPr>
    <w:r>
      <w:rPr>
        <w:rFonts w:ascii="標楷體" w:eastAsia="標楷體" w:hint="eastAsia"/>
        <w:b/>
        <w:spacing w:val="60"/>
        <w:sz w:val="32"/>
        <w:u w:val="single"/>
      </w:rPr>
      <w:t>一</w:t>
    </w:r>
    <w:r w:rsidR="00F422C0" w:rsidRPr="003B3403">
      <w:rPr>
        <w:rFonts w:ascii="標楷體" w:eastAsia="標楷體" w:hint="eastAsia"/>
        <w:b/>
        <w:spacing w:val="60"/>
        <w:sz w:val="32"/>
        <w:u w:val="single"/>
      </w:rPr>
      <w:t>、中華民國</w:t>
    </w:r>
    <w:proofErr w:type="gramStart"/>
    <w:r w:rsidR="00F422C0" w:rsidRPr="003B3403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3F1F5A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F422C0" w:rsidRPr="003B3403">
      <w:rPr>
        <w:rFonts w:ascii="標楷體" w:eastAsia="標楷體" w:hint="eastAsia"/>
        <w:b/>
        <w:spacing w:val="60"/>
        <w:sz w:val="32"/>
        <w:u w:val="single"/>
      </w:rPr>
      <w:t>年度</w:t>
    </w:r>
    <w:r w:rsidR="00F422C0" w:rsidRPr="003B3403">
      <w:rPr>
        <w:rFonts w:ascii="標楷體" w:eastAsia="標楷體" w:hAnsi="標楷體" w:hint="eastAsia"/>
        <w:b/>
        <w:spacing w:val="60"/>
        <w:sz w:val="32"/>
        <w:u w:val="single"/>
      </w:rPr>
      <w:t>嘉義市</w:t>
    </w:r>
    <w:r w:rsidR="00F422C0" w:rsidRPr="003B3403">
      <w:rPr>
        <w:rFonts w:ascii="標楷體" w:eastAsia="標楷體" w:hint="eastAsia"/>
        <w:b/>
        <w:spacing w:val="60"/>
        <w:sz w:val="32"/>
        <w:u w:val="single"/>
      </w:rPr>
      <w:t>總決算歲</w:t>
    </w:r>
    <w:r w:rsidR="00F422C0" w:rsidRPr="003B3403">
      <w:rPr>
        <w:rFonts w:eastAsia="標楷體" w:hint="eastAsia"/>
        <w:b/>
        <w:spacing w:val="60"/>
        <w:sz w:val="32"/>
        <w:u w:val="single"/>
      </w:rPr>
      <w:t>出</w:t>
    </w:r>
    <w:r w:rsidR="00F422C0" w:rsidRPr="003B3403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F422C0" w:rsidRPr="003B3403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F422C0" w:rsidRPr="003B3403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DE4"/>
    <w:rsid w:val="000A3AB5"/>
    <w:rsid w:val="000C535F"/>
    <w:rsid w:val="000D26B0"/>
    <w:rsid w:val="000D571C"/>
    <w:rsid w:val="0013159C"/>
    <w:rsid w:val="001E5C26"/>
    <w:rsid w:val="002140B6"/>
    <w:rsid w:val="00244ADD"/>
    <w:rsid w:val="002821DE"/>
    <w:rsid w:val="002D2121"/>
    <w:rsid w:val="002F32E6"/>
    <w:rsid w:val="00330AF9"/>
    <w:rsid w:val="00376DB1"/>
    <w:rsid w:val="00384DE4"/>
    <w:rsid w:val="003B3403"/>
    <w:rsid w:val="003F1F5A"/>
    <w:rsid w:val="00406E4A"/>
    <w:rsid w:val="00491BAE"/>
    <w:rsid w:val="004B75F0"/>
    <w:rsid w:val="004C24B7"/>
    <w:rsid w:val="00582218"/>
    <w:rsid w:val="005D14BD"/>
    <w:rsid w:val="00603DF7"/>
    <w:rsid w:val="00632A88"/>
    <w:rsid w:val="006910DB"/>
    <w:rsid w:val="0073580A"/>
    <w:rsid w:val="0076243B"/>
    <w:rsid w:val="008427C7"/>
    <w:rsid w:val="00927918"/>
    <w:rsid w:val="00955DB1"/>
    <w:rsid w:val="009F6B14"/>
    <w:rsid w:val="00A04188"/>
    <w:rsid w:val="00A738AF"/>
    <w:rsid w:val="00AE487A"/>
    <w:rsid w:val="00B444E3"/>
    <w:rsid w:val="00B85931"/>
    <w:rsid w:val="00BB7D77"/>
    <w:rsid w:val="00BC2A3A"/>
    <w:rsid w:val="00CD01F7"/>
    <w:rsid w:val="00CD4B07"/>
    <w:rsid w:val="00DA726A"/>
    <w:rsid w:val="00DF7A76"/>
    <w:rsid w:val="00E42EC5"/>
    <w:rsid w:val="00E54E82"/>
    <w:rsid w:val="00E6154F"/>
    <w:rsid w:val="00E80AC7"/>
    <w:rsid w:val="00E9179E"/>
    <w:rsid w:val="00F122FD"/>
    <w:rsid w:val="00F422C0"/>
    <w:rsid w:val="00F84EB4"/>
    <w:rsid w:val="00F9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4900D824"/>
  <w15:chartTrackingRefBased/>
  <w15:docId w15:val="{70F1C0C4-4DC4-41B3-ACC9-521AAEDD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A738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738AF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F122F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zkp3MJbS2Ss00u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392E7-E039-4ACE-A765-558795616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yzkp3MJbS2Ss00u歲出決算修正數明細表.dot</Template>
  <TotalTime>32</TotalTime>
  <Pages>1</Pages>
  <Words>158</Words>
  <Characters>222</Characters>
  <Application>Microsoft Office Word</Application>
  <DocSecurity>0</DocSecurity>
  <Lines>1</Lines>
  <Paragraphs>1</Paragraphs>
  <ScaleCrop>false</ScaleCrop>
  <Company>N.A.O.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10</cp:revision>
  <cp:lastPrinted>2025-07-14T09:17:00Z</cp:lastPrinted>
  <dcterms:created xsi:type="dcterms:W3CDTF">2026-06-01T08:42:00Z</dcterms:created>
  <dcterms:modified xsi:type="dcterms:W3CDTF">2026-07-08T11:14:00Z</dcterms:modified>
</cp:coreProperties>
</file>