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388528D3" w14:textId="77777777" w:rsidTr="00F437D5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9AE92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E5B7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6CAE" w14:textId="5E68175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437D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24CC8735" w14:textId="77777777" w:rsidTr="00F437D5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677C09C8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C902369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0AB403E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5CA63547" w14:textId="77777777" w:rsidTr="00F437D5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556BB952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20B15A0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4ED887B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3DADC3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5E3EB299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26566D27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7E8B8A7C" w14:textId="77777777" w:rsidTr="00F437D5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6F56C2E6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6E7FF726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3E3967EA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B54404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2A325CC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691D08B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19E5367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0966699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38ED85D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0B348DF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7A36A55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1D72542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46120EC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3DCE39F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B91B53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0FE27ABE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437D5" w:rsidRPr="007212B6" w14:paraId="43BE0C2F" w14:textId="77777777" w:rsidTr="004F60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3252C4B6" w14:textId="77777777" w:rsidR="00F437D5" w:rsidRPr="007212B6" w:rsidRDefault="00F437D5" w:rsidP="004F601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C5152C2" w14:textId="77777777" w:rsidR="00F437D5" w:rsidRPr="007212B6" w:rsidRDefault="00F437D5" w:rsidP="004F601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46E0B1BF" w14:textId="77777777" w:rsidR="00F437D5" w:rsidRPr="007212B6" w:rsidRDefault="00F437D5" w:rsidP="004F6013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212B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vAlign w:val="center"/>
          </w:tcPr>
          <w:p w14:paraId="350FBAFD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20,000,000</w:t>
            </w:r>
          </w:p>
        </w:tc>
        <w:tc>
          <w:tcPr>
            <w:tcW w:w="1410" w:type="dxa"/>
            <w:vAlign w:val="center"/>
          </w:tcPr>
          <w:p w14:paraId="37854424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1410" w:type="dxa"/>
            <w:vAlign w:val="center"/>
          </w:tcPr>
          <w:p w14:paraId="0E93F6D1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D706C51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CF848B3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1400" w:type="dxa"/>
            <w:vAlign w:val="center"/>
          </w:tcPr>
          <w:p w14:paraId="1C09DCBD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165ECBE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E3803B2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5F2B93A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1380" w:type="dxa"/>
            <w:vAlign w:val="center"/>
          </w:tcPr>
          <w:p w14:paraId="0BB8BFC3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9A15F93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EDC6C09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2040" w:type="dxa"/>
            <w:vAlign w:val="center"/>
          </w:tcPr>
          <w:p w14:paraId="792962BE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- 17,941,460</w:t>
            </w:r>
          </w:p>
        </w:tc>
      </w:tr>
      <w:tr w:rsidR="00F437D5" w:rsidRPr="007212B6" w14:paraId="771AB804" w14:textId="77777777" w:rsidTr="004F60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6CE635F9" w14:textId="77777777" w:rsidR="00F437D5" w:rsidRPr="007212B6" w:rsidRDefault="00F437D5" w:rsidP="004F601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212B6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vAlign w:val="center"/>
          </w:tcPr>
          <w:p w14:paraId="56B1758F" w14:textId="77777777" w:rsidR="00F437D5" w:rsidRPr="007212B6" w:rsidRDefault="00F437D5" w:rsidP="004F601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70F7E290" w14:textId="77777777" w:rsidR="00F437D5" w:rsidRPr="007212B6" w:rsidRDefault="00F437D5" w:rsidP="004F6013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212B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70BB9290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20,000,000</w:t>
            </w:r>
          </w:p>
        </w:tc>
        <w:tc>
          <w:tcPr>
            <w:tcW w:w="1410" w:type="dxa"/>
            <w:vAlign w:val="center"/>
          </w:tcPr>
          <w:p w14:paraId="66F2A003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1410" w:type="dxa"/>
            <w:vAlign w:val="center"/>
          </w:tcPr>
          <w:p w14:paraId="04F17D1E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F599C33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BCA221F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1400" w:type="dxa"/>
            <w:vAlign w:val="center"/>
          </w:tcPr>
          <w:p w14:paraId="448BF80C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8B7B6B5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AE90922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9102CD9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1380" w:type="dxa"/>
            <w:vAlign w:val="center"/>
          </w:tcPr>
          <w:p w14:paraId="2C957652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CE8FA6E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0DC5B94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2,058,540</w:t>
            </w:r>
          </w:p>
        </w:tc>
        <w:tc>
          <w:tcPr>
            <w:tcW w:w="2040" w:type="dxa"/>
            <w:vAlign w:val="center"/>
          </w:tcPr>
          <w:p w14:paraId="70B1FBED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153EA">
              <w:rPr>
                <w:rFonts w:ascii="新細明體" w:hAnsi="新細明體"/>
                <w:b/>
                <w:noProof/>
                <w:sz w:val="20"/>
              </w:rPr>
              <w:t>- 17,941,460</w:t>
            </w:r>
          </w:p>
        </w:tc>
      </w:tr>
      <w:tr w:rsidR="00F437D5" w14:paraId="069C1B09" w14:textId="77777777" w:rsidTr="004F60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57127AA5" w14:textId="77777777" w:rsidR="00F437D5" w:rsidRDefault="00F437D5" w:rsidP="004F601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AF7FC41" w14:textId="77777777" w:rsidR="00F437D5" w:rsidRDefault="00F437D5" w:rsidP="004F601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16FB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16955488" w14:textId="77777777" w:rsidR="00F437D5" w:rsidRDefault="00F437D5" w:rsidP="004F6013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16FB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vAlign w:val="center"/>
          </w:tcPr>
          <w:p w14:paraId="79D8B640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410" w:type="dxa"/>
            <w:vAlign w:val="center"/>
          </w:tcPr>
          <w:p w14:paraId="09D4B515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/>
                <w:noProof/>
                <w:sz w:val="20"/>
              </w:rPr>
              <w:t>2,058,540</w:t>
            </w:r>
          </w:p>
        </w:tc>
        <w:tc>
          <w:tcPr>
            <w:tcW w:w="1410" w:type="dxa"/>
            <w:vAlign w:val="center"/>
          </w:tcPr>
          <w:p w14:paraId="4033959C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5FF573E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FC2A9A1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/>
                <w:noProof/>
                <w:sz w:val="20"/>
              </w:rPr>
              <w:t>2,058,540</w:t>
            </w:r>
          </w:p>
        </w:tc>
        <w:tc>
          <w:tcPr>
            <w:tcW w:w="1400" w:type="dxa"/>
            <w:vAlign w:val="center"/>
          </w:tcPr>
          <w:p w14:paraId="69F289F6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8A3819B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3AFC59D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93CFB9E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/>
                <w:noProof/>
                <w:sz w:val="20"/>
              </w:rPr>
              <w:t>2,058,540</w:t>
            </w:r>
          </w:p>
        </w:tc>
        <w:tc>
          <w:tcPr>
            <w:tcW w:w="1380" w:type="dxa"/>
            <w:vAlign w:val="center"/>
          </w:tcPr>
          <w:p w14:paraId="538D9F3C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B229B88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9B5AF55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/>
                <w:noProof/>
                <w:sz w:val="20"/>
              </w:rPr>
              <w:t>2,058,540</w:t>
            </w:r>
          </w:p>
        </w:tc>
        <w:tc>
          <w:tcPr>
            <w:tcW w:w="2040" w:type="dxa"/>
            <w:vAlign w:val="center"/>
          </w:tcPr>
          <w:p w14:paraId="4A1444B1" w14:textId="77777777" w:rsidR="00F437D5" w:rsidRPr="006153EA" w:rsidRDefault="00F437D5" w:rsidP="004F6013">
            <w:pPr>
              <w:jc w:val="right"/>
              <w:rPr>
                <w:rFonts w:ascii="新細明體" w:hAnsi="新細明體"/>
                <w:sz w:val="20"/>
              </w:rPr>
            </w:pPr>
            <w:r w:rsidRPr="006153EA">
              <w:rPr>
                <w:rFonts w:ascii="新細明體" w:hAnsi="新細明體"/>
                <w:noProof/>
                <w:sz w:val="20"/>
              </w:rPr>
              <w:t>- 17,941,460</w:t>
            </w:r>
          </w:p>
        </w:tc>
      </w:tr>
    </w:tbl>
    <w:p w14:paraId="358A217A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095BC" w14:textId="77777777" w:rsidR="00F437D5" w:rsidRDefault="00F437D5">
      <w:r>
        <w:separator/>
      </w:r>
    </w:p>
  </w:endnote>
  <w:endnote w:type="continuationSeparator" w:id="0">
    <w:p w14:paraId="111FEFB2" w14:textId="77777777" w:rsidR="00F437D5" w:rsidRDefault="00F4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CB62" w14:textId="77777777" w:rsidR="002314FC" w:rsidRDefault="002314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C19E" w14:textId="77777777" w:rsidR="002314FC" w:rsidRDefault="002314F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28233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97E4D86" w14:textId="0F3FE5EE" w:rsidR="00EF599B" w:rsidRPr="009E7A98" w:rsidRDefault="00EF599B">
        <w:pPr>
          <w:pStyle w:val="a4"/>
          <w:jc w:val="center"/>
          <w:rPr>
            <w:rFonts w:ascii="標楷體" w:eastAsia="標楷體" w:hAnsi="標楷體"/>
          </w:rPr>
        </w:pPr>
        <w:r w:rsidRPr="009E7A98">
          <w:rPr>
            <w:rFonts w:ascii="標楷體" w:eastAsia="標楷體" w:hAnsi="標楷體" w:hint="eastAsia"/>
          </w:rPr>
          <w:t>第9-3頁</w:t>
        </w:r>
      </w:p>
    </w:sdtContent>
  </w:sdt>
  <w:p w14:paraId="06976151" w14:textId="77777777" w:rsidR="002314FC" w:rsidRDefault="002314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CA02A" w14:textId="77777777" w:rsidR="00F437D5" w:rsidRDefault="00F437D5">
      <w:r>
        <w:separator/>
      </w:r>
    </w:p>
  </w:footnote>
  <w:footnote w:type="continuationSeparator" w:id="0">
    <w:p w14:paraId="051BE510" w14:textId="77777777" w:rsidR="00F437D5" w:rsidRDefault="00F43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9295" w14:textId="77777777" w:rsidR="002314FC" w:rsidRDefault="002314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2774" w14:textId="07EBEC50" w:rsidR="00A82CB1" w:rsidRDefault="00A935FF">
    <w:pPr>
      <w:pStyle w:val="a3"/>
      <w:jc w:val="center"/>
    </w:pPr>
    <w:r w:rsidRPr="00A935FF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935F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A935FF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A935FF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A935FF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935FF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DC18" w14:textId="082A296D" w:rsidR="00A82CB1" w:rsidRDefault="002314F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935FF" w:rsidRPr="00A935FF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A935FF" w:rsidRPr="00A935FF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A935FF" w:rsidRPr="00A935FF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A935FF" w:rsidRPr="00A935FF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7D5"/>
    <w:rsid w:val="000E0216"/>
    <w:rsid w:val="00183F3F"/>
    <w:rsid w:val="001C13B7"/>
    <w:rsid w:val="002314FC"/>
    <w:rsid w:val="003C15BB"/>
    <w:rsid w:val="00556AE3"/>
    <w:rsid w:val="006153EA"/>
    <w:rsid w:val="009C47CC"/>
    <w:rsid w:val="009E7A98"/>
    <w:rsid w:val="00A82CB1"/>
    <w:rsid w:val="00A935FF"/>
    <w:rsid w:val="00CB0F10"/>
    <w:rsid w:val="00DF667B"/>
    <w:rsid w:val="00EF599B"/>
    <w:rsid w:val="00F4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BD246"/>
  <w15:chartTrackingRefBased/>
  <w15:docId w15:val="{23D2FB1F-C2DC-4DB3-80ED-A4D97C5FE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F599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IQWoWEgUWN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7IQWoWEgUWN歲入來源別總表.dot</Template>
  <TotalTime>1</TotalTime>
  <Pages>1</Pages>
  <Words>128</Words>
  <Characters>238</Characters>
  <Application>Microsoft Office Word</Application>
  <DocSecurity>0</DocSecurity>
  <Lines>1</Lines>
  <Paragraphs>1</Paragraphs>
  <ScaleCrop>false</ScaleCrop>
  <Company>N.A.O.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許芝瑄</dc:creator>
  <cp:keywords/>
  <cp:lastModifiedBy>賴立芯</cp:lastModifiedBy>
  <cp:revision>6</cp:revision>
  <cp:lastPrinted>2026-06-16T03:35:00Z</cp:lastPrinted>
  <dcterms:created xsi:type="dcterms:W3CDTF">2026-06-16T03:35:00Z</dcterms:created>
  <dcterms:modified xsi:type="dcterms:W3CDTF">2026-07-02T00:56:00Z</dcterms:modified>
</cp:coreProperties>
</file>