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1"/>
        <w:gridCol w:w="1349"/>
        <w:gridCol w:w="1532"/>
        <w:gridCol w:w="1637"/>
        <w:gridCol w:w="1484"/>
        <w:gridCol w:w="1528"/>
        <w:gridCol w:w="1423"/>
        <w:gridCol w:w="1585"/>
        <w:gridCol w:w="1589"/>
        <w:gridCol w:w="1423"/>
        <w:gridCol w:w="1423"/>
        <w:gridCol w:w="1659"/>
        <w:gridCol w:w="1676"/>
        <w:gridCol w:w="1585"/>
        <w:gridCol w:w="1414"/>
      </w:tblGrid>
      <w:tr w:rsidR="00B978C9" w14:paraId="1F263471" w14:textId="1077110E" w:rsidTr="00A85F53">
        <w:tc>
          <w:tcPr>
            <w:tcW w:w="119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51ACBD" w14:textId="77777777" w:rsidR="00B978C9" w:rsidRPr="001D79E3" w:rsidRDefault="00B978C9" w:rsidP="00953C3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660" w:type="pct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795C7AA4" w14:textId="77777777" w:rsidR="00B978C9" w:rsidRPr="001D79E3" w:rsidRDefault="00B978C9" w:rsidP="00953C3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4221" w:type="pct"/>
            <w:gridSpan w:val="12"/>
            <w:vMerge w:val="restart"/>
            <w:tcBorders>
              <w:top w:val="nil"/>
              <w:left w:val="nil"/>
            </w:tcBorders>
            <w:vAlign w:val="bottom"/>
          </w:tcPr>
          <w:p w14:paraId="42D5FD88" w14:textId="5C537E01" w:rsidR="00B978C9" w:rsidRDefault="00B978C9" w:rsidP="00953C31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B978C9" w14:paraId="2C3A1D29" w14:textId="266C3422" w:rsidTr="00A85F53">
        <w:tc>
          <w:tcPr>
            <w:tcW w:w="119" w:type="pct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7B689D3" w14:textId="77777777" w:rsidR="00B978C9" w:rsidRPr="001D79E3" w:rsidRDefault="00B978C9" w:rsidP="00953C31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660" w:type="pct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50D23506" w14:textId="77777777" w:rsidR="00B978C9" w:rsidRPr="001D79E3" w:rsidRDefault="00B978C9" w:rsidP="00953C31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4221" w:type="pct"/>
            <w:gridSpan w:val="12"/>
            <w:vMerge/>
            <w:tcBorders>
              <w:left w:val="nil"/>
            </w:tcBorders>
            <w:vAlign w:val="center"/>
          </w:tcPr>
          <w:p w14:paraId="2018BB25" w14:textId="1802616A" w:rsidR="00B978C9" w:rsidRPr="00CC0D84" w:rsidRDefault="00B978C9" w:rsidP="00953C31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B978C9" w14:paraId="6B7F1896" w14:textId="6FD03628" w:rsidTr="00A85F53">
        <w:tc>
          <w:tcPr>
            <w:tcW w:w="428" w:type="pct"/>
            <w:gridSpan w:val="2"/>
            <w:tcBorders>
              <w:tl2br w:val="single" w:sz="4" w:space="0" w:color="auto"/>
            </w:tcBorders>
            <w:vAlign w:val="center"/>
          </w:tcPr>
          <w:p w14:paraId="4C7D7826" w14:textId="77777777" w:rsidR="00B978C9" w:rsidRDefault="00B978C9" w:rsidP="00B978C9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047723DF" w14:textId="77777777" w:rsidR="00B978C9" w:rsidRDefault="00B978C9" w:rsidP="00B978C9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351" w:type="pct"/>
            <w:vAlign w:val="center"/>
          </w:tcPr>
          <w:p w14:paraId="69A7E239" w14:textId="77777777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縣議會主管</w:t>
            </w:r>
          </w:p>
        </w:tc>
        <w:tc>
          <w:tcPr>
            <w:tcW w:w="375" w:type="pct"/>
            <w:vAlign w:val="center"/>
          </w:tcPr>
          <w:p w14:paraId="689E9818" w14:textId="77777777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縣政府主管</w:t>
            </w:r>
          </w:p>
        </w:tc>
        <w:tc>
          <w:tcPr>
            <w:tcW w:w="340" w:type="pct"/>
            <w:vAlign w:val="center"/>
          </w:tcPr>
          <w:p w14:paraId="273DC66F" w14:textId="77777777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民政處主管</w:t>
            </w:r>
          </w:p>
        </w:tc>
        <w:tc>
          <w:tcPr>
            <w:tcW w:w="350" w:type="pct"/>
            <w:vAlign w:val="center"/>
          </w:tcPr>
          <w:p w14:paraId="07F25184" w14:textId="77777777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農業處主管</w:t>
            </w:r>
          </w:p>
        </w:tc>
        <w:tc>
          <w:tcPr>
            <w:tcW w:w="326" w:type="pct"/>
            <w:vAlign w:val="center"/>
          </w:tcPr>
          <w:p w14:paraId="762DE97A" w14:textId="77777777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地政處主管</w:t>
            </w:r>
          </w:p>
        </w:tc>
        <w:tc>
          <w:tcPr>
            <w:tcW w:w="363" w:type="pct"/>
            <w:vAlign w:val="center"/>
          </w:tcPr>
          <w:p w14:paraId="5A62D3D2" w14:textId="77777777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稅務局主管</w:t>
            </w:r>
          </w:p>
        </w:tc>
        <w:tc>
          <w:tcPr>
            <w:tcW w:w="364" w:type="pct"/>
            <w:vAlign w:val="center"/>
          </w:tcPr>
          <w:p w14:paraId="1C650BB6" w14:textId="77777777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326" w:type="pct"/>
            <w:vAlign w:val="center"/>
          </w:tcPr>
          <w:p w14:paraId="0EBF48FA" w14:textId="0DF7E3F8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326" w:type="pct"/>
            <w:vAlign w:val="center"/>
          </w:tcPr>
          <w:p w14:paraId="78E8C550" w14:textId="32A0275B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380" w:type="pct"/>
            <w:vAlign w:val="center"/>
          </w:tcPr>
          <w:p w14:paraId="680523AC" w14:textId="01B1987A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384" w:type="pct"/>
            <w:vAlign w:val="center"/>
          </w:tcPr>
          <w:p w14:paraId="7FCF9C8A" w14:textId="7C5370E4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教育處主管</w:t>
            </w:r>
          </w:p>
        </w:tc>
        <w:tc>
          <w:tcPr>
            <w:tcW w:w="363" w:type="pct"/>
            <w:vAlign w:val="center"/>
          </w:tcPr>
          <w:p w14:paraId="4E05776F" w14:textId="029B7589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324" w:type="pct"/>
            <w:vAlign w:val="center"/>
          </w:tcPr>
          <w:p w14:paraId="21BA93D2" w14:textId="5CAC2F05" w:rsidR="00B978C9" w:rsidRDefault="00B978C9" w:rsidP="00B978C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</w:tr>
      <w:tr w:rsidR="003465FE" w:rsidRPr="00B978C9" w14:paraId="1036FCA8" w14:textId="0DC5995D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05DF19AC" w14:textId="77777777" w:rsidR="003465FE" w:rsidRPr="003A072F" w:rsidRDefault="003465FE" w:rsidP="003465FE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A072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AE8939B" w14:textId="008A52AC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9263F">
              <w:rPr>
                <w:rFonts w:ascii="新細明體" w:hAnsi="新細明體" w:hint="eastAsia"/>
                <w:b/>
                <w:noProof/>
                <w:sz w:val="20"/>
              </w:rPr>
              <w:t>280,702,436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7737D06" w14:textId="672C273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9263F">
              <w:rPr>
                <w:rFonts w:ascii="新細明體" w:hAnsi="新細明體" w:hint="eastAsia"/>
                <w:b/>
                <w:noProof/>
                <w:sz w:val="20"/>
              </w:rPr>
              <w:t>19,281,348,935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14900F3F" w14:textId="36EBB9C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9263F">
              <w:rPr>
                <w:rFonts w:ascii="新細明體" w:hAnsi="新細明體" w:hint="eastAsia"/>
                <w:b/>
                <w:noProof/>
                <w:sz w:val="20"/>
              </w:rPr>
              <w:t>173,225,416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5A5A2F9" w14:textId="13E51C9D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9263F">
              <w:rPr>
                <w:rFonts w:ascii="新細明體" w:hAnsi="新細明體" w:hint="eastAsia"/>
                <w:b/>
                <w:noProof/>
                <w:sz w:val="20"/>
              </w:rPr>
              <w:t>54,269,046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E6A2869" w14:textId="047992F8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9263F">
              <w:rPr>
                <w:rFonts w:ascii="新細明體" w:hAnsi="新細明體" w:hint="eastAsia"/>
                <w:b/>
                <w:noProof/>
                <w:sz w:val="20"/>
              </w:rPr>
              <w:t>178,065,231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99D2B05" w14:textId="1299BCC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9263F">
              <w:rPr>
                <w:rFonts w:ascii="新細明體" w:hAnsi="新細明體" w:hint="eastAsia"/>
                <w:b/>
                <w:noProof/>
                <w:sz w:val="20"/>
              </w:rPr>
              <w:t>127,095,539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D8847CB" w14:textId="0409A0C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9263F">
              <w:rPr>
                <w:rFonts w:ascii="新細明體" w:hAnsi="新細明體" w:hint="eastAsia"/>
                <w:b/>
                <w:noProof/>
                <w:sz w:val="20"/>
              </w:rPr>
              <w:t>1,672,927,651</w:t>
            </w:r>
          </w:p>
        </w:tc>
        <w:tc>
          <w:tcPr>
            <w:tcW w:w="326" w:type="pct"/>
            <w:vAlign w:val="center"/>
          </w:tcPr>
          <w:p w14:paraId="73C81510" w14:textId="26822966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b/>
                <w:noProof/>
                <w:sz w:val="20"/>
              </w:rPr>
              <w:t>776,791,218</w:t>
            </w:r>
          </w:p>
        </w:tc>
        <w:tc>
          <w:tcPr>
            <w:tcW w:w="326" w:type="pct"/>
            <w:vAlign w:val="center"/>
          </w:tcPr>
          <w:p w14:paraId="6AF56392" w14:textId="0BFEF879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b/>
                <w:noProof/>
                <w:sz w:val="20"/>
              </w:rPr>
              <w:t>2,120,625,340</w:t>
            </w:r>
          </w:p>
        </w:tc>
        <w:tc>
          <w:tcPr>
            <w:tcW w:w="380" w:type="pct"/>
            <w:vAlign w:val="center"/>
          </w:tcPr>
          <w:p w14:paraId="4947CB3C" w14:textId="380C9A7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b/>
                <w:noProof/>
                <w:sz w:val="20"/>
              </w:rPr>
              <w:t>493,194,688</w:t>
            </w:r>
          </w:p>
        </w:tc>
        <w:tc>
          <w:tcPr>
            <w:tcW w:w="384" w:type="pct"/>
            <w:vAlign w:val="center"/>
          </w:tcPr>
          <w:p w14:paraId="790CD5C9" w14:textId="1CF301AF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b/>
                <w:noProof/>
                <w:sz w:val="20"/>
              </w:rPr>
              <w:t>20,148,093</w:t>
            </w:r>
          </w:p>
        </w:tc>
        <w:tc>
          <w:tcPr>
            <w:tcW w:w="363" w:type="pct"/>
            <w:vAlign w:val="center"/>
          </w:tcPr>
          <w:p w14:paraId="6AEEC590" w14:textId="21F21A80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b/>
                <w:noProof/>
                <w:sz w:val="20"/>
              </w:rPr>
              <w:t>1,074,346,646</w:t>
            </w:r>
          </w:p>
        </w:tc>
        <w:tc>
          <w:tcPr>
            <w:tcW w:w="324" w:type="pct"/>
            <w:vAlign w:val="center"/>
          </w:tcPr>
          <w:p w14:paraId="70992F7E" w14:textId="2134D460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b/>
                <w:noProof/>
                <w:sz w:val="20"/>
              </w:rPr>
              <w:t>26,252,740,239</w:t>
            </w:r>
          </w:p>
        </w:tc>
      </w:tr>
      <w:tr w:rsidR="003465FE" w:rsidRPr="00B978C9" w14:paraId="09643893" w14:textId="3FBFE325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28877E91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09263F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1600" w:id="-694936832"/>
              </w:rPr>
              <w:t>行政支</w:t>
            </w:r>
            <w:r w:rsidRPr="0009263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600" w:id="-694936832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0F49BA" w14:textId="0519D5A0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28C6897" w14:textId="6A5A2855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614,923,452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0F956B29" w14:textId="2B84626D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23CB292" w14:textId="4D30B40D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D9B9176" w14:textId="7EEE8A57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428309C" w14:textId="0DFAE0BD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4DDBB38" w14:textId="646499C9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0085F71B" w14:textId="7C10A88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22829B62" w14:textId="509C1A8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316963CC" w14:textId="315CD24A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4BE5281C" w14:textId="766B882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4F0B1C4A" w14:textId="6C86A7B8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3F79CB59" w14:textId="3BE295F3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614,923,452</w:t>
            </w:r>
          </w:p>
        </w:tc>
      </w:tr>
      <w:tr w:rsidR="003465FE" w:rsidRPr="00B978C9" w14:paraId="54A2B4E3" w14:textId="3E7AE50E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64DB2216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09263F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1600" w:id="-694936831"/>
              </w:rPr>
              <w:t>立法支</w:t>
            </w:r>
            <w:r w:rsidRPr="0009263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600" w:id="-694936831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5B79928" w14:textId="1CEF1B8A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280,702,436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F7B7457" w14:textId="517A952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E2AFB28" w14:textId="42A4C3D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41F2074C" w14:textId="35FEF983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D0EB94F" w14:textId="31FBE017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38E80F93" w14:textId="2E95E9E6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9AA4841" w14:textId="15765B9F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08419AFA" w14:textId="36884559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31C5F760" w14:textId="39BAD3C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63894C1E" w14:textId="11908AB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18AB6409" w14:textId="4AD8646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269AE57F" w14:textId="38833BB9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0BB22E1E" w14:textId="428CE8DE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280,702,436</w:t>
            </w:r>
          </w:p>
        </w:tc>
      </w:tr>
      <w:tr w:rsidR="003465FE" w:rsidRPr="00B978C9" w14:paraId="3B9377DC" w14:textId="4D9FFB2E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0102490D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09263F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1600" w:id="-694936830"/>
              </w:rPr>
              <w:t>民政支</w:t>
            </w:r>
            <w:r w:rsidRPr="0009263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600" w:id="-694936830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FB9305E" w14:textId="04FA02E5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E816C48" w14:textId="6F1FBD39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2,022,906,790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1623B4D7" w14:textId="5313647F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116,565,416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2DD55CC" w14:textId="5C147D2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0316E11" w14:textId="4AB60F08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178,065,231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3585EDC" w14:textId="48E82A5C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03C1236" w14:textId="62DC7189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40B6FAB7" w14:textId="456FD57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776,791,218</w:t>
            </w:r>
          </w:p>
        </w:tc>
        <w:tc>
          <w:tcPr>
            <w:tcW w:w="326" w:type="pct"/>
            <w:vAlign w:val="center"/>
          </w:tcPr>
          <w:p w14:paraId="00917DC1" w14:textId="6593E9E3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402BD1C2" w14:textId="3FCEE43E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0B34713F" w14:textId="30344E98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31D9CC2C" w14:textId="695FCE30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0D73FC17" w14:textId="34E807F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3,094,328,655</w:t>
            </w:r>
          </w:p>
        </w:tc>
      </w:tr>
      <w:tr w:rsidR="003465FE" w:rsidRPr="00B978C9" w14:paraId="16985E65" w14:textId="359AB2CE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236A0F63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09263F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1600" w:id="-694936576"/>
              </w:rPr>
              <w:t>警政支</w:t>
            </w:r>
            <w:r w:rsidRPr="0009263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600" w:id="-694936576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6DD01FC" w14:textId="1C7916D0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7A20327" w14:textId="2C45424F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7D5FCA81" w14:textId="3C51E477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5EE8A0CF" w14:textId="6F8D29B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D6E1F69" w14:textId="3A96C45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24B7BC70" w14:textId="3459A90A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7C4DE7E" w14:textId="7220ABDC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1,672,927,651</w:t>
            </w:r>
          </w:p>
        </w:tc>
        <w:tc>
          <w:tcPr>
            <w:tcW w:w="326" w:type="pct"/>
            <w:vAlign w:val="center"/>
          </w:tcPr>
          <w:p w14:paraId="5DE24467" w14:textId="1860C3A7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479C60CB" w14:textId="22E8836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5B15E0DC" w14:textId="60CA43DD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11538035" w14:textId="21CB1765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770A300C" w14:textId="3B8BA07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0ACA6860" w14:textId="516C420D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1,672,927,651</w:t>
            </w:r>
          </w:p>
        </w:tc>
      </w:tr>
      <w:tr w:rsidR="003465FE" w:rsidRPr="00B978C9" w14:paraId="4C374184" w14:textId="1212CEB2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6E69FB44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09263F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1600" w:id="-694936575"/>
              </w:rPr>
              <w:t>財務支</w:t>
            </w:r>
            <w:r w:rsidRPr="0009263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600" w:id="-694936575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2D950D8" w14:textId="1D432F5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5FF531A" w14:textId="50E9074F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69,206,713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7F23BDD2" w14:textId="689A0073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19361608" w14:textId="3F78FBCE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AF7E462" w14:textId="60744E3F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23015547" w14:textId="0EFEF066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127,095,539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53137D3" w14:textId="275942BD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2667BAA4" w14:textId="17D5B477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323C831D" w14:textId="49FA80F0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11CC5E3D" w14:textId="4137C8A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44770FEE" w14:textId="0F2C8CCC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6BC78E40" w14:textId="2644569E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76902F65" w14:textId="3AC950E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196,302,252</w:t>
            </w:r>
          </w:p>
        </w:tc>
      </w:tr>
      <w:tr w:rsidR="003465FE" w:rsidRPr="00B978C9" w14:paraId="45908B51" w14:textId="14772064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7ED930B4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09263F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1600" w:id="-694936574"/>
              </w:rPr>
              <w:t>教育支</w:t>
            </w:r>
            <w:r w:rsidRPr="0009263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600" w:id="-694936574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D2E5BBB" w14:textId="1A7DBB70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681F5F8" w14:textId="7D56552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6,354,361,220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62C5E742" w14:textId="29B0205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5D45C9B5" w14:textId="58B9B49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95812D3" w14:textId="3DD2BA5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22D6FBFA" w14:textId="43AC39DE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C8D58B3" w14:textId="234EAC53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05AF742E" w14:textId="07B67E7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5898BE34" w14:textId="2D08069A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302D019C" w14:textId="0EC1B87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07DE16A6" w14:textId="4EF959E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2FE3081A" w14:textId="66E3ECD8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392268FB" w14:textId="5F0F2147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6,354,361,220</w:t>
            </w:r>
          </w:p>
        </w:tc>
      </w:tr>
      <w:tr w:rsidR="003465FE" w:rsidRPr="00B978C9" w14:paraId="6DE546F5" w14:textId="7822380D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553D766B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09263F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1600" w:id="-694936573"/>
              </w:rPr>
              <w:t>文化支</w:t>
            </w:r>
            <w:r w:rsidRPr="0009263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600" w:id="-694936573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1F4D877" w14:textId="5358D135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9210ECC" w14:textId="7A813A1C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476,326,479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441591D" w14:textId="5BB5A11F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A047F6E" w14:textId="41652720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9998D42" w14:textId="3010C1D3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32CCDED7" w14:textId="2BBC56FA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88DAAFB" w14:textId="7EC4F0E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63F1DD13" w14:textId="584D4F96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175EE32E" w14:textId="114CF87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1F5243CE" w14:textId="5405FC2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192F381B" w14:textId="36C512BF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20,148,093</w:t>
            </w:r>
          </w:p>
        </w:tc>
        <w:tc>
          <w:tcPr>
            <w:tcW w:w="363" w:type="pct"/>
            <w:vAlign w:val="center"/>
          </w:tcPr>
          <w:p w14:paraId="18B3A416" w14:textId="0C4FEEB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53CD46E1" w14:textId="5EF1CE1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496,474,572</w:t>
            </w:r>
          </w:p>
        </w:tc>
      </w:tr>
      <w:tr w:rsidR="003465FE" w:rsidRPr="00B978C9" w14:paraId="6FC7DFC0" w14:textId="0524FED5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0FE014E0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09263F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1600" w:id="-694936572"/>
              </w:rPr>
              <w:t>農業支</w:t>
            </w:r>
            <w:r w:rsidRPr="0009263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600" w:id="-694936572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28D9032" w14:textId="2275FA95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BE19832" w14:textId="595FB25E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3,204,764,846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08987B54" w14:textId="1324FA8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5CBFEBBA" w14:textId="4C82C5EE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54,269,046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9C330D6" w14:textId="46B6306E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60355BA8" w14:textId="285CDF15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A0A14AB" w14:textId="707C3C9A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33BC92A4" w14:textId="1256DAE3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1D7D7A40" w14:textId="1861F29A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444CD537" w14:textId="498D8A07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5A95734A" w14:textId="32F6844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30EB1423" w14:textId="4F98A67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7750E3BA" w14:textId="03851D60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3,259,033,892</w:t>
            </w:r>
          </w:p>
        </w:tc>
      </w:tr>
      <w:tr w:rsidR="003465FE" w:rsidRPr="00B978C9" w14:paraId="6B84D8B8" w14:textId="753D592B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61DFBDDC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Pr="0009263F">
              <w:rPr>
                <w:rFonts w:ascii="標楷體" w:eastAsia="標楷體" w:hAnsi="標楷體" w:hint="eastAsia"/>
                <w:noProof/>
                <w:spacing w:val="133"/>
                <w:kern w:val="0"/>
                <w:sz w:val="20"/>
                <w:fitText w:val="1600" w:id="-694936571"/>
              </w:rPr>
              <w:t>工業支</w:t>
            </w:r>
            <w:r w:rsidRPr="0009263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600" w:id="-694936571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F839D87" w14:textId="1E56567D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73F2081" w14:textId="5DB03E89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129,984,476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BCED440" w14:textId="5A8ED4CF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38B1577E" w14:textId="352B4F08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676581D" w14:textId="2BED304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051F1420" w14:textId="32FDE62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453BCF6" w14:textId="28E1C33A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4821338C" w14:textId="7E2A0A69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1447010D" w14:textId="47ADE47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55BD3A04" w14:textId="387DEE5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43C739B9" w14:textId="1E3AD1FE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01EC2D27" w14:textId="20D8DB7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4D92B78A" w14:textId="28A5F466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129,984,476</w:t>
            </w:r>
          </w:p>
        </w:tc>
      </w:tr>
      <w:tr w:rsidR="003465FE" w:rsidRPr="00B978C9" w14:paraId="5F3D28EB" w14:textId="1097F8C9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627B0340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09263F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1500" w:id="-694936320"/>
              </w:rPr>
              <w:t>交通支</w:t>
            </w:r>
            <w:r w:rsidRPr="0009263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500" w:id="-694936320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438AA8F" w14:textId="651197D6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CF3F08A" w14:textId="279AFD0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1,326,225,341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55FA7A4" w14:textId="598367F0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61AEF952" w14:textId="608D98A0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09FA837" w14:textId="31767B50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58050F42" w14:textId="37A936C3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527498A" w14:textId="21D22086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2D1D79A6" w14:textId="37CF344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35CEE770" w14:textId="19FB72F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394361FD" w14:textId="5CA9970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517DCD46" w14:textId="05D0341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2188DE02" w14:textId="4A1F5EB7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312FEDB8" w14:textId="1C76D5C8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1,326,225,341</w:t>
            </w:r>
          </w:p>
        </w:tc>
      </w:tr>
      <w:tr w:rsidR="003465FE" w:rsidRPr="00B978C9" w14:paraId="68556F95" w14:textId="16BF7640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4857ADE4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09263F">
              <w:rPr>
                <w:rFonts w:ascii="標楷體" w:eastAsia="標楷體" w:hAnsi="標楷體" w:hint="eastAsia"/>
                <w:noProof/>
                <w:spacing w:val="1"/>
                <w:w w:val="93"/>
                <w:kern w:val="0"/>
                <w:sz w:val="20"/>
                <w:fitText w:val="1500" w:id="-694936319"/>
              </w:rPr>
              <w:t>其他經濟服務支</w:t>
            </w:r>
            <w:r w:rsidRPr="0009263F">
              <w:rPr>
                <w:rFonts w:ascii="標楷體" w:eastAsia="標楷體" w:hAnsi="標楷體" w:hint="eastAsia"/>
                <w:noProof/>
                <w:w w:val="93"/>
                <w:kern w:val="0"/>
                <w:sz w:val="20"/>
                <w:fitText w:val="1500" w:id="-694936319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6B6DA98" w14:textId="670C6CBF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FECE019" w14:textId="4EBDC883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1,669,740,790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0D5DE19F" w14:textId="6E9F9299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65A54FA0" w14:textId="621E06EC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1EC962D" w14:textId="560499B5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3C4A0926" w14:textId="7C1C3B4D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F4DD79C" w14:textId="67EDB12D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067474C6" w14:textId="6DD53219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31C1B5CF" w14:textId="5D81DF8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17616AD3" w14:textId="6E72081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38A0787B" w14:textId="2FFF0F58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63F27378" w14:textId="7CDD1EEE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4A2836E3" w14:textId="4F1029DE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1,669,740,790</w:t>
            </w:r>
          </w:p>
        </w:tc>
      </w:tr>
      <w:tr w:rsidR="003465FE" w:rsidRPr="00B978C9" w14:paraId="78238CCF" w14:textId="03CE80CE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30A6A755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09263F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500" w:id="-694936318"/>
              </w:rPr>
              <w:t>社會保險支</w:t>
            </w:r>
            <w:r w:rsidRPr="0009263F">
              <w:rPr>
                <w:rFonts w:ascii="標楷體" w:eastAsia="標楷體" w:hAnsi="標楷體" w:hint="eastAsia"/>
                <w:noProof/>
                <w:kern w:val="0"/>
                <w:sz w:val="20"/>
                <w:fitText w:val="1500" w:id="-694936318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46E398E" w14:textId="01A9EA9A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3A2AF9D" w14:textId="19F9C6A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89,102,377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6337E842" w14:textId="77E0D35C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2D61E17" w14:textId="77332E29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B4D4AB3" w14:textId="79690E1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F376FB1" w14:textId="4C57501F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CC4E220" w14:textId="1EB5D7B3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59D94806" w14:textId="618A67A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1977AC56" w14:textId="25C6CDF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6BAB40EF" w14:textId="2560B713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0F76D55B" w14:textId="0B56DA97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4F7F90FE" w14:textId="618D1C6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24300640" w14:textId="6F2DD2D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89,102,377</w:t>
            </w:r>
          </w:p>
        </w:tc>
      </w:tr>
      <w:tr w:rsidR="003465FE" w:rsidRPr="00B978C9" w14:paraId="4955E240" w14:textId="616C8D8E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06DDE155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09263F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500" w:id="-694936317"/>
              </w:rPr>
              <w:t>社會救助支</w:t>
            </w:r>
            <w:r w:rsidRPr="0009263F">
              <w:rPr>
                <w:rFonts w:ascii="標楷體" w:eastAsia="標楷體" w:hAnsi="標楷體" w:hint="eastAsia"/>
                <w:noProof/>
                <w:kern w:val="0"/>
                <w:sz w:val="20"/>
                <w:fitText w:val="1500" w:id="-694936317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91A1E5F" w14:textId="1D6A71D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A0BE798" w14:textId="072716E7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231,648,983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45C09E31" w14:textId="6494039C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09818DD4" w14:textId="5857D1EA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A2AB131" w14:textId="3DF27F1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62DC80F6" w14:textId="257C29E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04C473E" w14:textId="4CDB1269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26F1DDA1" w14:textId="6CB99376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6F339149" w14:textId="0CC9E08D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6F1572DC" w14:textId="328DD465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299FB671" w14:textId="2F484AEF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16CC594B" w14:textId="64F93B07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69,600</w:t>
            </w:r>
          </w:p>
        </w:tc>
        <w:tc>
          <w:tcPr>
            <w:tcW w:w="324" w:type="pct"/>
            <w:vAlign w:val="center"/>
          </w:tcPr>
          <w:p w14:paraId="1C7F654B" w14:textId="5802D646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231,718,583</w:t>
            </w:r>
          </w:p>
        </w:tc>
      </w:tr>
      <w:tr w:rsidR="003465FE" w:rsidRPr="00B978C9" w14:paraId="79DB3D33" w14:textId="5E5DA684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7ED58B16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09263F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500" w:id="-694936315"/>
              </w:rPr>
              <w:t>福利服務支</w:t>
            </w:r>
            <w:r w:rsidRPr="0009263F">
              <w:rPr>
                <w:rFonts w:ascii="標楷體" w:eastAsia="標楷體" w:hAnsi="標楷體" w:hint="eastAsia"/>
                <w:noProof/>
                <w:kern w:val="0"/>
                <w:sz w:val="20"/>
                <w:fitText w:val="1500" w:id="-694936315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45C307" w14:textId="364B4938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C57BD15" w14:textId="4349130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1,791,484,041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5CFDAACA" w14:textId="0A9AFDE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56,660,000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0A8DF143" w14:textId="19B7356F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26D3DB5" w14:textId="4CA1D13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33E4FC3B" w14:textId="0AC6676A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2AD351B" w14:textId="7BE0911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786C64F3" w14:textId="516CCA0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0F5B2719" w14:textId="6517BEB7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68D19494" w14:textId="2010A909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3D168851" w14:textId="185541FF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2B8A9CEA" w14:textId="1A1EA855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49C9FF9A" w14:textId="46BF1DB6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1,848,144,041</w:t>
            </w:r>
          </w:p>
        </w:tc>
      </w:tr>
      <w:tr w:rsidR="003465FE" w:rsidRPr="00B978C9" w14:paraId="658A4AA5" w14:textId="655F9521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6AC7B90C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09263F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500" w:id="-694936316"/>
              </w:rPr>
              <w:t>國民就業支</w:t>
            </w:r>
            <w:r w:rsidRPr="0009263F">
              <w:rPr>
                <w:rFonts w:ascii="標楷體" w:eastAsia="標楷體" w:hAnsi="標楷體" w:hint="eastAsia"/>
                <w:noProof/>
                <w:kern w:val="0"/>
                <w:sz w:val="20"/>
                <w:fitText w:val="1500" w:id="-694936316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B12F461" w14:textId="0A97E6D5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135D9D1" w14:textId="27FA357A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47,782,205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39F22A0D" w14:textId="38EF5C8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1A4409C5" w14:textId="4A656A20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F378443" w14:textId="6CF93CA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4FD9D2EF" w14:textId="5492F83E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27DF76F" w14:textId="2F8404B8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7D08B11B" w14:textId="3A2B3D87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54C8E418" w14:textId="78E2076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20EEBA7C" w14:textId="12919A1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3BC01D22" w14:textId="6593AECD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00719E98" w14:textId="0FD98A8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1EE8F931" w14:textId="34D590AD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47,782,205</w:t>
            </w:r>
          </w:p>
        </w:tc>
      </w:tr>
      <w:tr w:rsidR="003465FE" w:rsidRPr="00B978C9" w14:paraId="6F42C596" w14:textId="6AAC9D59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055E7662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09263F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500" w:id="-694936314"/>
              </w:rPr>
              <w:t>醫療保健支</w:t>
            </w:r>
            <w:r w:rsidRPr="0009263F">
              <w:rPr>
                <w:rFonts w:ascii="標楷體" w:eastAsia="標楷體" w:hAnsi="標楷體" w:hint="eastAsia"/>
                <w:noProof/>
                <w:kern w:val="0"/>
                <w:sz w:val="20"/>
                <w:fitText w:val="1500" w:id="-694936314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3F04A4C" w14:textId="3B56C14A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45EFE09" w14:textId="2177568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4B444A21" w14:textId="44BDEB0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15DCA9EF" w14:textId="71CEE2BE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D6FF669" w14:textId="58461FBA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5B4D0A03" w14:textId="3DDB457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585F633" w14:textId="4BD113C5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1B58F2EE" w14:textId="40CBCA8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6066FE7D" w14:textId="4DEE891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2,120,625,340</w:t>
            </w:r>
          </w:p>
        </w:tc>
        <w:tc>
          <w:tcPr>
            <w:tcW w:w="380" w:type="pct"/>
            <w:vAlign w:val="center"/>
          </w:tcPr>
          <w:p w14:paraId="7EFDC9A9" w14:textId="404B4FAC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79F638CD" w14:textId="3613CE5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5A1E4606" w14:textId="0169D96C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7B1D4348" w14:textId="508DF06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2,120,625,340</w:t>
            </w:r>
          </w:p>
        </w:tc>
      </w:tr>
      <w:tr w:rsidR="003465FE" w:rsidRPr="00B978C9" w14:paraId="5D57080C" w14:textId="2CAB2D33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6FA2FB22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09263F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500" w:id="-694936313"/>
              </w:rPr>
              <w:t>環境保護支</w:t>
            </w:r>
            <w:r w:rsidRPr="0009263F">
              <w:rPr>
                <w:rFonts w:ascii="標楷體" w:eastAsia="標楷體" w:hAnsi="標楷體" w:hint="eastAsia"/>
                <w:noProof/>
                <w:kern w:val="0"/>
                <w:sz w:val="20"/>
                <w:fitText w:val="1500" w:id="-694936313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A893A11" w14:textId="5567975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D857B9C" w14:textId="600CDAE0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64E3FCEA" w14:textId="6D447F7D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196A96C5" w14:textId="45156B87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926BD6A" w14:textId="43EF2045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4E3D47AD" w14:textId="26D1124C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FF38C38" w14:textId="4C772EF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5B1EF336" w14:textId="67F841FA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647AFC1D" w14:textId="5F0F88BA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333D54F5" w14:textId="187B995C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493,194,688</w:t>
            </w:r>
          </w:p>
        </w:tc>
        <w:tc>
          <w:tcPr>
            <w:tcW w:w="384" w:type="pct"/>
            <w:vAlign w:val="center"/>
          </w:tcPr>
          <w:p w14:paraId="481C98F1" w14:textId="050515E6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4F87D162" w14:textId="58D497C8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3DF1C3BC" w14:textId="27B95A36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493,194,688</w:t>
            </w:r>
          </w:p>
        </w:tc>
      </w:tr>
      <w:tr w:rsidR="003465FE" w:rsidRPr="00B978C9" w14:paraId="48C47ABB" w14:textId="7EEEE4B3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6EDCAE0A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09263F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500" w:id="-694936312"/>
              </w:rPr>
              <w:t>社區發展支</w:t>
            </w:r>
            <w:r w:rsidRPr="0009263F">
              <w:rPr>
                <w:rFonts w:ascii="標楷體" w:eastAsia="標楷體" w:hAnsi="標楷體" w:hint="eastAsia"/>
                <w:noProof/>
                <w:kern w:val="0"/>
                <w:sz w:val="20"/>
                <w:fitText w:val="1500" w:id="-694936312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30DB53D" w14:textId="2880759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FEEA586" w14:textId="04A094C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21,142,272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6150E0A4" w14:textId="40687E38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6C6E10C" w14:textId="5313051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6B471A9" w14:textId="73BE3AC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1379343E" w14:textId="572ADE2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BD5EBD1" w14:textId="0B2F3B3C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41CBB44D" w14:textId="342DC58C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3783DF72" w14:textId="35C97E0D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02A8B773" w14:textId="1E2A50D6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61E1F084" w14:textId="3D7204E9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30422047" w14:textId="79C0021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2DC8AC54" w14:textId="3615CF4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21,142,272</w:t>
            </w:r>
          </w:p>
        </w:tc>
      </w:tr>
      <w:tr w:rsidR="003465FE" w:rsidRPr="00B978C9" w14:paraId="1C2988B8" w14:textId="0687CB64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34A52E8D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09263F">
              <w:rPr>
                <w:rFonts w:ascii="標楷體" w:eastAsia="標楷體" w:hAnsi="標楷體" w:hint="eastAsia"/>
                <w:noProof/>
                <w:spacing w:val="1"/>
                <w:w w:val="93"/>
                <w:kern w:val="0"/>
                <w:sz w:val="20"/>
                <w:fitText w:val="1500" w:id="-694936311"/>
              </w:rPr>
              <w:t>退休撫卹給付支</w:t>
            </w:r>
            <w:r w:rsidRPr="0009263F">
              <w:rPr>
                <w:rFonts w:ascii="標楷體" w:eastAsia="標楷體" w:hAnsi="標楷體" w:hint="eastAsia"/>
                <w:noProof/>
                <w:w w:val="93"/>
                <w:kern w:val="0"/>
                <w:sz w:val="20"/>
                <w:fitText w:val="1500" w:id="-694936311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FF7B02A" w14:textId="570B01C8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C2E060A" w14:textId="0ACAD1D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1,142,511,010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2CAA6BC0" w14:textId="61E6292C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20F46E7B" w14:textId="3637003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C3F3455" w14:textId="5248EBD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FC77DF0" w14:textId="57B4A70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33750F5" w14:textId="45795A89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6B8E1CB9" w14:textId="25C210D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39052024" w14:textId="706DEE1F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16D1DC78" w14:textId="0F9B5AF3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0B8EB03A" w14:textId="5FC0850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009F1161" w14:textId="7A9F94D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796,334,529</w:t>
            </w:r>
          </w:p>
        </w:tc>
        <w:tc>
          <w:tcPr>
            <w:tcW w:w="324" w:type="pct"/>
            <w:vAlign w:val="center"/>
          </w:tcPr>
          <w:p w14:paraId="229269A3" w14:textId="4C1A738F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1,938,845,539</w:t>
            </w:r>
          </w:p>
        </w:tc>
      </w:tr>
      <w:tr w:rsidR="003465FE" w:rsidRPr="00B978C9" w14:paraId="22054E68" w14:textId="65EB4F6E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006EB9CA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09263F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500" w:id="-694936310"/>
              </w:rPr>
              <w:t>債務付息支</w:t>
            </w:r>
            <w:r w:rsidRPr="0009263F">
              <w:rPr>
                <w:rFonts w:ascii="標楷體" w:eastAsia="標楷體" w:hAnsi="標楷體" w:hint="eastAsia"/>
                <w:noProof/>
                <w:kern w:val="0"/>
                <w:sz w:val="20"/>
                <w:fitText w:val="1500" w:id="-694936310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DA1DAD" w14:textId="34D1546E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4B13E87" w14:textId="7E466559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20,434,864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4EB8ADBA" w14:textId="56219AF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1DED915D" w14:textId="1CAAE20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DEE59A1" w14:textId="5DD5097C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7BF13BD8" w14:textId="4BCE120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091BCCF" w14:textId="02B3087A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425384DC" w14:textId="1384AF1D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11D62420" w14:textId="556EF955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030FFFD1" w14:textId="0B1E2775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57B1E7CF" w14:textId="068D3233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18DF74BF" w14:textId="25A0A50C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4" w:type="pct"/>
            <w:vAlign w:val="center"/>
          </w:tcPr>
          <w:p w14:paraId="0F53182A" w14:textId="2013C13B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20,434,864</w:t>
            </w:r>
          </w:p>
        </w:tc>
      </w:tr>
      <w:tr w:rsidR="003465FE" w:rsidRPr="00B978C9" w14:paraId="3BC54907" w14:textId="01D2B7A3" w:rsidTr="00A85F53">
        <w:tblPrEx>
          <w:tblBorders>
            <w:insideH w:val="none" w:sz="0" w:space="0" w:color="auto"/>
          </w:tblBorders>
        </w:tblPrEx>
        <w:trPr>
          <w:trHeight w:val="567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409DB357" w14:textId="77777777" w:rsidR="003465FE" w:rsidRDefault="003465FE" w:rsidP="003465FE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2516D6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09263F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1500" w:id="-694936064"/>
              </w:rPr>
              <w:t>其他支</w:t>
            </w:r>
            <w:r w:rsidRPr="0009263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500" w:id="-694936064"/>
              </w:rPr>
              <w:t>出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CF5D5FC" w14:textId="50A6AC1D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E1F2C63" w14:textId="31858BB6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68,803,076</w:t>
            </w:r>
          </w:p>
        </w:tc>
        <w:tc>
          <w:tcPr>
            <w:tcW w:w="340" w:type="pct"/>
            <w:shd w:val="clear" w:color="auto" w:fill="auto"/>
            <w:vAlign w:val="center"/>
          </w:tcPr>
          <w:p w14:paraId="0CF6DE4F" w14:textId="1B95D1A7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50" w:type="pct"/>
            <w:shd w:val="clear" w:color="auto" w:fill="auto"/>
            <w:vAlign w:val="center"/>
          </w:tcPr>
          <w:p w14:paraId="75BB386A" w14:textId="46F76998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A7031CC" w14:textId="7696572C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shd w:val="clear" w:color="auto" w:fill="auto"/>
            <w:vAlign w:val="center"/>
          </w:tcPr>
          <w:p w14:paraId="2D33192E" w14:textId="5CD98C41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C59CAC9" w14:textId="43442DA6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7EDBC705" w14:textId="5ABB5FAF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26" w:type="pct"/>
            <w:vAlign w:val="center"/>
          </w:tcPr>
          <w:p w14:paraId="01D91D25" w14:textId="387DF0E3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0" w:type="pct"/>
            <w:vAlign w:val="center"/>
          </w:tcPr>
          <w:p w14:paraId="79F2515E" w14:textId="54A61DB2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4" w:type="pct"/>
            <w:vAlign w:val="center"/>
          </w:tcPr>
          <w:p w14:paraId="0A349D95" w14:textId="1751AA3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63" w:type="pct"/>
            <w:vAlign w:val="center"/>
          </w:tcPr>
          <w:p w14:paraId="26DD54AF" w14:textId="6FBDFB54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277,942,517</w:t>
            </w:r>
          </w:p>
        </w:tc>
        <w:tc>
          <w:tcPr>
            <w:tcW w:w="324" w:type="pct"/>
            <w:vAlign w:val="center"/>
          </w:tcPr>
          <w:p w14:paraId="0BDB9A6C" w14:textId="6CC875E9" w:rsidR="003465FE" w:rsidRPr="0009263F" w:rsidRDefault="003465FE" w:rsidP="003465FE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09263F">
              <w:rPr>
                <w:rFonts w:ascii="新細明體" w:hAnsi="新細明體" w:hint="eastAsia"/>
                <w:noProof/>
                <w:sz w:val="20"/>
              </w:rPr>
              <w:t>346,745,593</w:t>
            </w:r>
          </w:p>
        </w:tc>
      </w:tr>
    </w:tbl>
    <w:p w14:paraId="66561BE8" w14:textId="320A7C54" w:rsidR="00902B02" w:rsidRDefault="00902B02" w:rsidP="00902B02"/>
    <w:sectPr w:rsidR="00902B02">
      <w:head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163F7" w14:textId="77777777" w:rsidR="00902B02" w:rsidRDefault="00902B02">
      <w:r>
        <w:separator/>
      </w:r>
    </w:p>
  </w:endnote>
  <w:endnote w:type="continuationSeparator" w:id="0">
    <w:p w14:paraId="58ADFF3F" w14:textId="77777777" w:rsidR="00902B02" w:rsidRDefault="00902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996C1" w14:textId="35642DDD" w:rsidR="00312F5A" w:rsidRPr="00312F5A" w:rsidRDefault="00312F5A" w:rsidP="00312F5A">
    <w:pPr>
      <w:pStyle w:val="a4"/>
      <w:jc w:val="center"/>
      <w:rPr>
        <w:rFonts w:ascii="標楷體" w:eastAsia="標楷體" w:hAnsi="標楷體"/>
      </w:rPr>
    </w:pPr>
    <w:r w:rsidRPr="00312F5A">
      <w:rPr>
        <w:rFonts w:ascii="標楷體" w:eastAsia="標楷體" w:hAnsi="標楷體" w:hint="eastAsia"/>
      </w:rPr>
      <w:t>第7-1頁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3DB63" w14:textId="77777777" w:rsidR="00902B02" w:rsidRDefault="00902B02">
      <w:r>
        <w:separator/>
      </w:r>
    </w:p>
  </w:footnote>
  <w:footnote w:type="continuationSeparator" w:id="0">
    <w:p w14:paraId="249D0BFA" w14:textId="77777777" w:rsidR="00902B02" w:rsidRDefault="00902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0C512" w14:textId="2EB29E32" w:rsidR="003A0BB1" w:rsidRDefault="00902B02">
    <w:pPr>
      <w:jc w:val="center"/>
      <w:rPr>
        <w:rFonts w:ascii="標楷體" w:eastAsia="標楷體"/>
        <w:b/>
        <w:sz w:val="36"/>
        <w:u w:val="single"/>
      </w:rPr>
    </w:pPr>
    <w:r w:rsidRPr="00902B02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伍</w:t>
    </w:r>
    <w:r w:rsidR="00965C8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902B02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902B02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902B02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="00D360A3"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歲出政事別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科目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902B02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EB858" w14:textId="44D5BB4B" w:rsidR="003A0BB1" w:rsidRDefault="00312F5A">
    <w:pPr>
      <w:jc w:val="center"/>
      <w:rPr>
        <w:rFonts w:ascii="標楷體" w:eastAsia="標楷體"/>
        <w:b/>
        <w:sz w:val="32"/>
        <w:u w:val="single"/>
      </w:rPr>
    </w:pPr>
    <w:proofErr w:type="gramStart"/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proofErr w:type="gramEnd"/>
    <w:r w:rsidR="00C10A9E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902B02" w:rsidRPr="00902B02">
      <w:rPr>
        <w:rFonts w:ascii="標楷體" w:eastAsia="標楷體" w:hAnsi="標楷體"/>
        <w:b/>
        <w:spacing w:val="60"/>
        <w:sz w:val="32"/>
        <w:u w:val="single"/>
      </w:rPr>
      <w:t>11</w:t>
    </w:r>
    <w:r w:rsidR="003465FE">
      <w:rPr>
        <w:rFonts w:ascii="標楷體" w:eastAsia="標楷體" w:hAnsi="標楷體" w:hint="eastAsia"/>
        <w:b/>
        <w:spacing w:val="60"/>
        <w:sz w:val="32"/>
        <w:u w:val="single"/>
      </w:rPr>
      <w:t>4</w:t>
    </w:r>
    <w:proofErr w:type="gramEnd"/>
    <w:r w:rsidR="003A0BB1" w:rsidRPr="003B0DD9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902B02" w:rsidRPr="00902B02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902B02" w:rsidRPr="00902B02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D360A3">
      <w:rPr>
        <w:rFonts w:ascii="標楷體" w:eastAsia="標楷體" w:hint="eastAsia"/>
        <w:b/>
        <w:spacing w:val="60"/>
        <w:sz w:val="32"/>
        <w:u w:val="single"/>
      </w:rPr>
      <w:t>總決算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各主管機關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歲出政事別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科目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3A0BB1" w:rsidRPr="003B0DD9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3A0BB1" w:rsidRPr="003B0DD9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B02"/>
    <w:rsid w:val="00005F7A"/>
    <w:rsid w:val="0009263F"/>
    <w:rsid w:val="00112731"/>
    <w:rsid w:val="00247C62"/>
    <w:rsid w:val="00312F5A"/>
    <w:rsid w:val="003465FE"/>
    <w:rsid w:val="00393891"/>
    <w:rsid w:val="003A0BB1"/>
    <w:rsid w:val="003B0DD9"/>
    <w:rsid w:val="004439C8"/>
    <w:rsid w:val="005447FC"/>
    <w:rsid w:val="00555973"/>
    <w:rsid w:val="0069412B"/>
    <w:rsid w:val="0073388F"/>
    <w:rsid w:val="0083101B"/>
    <w:rsid w:val="008F079D"/>
    <w:rsid w:val="00902B02"/>
    <w:rsid w:val="00930A01"/>
    <w:rsid w:val="00965C8B"/>
    <w:rsid w:val="009F5E83"/>
    <w:rsid w:val="00A214F3"/>
    <w:rsid w:val="00A85F53"/>
    <w:rsid w:val="00AA34B5"/>
    <w:rsid w:val="00AB7299"/>
    <w:rsid w:val="00B978C9"/>
    <w:rsid w:val="00C10A9E"/>
    <w:rsid w:val="00D360A3"/>
    <w:rsid w:val="00F7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DC1897"/>
  <w15:chartTrackingRefBased/>
  <w15:docId w15:val="{1D430800-FE12-44BD-9C75-CE494EEE8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Xq5D5Fyfm7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4360B-A883-4E4F-898C-54E1C0C6D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Xq5D5Fyfm7歲出政事別機關別決算審定數綜計表.dot</Template>
  <TotalTime>34</TotalTime>
  <Pages>1</Pages>
  <Words>502</Words>
  <Characters>1074</Characters>
  <Application>Microsoft Office Word</Application>
  <DocSecurity>0</DocSecurity>
  <Lines>8</Lines>
  <Paragraphs>3</Paragraphs>
  <ScaleCrop>false</ScaleCrop>
  <Company>N.A.O.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賴立芯</dc:creator>
  <cp:keywords/>
  <cp:lastModifiedBy>鄭博育</cp:lastModifiedBy>
  <cp:revision>9</cp:revision>
  <cp:lastPrinted>2025-06-18T08:31:00Z</cp:lastPrinted>
  <dcterms:created xsi:type="dcterms:W3CDTF">2025-06-18T08:18:00Z</dcterms:created>
  <dcterms:modified xsi:type="dcterms:W3CDTF">2026-06-16T02:47:00Z</dcterms:modified>
</cp:coreProperties>
</file>