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739F8" w14:textId="77777777" w:rsidR="006C0B8C" w:rsidRDefault="006C0B8C" w:rsidP="006C0B8C">
      <w:pPr>
        <w:pStyle w:val="a3"/>
        <w:spacing w:line="320" w:lineRule="exact"/>
        <w:ind w:rightChars="117" w:right="281" w:firstLine="480"/>
        <w:rPr>
          <w:rFonts w:hAnsi="標楷體"/>
        </w:rPr>
      </w:pPr>
      <w:r w:rsidRPr="00B26F66">
        <w:rPr>
          <w:rFonts w:hAnsi="標楷體" w:hint="eastAsia"/>
        </w:rPr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02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092"/>
        <w:gridCol w:w="2092"/>
        <w:gridCol w:w="2092"/>
        <w:gridCol w:w="2092"/>
        <w:gridCol w:w="2099"/>
        <w:gridCol w:w="2099"/>
        <w:gridCol w:w="2099"/>
        <w:gridCol w:w="2099"/>
        <w:gridCol w:w="2099"/>
      </w:tblGrid>
      <w:tr w:rsidR="006C0B8C" w:rsidRPr="00A865D5" w14:paraId="14B88DB8" w14:textId="77777777" w:rsidTr="00BD445A">
        <w:trPr>
          <w:cantSplit/>
          <w:trHeight w:hRule="exact" w:val="680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2147A501" w14:textId="77777777" w:rsidR="006C0B8C" w:rsidRPr="00A865D5" w:rsidRDefault="006C0B8C" w:rsidP="00BD445A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5491DCE5" w14:textId="77777777" w:rsidR="006C0B8C" w:rsidRPr="00A865D5" w:rsidRDefault="006C0B8C" w:rsidP="00BD445A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7AD42C9B" w14:textId="77777777" w:rsidR="006C0B8C" w:rsidRPr="000237EA" w:rsidRDefault="006C0B8C" w:rsidP="00BD445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237EA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縣議會主管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38C03A55" w14:textId="77777777" w:rsidR="006C0B8C" w:rsidRPr="000237EA" w:rsidRDefault="006C0B8C" w:rsidP="00BD445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237EA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縣政府主管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418AAAD1" w14:textId="77777777" w:rsidR="006C0B8C" w:rsidRPr="000237EA" w:rsidRDefault="006C0B8C" w:rsidP="00BD445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237EA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民政處主管</w:t>
            </w:r>
          </w:p>
        </w:tc>
        <w:tc>
          <w:tcPr>
            <w:tcW w:w="2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FC7E8E4" w14:textId="77777777" w:rsidR="006C0B8C" w:rsidRPr="000237EA" w:rsidRDefault="006C0B8C" w:rsidP="00BD445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237EA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農業處主管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333E7248" w14:textId="77777777" w:rsidR="006C0B8C" w:rsidRPr="000237EA" w:rsidRDefault="006C0B8C" w:rsidP="00BD445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237EA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地政處主管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7DB30CF1" w14:textId="77777777" w:rsidR="006C0B8C" w:rsidRPr="000237EA" w:rsidRDefault="006C0B8C" w:rsidP="00BD445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237EA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稅務局主管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5904831E" w14:textId="77777777" w:rsidR="006C0B8C" w:rsidRPr="000237EA" w:rsidRDefault="006C0B8C" w:rsidP="00BD445A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237EA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警察局主管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1D27029F" w14:textId="77777777" w:rsidR="006C0B8C" w:rsidRPr="000237EA" w:rsidRDefault="006C0B8C" w:rsidP="00BD445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237EA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消防局主管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7C9C56BD" w14:textId="77777777" w:rsidR="006C0B8C" w:rsidRPr="000237EA" w:rsidRDefault="006C0B8C" w:rsidP="00BD445A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237EA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衛生局主管</w:t>
            </w:r>
          </w:p>
        </w:tc>
      </w:tr>
      <w:tr w:rsidR="00717915" w:rsidRPr="001B612B" w14:paraId="110A88C6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07218578" w14:textId="77777777" w:rsidR="00717915" w:rsidRPr="001B612B" w:rsidRDefault="00717915" w:rsidP="00717915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1B612B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C09F3DC" w14:textId="5ACA453B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278,968,736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4DCF94B" w14:textId="428CCE46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14,783,344,671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C5478D3" w14:textId="51C32EDB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158,230,916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FAC3AE6" w14:textId="610AC38D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54,269,046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D5C7A53" w14:textId="2366B23A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178,065,231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FCD83C9" w14:textId="0B96CDD8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127,095,539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A45BAB9" w14:textId="0BB104C8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1,639,656,792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018F2B2" w14:textId="28BA0DA5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763,622,790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82365F0" w14:textId="144AA697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2,065,694,585</w:t>
            </w:r>
          </w:p>
        </w:tc>
      </w:tr>
      <w:tr w:rsidR="00717915" w:rsidRPr="001B612B" w14:paraId="74E9A148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5C2DCC93" w14:textId="77777777" w:rsidR="00717915" w:rsidRPr="001B612B" w:rsidRDefault="00717915" w:rsidP="00717915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1B612B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40E0987" w14:textId="1BBC5B1A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269,793,561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9906FFD" w14:textId="268B645A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12,811,897,164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524FEA0" w14:textId="1F7AD7F8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158,225,416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748FF10" w14:textId="35BCF962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54,152,046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66DF8D5" w14:textId="045321A0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177,107,635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3EFCC23" w14:textId="4EAF51A2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121,312,024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1771C81" w14:textId="1E452315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1,550,737,931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18D46C5" w14:textId="36506BAC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619,077,077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3E0DF76" w14:textId="0A0D86F8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2,011,336,966</w:t>
            </w:r>
          </w:p>
        </w:tc>
      </w:tr>
      <w:tr w:rsidR="00717915" w:rsidRPr="000751B1" w14:paraId="1FC8F7FE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41DD4B2E" w14:textId="77777777" w:rsidR="00717915" w:rsidRPr="000751B1" w:rsidRDefault="00717915" w:rsidP="00717915">
            <w:pPr>
              <w:spacing w:beforeLines="60" w:before="216" w:afterLines="60" w:after="216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D57A0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E7397C">
              <w:rPr>
                <w:rFonts w:ascii="標楷體" w:eastAsia="標楷體" w:hAnsi="標楷體" w:hint="eastAsia"/>
                <w:noProof/>
                <w:spacing w:val="325"/>
                <w:kern w:val="0"/>
                <w:sz w:val="20"/>
                <w:szCs w:val="20"/>
                <w:fitText w:val="1900" w:id="-694918910"/>
              </w:rPr>
              <w:t>人事</w:t>
            </w:r>
            <w:r w:rsidRPr="00E7397C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900" w:id="-694918910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199FFA5" w14:textId="3F99DAB1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165,631,354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BF15845" w14:textId="7B9AC98A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616,488,736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4D44E85" w14:textId="41C5E897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85,686,475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FD51D1A" w14:textId="14283476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23,820,749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DCA7804" w14:textId="444B7F29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154,311,449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B6AF7CF" w14:textId="5F1AC2FC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82,810,511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1B1AF8A" w14:textId="2EC357B4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1,401,239,614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8A83E2F" w14:textId="35970BDA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544,883,287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9669758" w14:textId="08F21499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435,468,400</w:t>
            </w:r>
          </w:p>
        </w:tc>
      </w:tr>
      <w:tr w:rsidR="00717915" w:rsidRPr="000751B1" w14:paraId="490D6C99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7BDE89C3" w14:textId="77777777" w:rsidR="00717915" w:rsidRPr="000751B1" w:rsidRDefault="00717915" w:rsidP="00717915">
            <w:pPr>
              <w:spacing w:beforeLines="60" w:before="216" w:afterLines="60" w:after="216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D57A0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E7397C">
              <w:rPr>
                <w:rFonts w:ascii="標楷體" w:eastAsia="標楷體" w:hAnsi="標楷體" w:hint="eastAsia"/>
                <w:noProof/>
                <w:spacing w:val="325"/>
                <w:kern w:val="0"/>
                <w:sz w:val="20"/>
                <w:szCs w:val="20"/>
                <w:fitText w:val="1900" w:id="-694918907"/>
              </w:rPr>
              <w:t>業務</w:t>
            </w:r>
            <w:r w:rsidRPr="00E7397C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900" w:id="-694918907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357EA6A" w14:textId="6E06A7BC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103,754,207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EC89F9F" w14:textId="7B8E5654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2,051,206,022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1A0A306" w14:textId="0278C2B3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15,814,941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A9B1E95" w14:textId="2D4D3C52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26,967,707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BF10847" w14:textId="09FE3E70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22,640,186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8D776F1" w14:textId="25E5FC4A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38,330,285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CFACBCD" w14:textId="104AA032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148,150,317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C693F8D" w14:textId="31E0BB9E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74,159,790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CB7FA62" w14:textId="7BEF7371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244,737,586</w:t>
            </w:r>
          </w:p>
        </w:tc>
      </w:tr>
      <w:tr w:rsidR="00717915" w:rsidRPr="000751B1" w14:paraId="63405B56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230C121C" w14:textId="77777777" w:rsidR="00717915" w:rsidRPr="000751B1" w:rsidRDefault="00717915" w:rsidP="00717915">
            <w:pPr>
              <w:spacing w:beforeLines="60" w:before="216" w:afterLines="60" w:after="216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D57A0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E7397C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szCs w:val="20"/>
                <w:fitText w:val="1900" w:id="-694918908"/>
              </w:rPr>
              <w:t>獎補助</w:t>
            </w:r>
            <w:r w:rsidRPr="00E7397C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szCs w:val="20"/>
                <w:fitText w:val="1900" w:id="-694918908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11F7E90" w14:textId="486D2366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408,000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0470B3D" w14:textId="31090033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10,123,767,542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0871473" w14:textId="1D77BA2E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56,724,000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9287231" w14:textId="2BE0ADE4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3,363,590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FB1A9A7" w14:textId="56E3551E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156,000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DC63C10" w14:textId="7F45DC7D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171,228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8FB2E31" w14:textId="50E3E182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1,348,000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727FBB9" w14:textId="62637D1D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34,000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3F0AD98" w14:textId="7496DEC2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1,331,130,980</w:t>
            </w:r>
          </w:p>
        </w:tc>
      </w:tr>
      <w:tr w:rsidR="00717915" w:rsidRPr="000751B1" w14:paraId="40C0CFC1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36FCD825" w14:textId="77777777" w:rsidR="00717915" w:rsidRPr="000751B1" w:rsidRDefault="00717915" w:rsidP="00717915">
            <w:pPr>
              <w:spacing w:beforeLines="60" w:before="216" w:afterLines="60" w:after="216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D57A0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E7397C">
              <w:rPr>
                <w:rFonts w:ascii="標楷體" w:eastAsia="標楷體" w:hAnsi="標楷體" w:hint="eastAsia"/>
                <w:noProof/>
                <w:spacing w:val="325"/>
                <w:kern w:val="0"/>
                <w:sz w:val="20"/>
                <w:szCs w:val="20"/>
                <w:fitText w:val="1900" w:id="-694918909"/>
              </w:rPr>
              <w:t>債務</w:t>
            </w:r>
            <w:r w:rsidRPr="00E7397C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900" w:id="-694918909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CFCDE7B" w14:textId="4689DC21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BEFE2C3" w14:textId="6021CC33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20,434,864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CDB10A8" w14:textId="1E74392D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B1AD140" w14:textId="14F04074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EDA6461" w14:textId="7D15146D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B49DF3E" w14:textId="02998A04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C0606B1" w14:textId="412A2FC0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E3BA4D9" w14:textId="07C2101E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12FC5B7" w14:textId="4917C404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717915" w:rsidRPr="001B612B" w14:paraId="5D799328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3FEEE386" w14:textId="77777777" w:rsidR="00717915" w:rsidRPr="001B612B" w:rsidRDefault="00717915" w:rsidP="00717915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1B612B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A9B5F4D" w14:textId="186145D2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9,175,175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5A3DBB9" w14:textId="772A4568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1,971,447,507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A311E60" w14:textId="7346DE1E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5,500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9671E5F" w14:textId="7F1550AB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117,000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404DFA7" w14:textId="6998C73F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957,596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A04EBE6" w14:textId="7186AAED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5,783,515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9DAB56B" w14:textId="0FB6B5F4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88,918,861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66E7BB3" w14:textId="109D07A7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144,545,713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78C53D9" w14:textId="4411EB87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54,357,619</w:t>
            </w:r>
          </w:p>
        </w:tc>
      </w:tr>
      <w:tr w:rsidR="00717915" w:rsidRPr="000751B1" w14:paraId="5B348F32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1C0F51F4" w14:textId="77777777" w:rsidR="00717915" w:rsidRPr="000751B1" w:rsidRDefault="00717915" w:rsidP="00717915">
            <w:pPr>
              <w:spacing w:beforeLines="60" w:before="216" w:afterLines="60" w:after="216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D57A0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E7397C">
              <w:rPr>
                <w:rFonts w:ascii="標楷體" w:eastAsia="標楷體" w:hAnsi="標楷體" w:hint="eastAsia"/>
                <w:noProof/>
                <w:spacing w:val="325"/>
                <w:kern w:val="0"/>
                <w:sz w:val="20"/>
                <w:szCs w:val="20"/>
                <w:fitText w:val="1900" w:id="-694918653"/>
              </w:rPr>
              <w:t>人事</w:t>
            </w:r>
            <w:r w:rsidRPr="00E7397C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900" w:id="-694918653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2C7D11D" w14:textId="5FD5811E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6AE065A" w14:textId="24C3BE89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D3662BE" w14:textId="0C41ED20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A76E7C5" w14:textId="288BE8E9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EA634C0" w14:textId="49BB8DD7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9428ED4" w14:textId="3ABE6896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96E3620" w14:textId="7CF719D8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41F6509" w14:textId="68F66043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373C40B" w14:textId="4C78C63A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717915" w:rsidRPr="000751B1" w14:paraId="37C5BF23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0A6649A8" w14:textId="77777777" w:rsidR="00717915" w:rsidRPr="000751B1" w:rsidRDefault="00717915" w:rsidP="00717915">
            <w:pPr>
              <w:spacing w:beforeLines="60" w:before="216" w:afterLines="60" w:after="216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D57A0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E7397C">
              <w:rPr>
                <w:rFonts w:ascii="標楷體" w:eastAsia="標楷體" w:hAnsi="標楷體" w:hint="eastAsia"/>
                <w:noProof/>
                <w:spacing w:val="325"/>
                <w:kern w:val="0"/>
                <w:sz w:val="20"/>
                <w:szCs w:val="20"/>
                <w:fitText w:val="1900" w:id="-694918654"/>
              </w:rPr>
              <w:t>業務</w:t>
            </w:r>
            <w:r w:rsidRPr="00E7397C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900" w:id="-694918654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124795E" w14:textId="15AB1B5C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F50BBA1" w14:textId="5EF61749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73AD6F9" w14:textId="617271A7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755CCDF" w14:textId="69E85DAD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1A16C9D" w14:textId="5413BE12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8D0A890" w14:textId="172CE677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7DF7AE0" w14:textId="71161D0F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3799FB1" w14:textId="72489200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BF02B9C" w14:textId="18504D20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717915" w:rsidRPr="000751B1" w14:paraId="228354C7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384275C9" w14:textId="77777777" w:rsidR="00717915" w:rsidRPr="000751B1" w:rsidRDefault="00717915" w:rsidP="00717915">
            <w:pPr>
              <w:spacing w:beforeLines="60" w:before="216" w:afterLines="60" w:after="216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D57A0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E7397C">
              <w:rPr>
                <w:rFonts w:ascii="標楷體" w:eastAsia="標楷體" w:hAnsi="標楷體" w:hint="eastAsia"/>
                <w:noProof/>
                <w:spacing w:val="112"/>
                <w:kern w:val="0"/>
                <w:sz w:val="20"/>
                <w:szCs w:val="20"/>
                <w:fitText w:val="1900" w:id="-694918655"/>
              </w:rPr>
              <w:t>設備及投</w:t>
            </w:r>
            <w:r w:rsidRPr="00E7397C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1900" w:id="-694918655"/>
              </w:rPr>
              <w:t>資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8AD7237" w14:textId="5D5361CC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9,175,175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1038BC9" w14:textId="1F7D28FF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506,572,836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01675C2" w14:textId="041E2871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5,500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8B08837" w14:textId="335FA09F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117,000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7667FAC" w14:textId="3434AE57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957,596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23CAD39" w14:textId="7CE7D4A8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5,783,515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CCE1EF9" w14:textId="04B64461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88,918,861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A872A4D" w14:textId="7FBCFD35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143,745,713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E6E8F7B" w14:textId="222FF1BD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40,982,551</w:t>
            </w:r>
          </w:p>
        </w:tc>
      </w:tr>
      <w:tr w:rsidR="00717915" w:rsidRPr="000751B1" w14:paraId="1A3EFA61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235809C5" w14:textId="77777777" w:rsidR="00717915" w:rsidRPr="000751B1" w:rsidRDefault="00717915" w:rsidP="00717915">
            <w:pPr>
              <w:spacing w:beforeLines="60" w:before="216" w:afterLines="60" w:after="216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D57A0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E7397C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szCs w:val="20"/>
                <w:fitText w:val="1900" w:id="-694918656"/>
              </w:rPr>
              <w:t>獎補助</w:t>
            </w:r>
            <w:r w:rsidRPr="00E7397C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szCs w:val="20"/>
                <w:fitText w:val="1900" w:id="-694918656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37B9C3E" w14:textId="1EEC6F2B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825A98D" w14:textId="726EE257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1,464,874,671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7E65473" w14:textId="255F0842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A428B87" w14:textId="47CED975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5EFAC62" w14:textId="740576E4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6B50CA2" w14:textId="24CC774F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AB2854E" w14:textId="3C7E973F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DB0F51B" w14:textId="60C96EF9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800,000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8B7B246" w14:textId="34D0F672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13,375,068</w:t>
            </w:r>
          </w:p>
        </w:tc>
      </w:tr>
    </w:tbl>
    <w:p w14:paraId="7D1811A2" w14:textId="77777777" w:rsidR="006C0B8C" w:rsidRDefault="006C0B8C" w:rsidP="006C0B8C">
      <w:pPr>
        <w:pStyle w:val="a3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p w14:paraId="5E9D8032" w14:textId="77777777" w:rsidR="006C0B8C" w:rsidRDefault="006C0B8C" w:rsidP="006C0B8C">
      <w:pPr>
        <w:pStyle w:val="a3"/>
        <w:spacing w:line="320" w:lineRule="exact"/>
        <w:ind w:rightChars="117" w:right="281" w:firstLine="480"/>
        <w:rPr>
          <w:rFonts w:hAnsi="標楷體"/>
        </w:rPr>
      </w:pPr>
      <w:r>
        <w:br w:type="page"/>
      </w:r>
      <w:r w:rsidRPr="00B26F66">
        <w:rPr>
          <w:rFonts w:hAnsi="標楷體" w:hint="eastAsia"/>
        </w:rPr>
        <w:lastRenderedPageBreak/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02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092"/>
        <w:gridCol w:w="2092"/>
        <w:gridCol w:w="2092"/>
        <w:gridCol w:w="2092"/>
        <w:gridCol w:w="2099"/>
        <w:gridCol w:w="2099"/>
        <w:gridCol w:w="2099"/>
        <w:gridCol w:w="2099"/>
        <w:gridCol w:w="2099"/>
      </w:tblGrid>
      <w:tr w:rsidR="006C0B8C" w:rsidRPr="00A865D5" w14:paraId="7BFEE53A" w14:textId="77777777" w:rsidTr="00BD445A">
        <w:trPr>
          <w:cantSplit/>
          <w:trHeight w:hRule="exact" w:val="680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5B4BD860" w14:textId="77777777" w:rsidR="006C0B8C" w:rsidRPr="00A865D5" w:rsidRDefault="006C0B8C" w:rsidP="00BD445A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07B8CF64" w14:textId="77777777" w:rsidR="006C0B8C" w:rsidRPr="00A865D5" w:rsidRDefault="006C0B8C" w:rsidP="00BD445A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57F8F41C" w14:textId="77777777" w:rsidR="006C0B8C" w:rsidRPr="0060640E" w:rsidRDefault="006C0B8C" w:rsidP="00BD445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0640E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環境保護局主管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04B9CCA3" w14:textId="77777777" w:rsidR="006C0B8C" w:rsidRPr="0060640E" w:rsidRDefault="006C0B8C" w:rsidP="00BD445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0640E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教育處主管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66EC435B" w14:textId="77777777" w:rsidR="006C0B8C" w:rsidRPr="0060640E" w:rsidRDefault="006C0B8C" w:rsidP="00BD445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proofErr w:type="gramStart"/>
            <w:r w:rsidRPr="0060640E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統籌支撥科目</w:t>
            </w:r>
            <w:proofErr w:type="gramEnd"/>
          </w:p>
        </w:tc>
        <w:tc>
          <w:tcPr>
            <w:tcW w:w="2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0E0F877" w14:textId="77777777" w:rsidR="006C0B8C" w:rsidRPr="0060640E" w:rsidRDefault="006C0B8C" w:rsidP="00BD445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0640E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小計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21A8B11E" w14:textId="77777777" w:rsidR="006C0B8C" w:rsidRPr="0060640E" w:rsidRDefault="006C0B8C" w:rsidP="00BD445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0640E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保留數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5F9F951A" w14:textId="77777777" w:rsidR="006C0B8C" w:rsidRPr="0060640E" w:rsidRDefault="006C0B8C" w:rsidP="00BD445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0640E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0827F20C" w14:textId="77777777" w:rsidR="006C0B8C" w:rsidRPr="0060640E" w:rsidRDefault="006C0B8C" w:rsidP="00BD445A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7F7D638A" w14:textId="77777777" w:rsidR="006C0B8C" w:rsidRPr="0060640E" w:rsidRDefault="006C0B8C" w:rsidP="00BD445A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08609348" w14:textId="77777777" w:rsidR="006C0B8C" w:rsidRPr="0060640E" w:rsidRDefault="006C0B8C" w:rsidP="00BD445A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</w:p>
        </w:tc>
      </w:tr>
      <w:tr w:rsidR="00717915" w:rsidRPr="00915233" w14:paraId="33A4CE0D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7CACEB7C" w14:textId="77777777" w:rsidR="00717915" w:rsidRPr="00915233" w:rsidRDefault="00717915" w:rsidP="00717915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915233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0D2F959" w14:textId="21AFAECD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403,241,576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8B48435" w14:textId="664CC148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20,148,093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0409390" w14:textId="72A47252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910,395,719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869B888" w14:textId="2BED7B21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21,382,733,694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AD8FC3E" w14:textId="267DBD11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4,870,006,545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151B143" w14:textId="46235F9F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26,252,740,239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60A2FE8" w14:textId="77777777" w:rsidR="00717915" w:rsidRPr="00AE33E2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1FDCA595" w14:textId="77777777" w:rsidR="00717915" w:rsidRPr="00915233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EC917D9" w14:textId="77777777" w:rsidR="00717915" w:rsidRPr="00915233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</w:tr>
      <w:tr w:rsidR="00717915" w:rsidRPr="00915233" w14:paraId="65F0FB1F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5481AA0E" w14:textId="77777777" w:rsidR="00717915" w:rsidRPr="00915233" w:rsidRDefault="00717915" w:rsidP="00717915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915233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D65B30E" w14:textId="77F68229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336,794,502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192DD01" w14:textId="71A21AF0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18,654,458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A353CB0" w14:textId="095EB1CE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820,346,646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7661728" w14:textId="438ADE26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18,949,435,426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29356F7" w14:textId="632D04B2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631,229,941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97BF7E8" w14:textId="6F3B5B0C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19,580,665,367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3E23F44" w14:textId="77777777" w:rsidR="00717915" w:rsidRPr="00AE33E2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49A2188D" w14:textId="77777777" w:rsidR="00717915" w:rsidRPr="00915233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A94B502" w14:textId="77777777" w:rsidR="00717915" w:rsidRPr="00915233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</w:tr>
      <w:tr w:rsidR="00717915" w:rsidRPr="000751B1" w14:paraId="04BA2645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68DEB597" w14:textId="77777777" w:rsidR="00717915" w:rsidRPr="000751B1" w:rsidRDefault="00717915" w:rsidP="00717915">
            <w:pPr>
              <w:spacing w:beforeLines="60" w:before="216" w:afterLines="60" w:after="216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D57A0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E7397C">
              <w:rPr>
                <w:rFonts w:ascii="標楷體" w:eastAsia="標楷體" w:hAnsi="標楷體" w:hint="eastAsia"/>
                <w:noProof/>
                <w:spacing w:val="325"/>
                <w:kern w:val="0"/>
                <w:sz w:val="20"/>
                <w:szCs w:val="20"/>
                <w:fitText w:val="1900" w:id="-694918645"/>
              </w:rPr>
              <w:t>人事</w:t>
            </w:r>
            <w:r w:rsidRPr="00E7397C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900" w:id="-694918645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2E9602F" w14:textId="2BAE566D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37,559,482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E1BCE5C" w14:textId="74679AFD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3,945,705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BC84662" w14:textId="4F7662F9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622,745,081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D4108D3" w14:textId="5938EDFE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4,174,590,843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2FC5DB8" w14:textId="74D18BDE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10,000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6A4383C" w14:textId="76008491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4,174,600,843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50E07DA" w14:textId="77777777" w:rsidR="00717915" w:rsidRPr="00AE33E2" w:rsidRDefault="00717915" w:rsidP="0071791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764FF68E" w14:textId="77777777" w:rsidR="00717915" w:rsidRPr="001B5022" w:rsidRDefault="00717915" w:rsidP="0071791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74B2A6E9" w14:textId="77777777" w:rsidR="00717915" w:rsidRPr="001B5022" w:rsidRDefault="00717915" w:rsidP="0071791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717915" w:rsidRPr="000751B1" w14:paraId="3E8643D6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745ACEA6" w14:textId="77777777" w:rsidR="00717915" w:rsidRPr="000751B1" w:rsidRDefault="00717915" w:rsidP="00717915">
            <w:pPr>
              <w:spacing w:beforeLines="60" w:before="216" w:afterLines="60" w:after="216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D57A0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E7397C">
              <w:rPr>
                <w:rFonts w:ascii="標楷體" w:eastAsia="標楷體" w:hAnsi="標楷體" w:hint="eastAsia"/>
                <w:noProof/>
                <w:spacing w:val="325"/>
                <w:kern w:val="0"/>
                <w:sz w:val="20"/>
                <w:szCs w:val="20"/>
                <w:fitText w:val="1900" w:id="-694918646"/>
              </w:rPr>
              <w:t>業務</w:t>
            </w:r>
            <w:r w:rsidRPr="00E7397C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900" w:id="-694918646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AB6AF3D" w14:textId="1FBCFCA9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172,335,203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D6D9798" w14:textId="154FC428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14,702,753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05D734A" w14:textId="145BF819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C1CCC40" w14:textId="4C0A7979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2,912,798,997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7D4A271" w14:textId="4681652B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430,978,519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368B82C" w14:textId="0B8EB680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3,343,777,516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36E31D8" w14:textId="77777777" w:rsidR="00717915" w:rsidRPr="00AE33E2" w:rsidRDefault="00717915" w:rsidP="0071791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457B1EB5" w14:textId="77777777" w:rsidR="00717915" w:rsidRPr="001B5022" w:rsidRDefault="00717915" w:rsidP="0071791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1F55ED88" w14:textId="77777777" w:rsidR="00717915" w:rsidRPr="001B5022" w:rsidRDefault="00717915" w:rsidP="0071791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717915" w:rsidRPr="000751B1" w14:paraId="58246CF9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3FE542E2" w14:textId="77777777" w:rsidR="00717915" w:rsidRPr="000751B1" w:rsidRDefault="00717915" w:rsidP="00717915">
            <w:pPr>
              <w:spacing w:beforeLines="60" w:before="216" w:afterLines="60" w:after="216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D57A0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E7397C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szCs w:val="20"/>
                <w:fitText w:val="1900" w:id="-694918647"/>
              </w:rPr>
              <w:t>獎補助</w:t>
            </w:r>
            <w:r w:rsidRPr="00E7397C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szCs w:val="20"/>
                <w:fitText w:val="1900" w:id="-694918647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9439F48" w14:textId="6C191A29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126,899,817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2427C6E" w14:textId="141486BB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6,000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BAC3153" w14:textId="6C5CF6CD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197,601,565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7ECFAD2" w14:textId="36728DED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11,841,610,722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95F1093" w14:textId="2C1943B3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200,241,422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F0B9969" w14:textId="1F18D113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12,041,852,144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B095253" w14:textId="77777777" w:rsidR="00717915" w:rsidRPr="00AE33E2" w:rsidRDefault="00717915" w:rsidP="0071791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1FA7F353" w14:textId="77777777" w:rsidR="00717915" w:rsidRPr="001B5022" w:rsidRDefault="00717915" w:rsidP="0071791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092E8156" w14:textId="77777777" w:rsidR="00717915" w:rsidRPr="001B5022" w:rsidRDefault="00717915" w:rsidP="0071791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717915" w:rsidRPr="000751B1" w14:paraId="4A259E77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08757729" w14:textId="77777777" w:rsidR="00717915" w:rsidRPr="000751B1" w:rsidRDefault="00717915" w:rsidP="00717915">
            <w:pPr>
              <w:spacing w:beforeLines="60" w:before="216" w:afterLines="60" w:after="216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D57A0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E7397C">
              <w:rPr>
                <w:rFonts w:ascii="標楷體" w:eastAsia="標楷體" w:hAnsi="標楷體" w:hint="eastAsia"/>
                <w:noProof/>
                <w:spacing w:val="325"/>
                <w:kern w:val="0"/>
                <w:sz w:val="20"/>
                <w:szCs w:val="20"/>
                <w:fitText w:val="1900" w:id="-694918648"/>
              </w:rPr>
              <w:t>債務</w:t>
            </w:r>
            <w:r w:rsidRPr="00E7397C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900" w:id="-694918648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D69062F" w14:textId="6AEAA90E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11F0BF1" w14:textId="713FFD63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F1A18B4" w14:textId="02BB3DC8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732B0C5" w14:textId="340960CF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20,434,864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EB44750" w14:textId="64EA2D94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520A86C" w14:textId="5E4E1156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20,434,864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0EA0157" w14:textId="77777777" w:rsidR="00717915" w:rsidRPr="00AE33E2" w:rsidRDefault="00717915" w:rsidP="0071791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7C4232BB" w14:textId="77777777" w:rsidR="00717915" w:rsidRPr="001B5022" w:rsidRDefault="00717915" w:rsidP="0071791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12A11EC1" w14:textId="77777777" w:rsidR="00717915" w:rsidRPr="001B5022" w:rsidRDefault="00717915" w:rsidP="0071791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717915" w:rsidRPr="00915233" w14:paraId="5B99578C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203D1898" w14:textId="77777777" w:rsidR="00717915" w:rsidRPr="00915233" w:rsidRDefault="00717915" w:rsidP="00717915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915233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2E53F21" w14:textId="2740C066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66,447,074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FB3D2DF" w14:textId="7F77CEF7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1,493,635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0AD6E7C" w14:textId="23227581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90,049,073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8744ABD" w14:textId="0AF3A268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2,433,298,268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063F746" w14:textId="7E1A2101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4,238,776,604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61209C3" w14:textId="5045AE36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6,672,074,872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D0D7162" w14:textId="77777777" w:rsidR="00717915" w:rsidRPr="00AE33E2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57C37386" w14:textId="77777777" w:rsidR="00717915" w:rsidRPr="00915233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0033BAFE" w14:textId="77777777" w:rsidR="00717915" w:rsidRPr="00915233" w:rsidRDefault="00717915" w:rsidP="00717915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</w:tr>
      <w:tr w:rsidR="00717915" w:rsidRPr="000751B1" w14:paraId="41C472FF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24C07552" w14:textId="77777777" w:rsidR="00717915" w:rsidRPr="000751B1" w:rsidRDefault="00717915" w:rsidP="00717915">
            <w:pPr>
              <w:spacing w:beforeLines="60" w:before="216" w:afterLines="60" w:after="216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D57A0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E7397C">
              <w:rPr>
                <w:rFonts w:ascii="標楷體" w:eastAsia="標楷體" w:hAnsi="標楷體" w:hint="eastAsia"/>
                <w:noProof/>
                <w:spacing w:val="325"/>
                <w:kern w:val="0"/>
                <w:sz w:val="20"/>
                <w:szCs w:val="20"/>
                <w:fitText w:val="1900" w:id="-694918649"/>
              </w:rPr>
              <w:t>人事</w:t>
            </w:r>
            <w:r w:rsidRPr="00E7397C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900" w:id="-694918649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6619C64" w14:textId="5AD90093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9B95462" w14:textId="30EA1245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5E72C51" w14:textId="06D15ED9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09BC472" w14:textId="3FA1AE3E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2CBF28D" w14:textId="60361B58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524DA59" w14:textId="757D8B0B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1D95AFB" w14:textId="77777777" w:rsidR="00717915" w:rsidRPr="00AE33E2" w:rsidRDefault="00717915" w:rsidP="0071791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5A841012" w14:textId="77777777" w:rsidR="00717915" w:rsidRPr="001B5022" w:rsidRDefault="00717915" w:rsidP="0071791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176967EB" w14:textId="77777777" w:rsidR="00717915" w:rsidRPr="001B5022" w:rsidRDefault="00717915" w:rsidP="0071791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717915" w:rsidRPr="000751B1" w14:paraId="116C9722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287C6533" w14:textId="77777777" w:rsidR="00717915" w:rsidRPr="000751B1" w:rsidRDefault="00717915" w:rsidP="00717915">
            <w:pPr>
              <w:spacing w:beforeLines="60" w:before="216" w:afterLines="60" w:after="216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D57A0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E7397C">
              <w:rPr>
                <w:rFonts w:ascii="標楷體" w:eastAsia="標楷體" w:hAnsi="標楷體" w:hint="eastAsia"/>
                <w:noProof/>
                <w:spacing w:val="325"/>
                <w:kern w:val="0"/>
                <w:sz w:val="20"/>
                <w:szCs w:val="20"/>
                <w:fitText w:val="1900" w:id="-694918650"/>
              </w:rPr>
              <w:t>業務</w:t>
            </w:r>
            <w:r w:rsidRPr="00E7397C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900" w:id="-694918650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74310B8" w14:textId="4191F7F6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2E54FB6" w14:textId="62CBC960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22FF665" w14:textId="7EECF206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34,231,931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50C7581" w14:textId="23031CBB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34,231,931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A04B686" w14:textId="350FB590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87,595,417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1DAF24C" w14:textId="5E43AF55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121,827,348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78E0941" w14:textId="77777777" w:rsidR="00717915" w:rsidRPr="00AE33E2" w:rsidRDefault="00717915" w:rsidP="0071791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3F05CC91" w14:textId="77777777" w:rsidR="00717915" w:rsidRPr="001B5022" w:rsidRDefault="00717915" w:rsidP="0071791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5C85BB3A" w14:textId="77777777" w:rsidR="00717915" w:rsidRPr="001B5022" w:rsidRDefault="00717915" w:rsidP="0071791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717915" w:rsidRPr="000751B1" w14:paraId="63C46621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0DEEBEE2" w14:textId="77777777" w:rsidR="00717915" w:rsidRPr="000751B1" w:rsidRDefault="00717915" w:rsidP="00717915">
            <w:pPr>
              <w:spacing w:beforeLines="60" w:before="216" w:afterLines="60" w:after="216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D57A0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E7397C">
              <w:rPr>
                <w:rFonts w:ascii="標楷體" w:eastAsia="標楷體" w:hAnsi="標楷體" w:hint="eastAsia"/>
                <w:noProof/>
                <w:spacing w:val="112"/>
                <w:kern w:val="0"/>
                <w:sz w:val="20"/>
                <w:szCs w:val="20"/>
                <w:fitText w:val="1900" w:id="-694918651"/>
              </w:rPr>
              <w:t>設備及投</w:t>
            </w:r>
            <w:r w:rsidRPr="00E7397C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1900" w:id="-694918651"/>
              </w:rPr>
              <w:t>資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B1D9B2D" w14:textId="4E11D25E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41,199,394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9D6D43B" w14:textId="141BE07E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1,493,635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198AED5" w14:textId="25187C9A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977DB38" w14:textId="03BB4ABD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838,951,776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621FC3E" w14:textId="7A91EC9D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1,825,452,047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0D6849A" w14:textId="706C9EBC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2,664,403,823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0A9FCFC" w14:textId="77777777" w:rsidR="00717915" w:rsidRPr="00AE33E2" w:rsidRDefault="00717915" w:rsidP="0071791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345B1EBF" w14:textId="77777777" w:rsidR="00717915" w:rsidRPr="001B5022" w:rsidRDefault="00717915" w:rsidP="0071791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26B75F01" w14:textId="77777777" w:rsidR="00717915" w:rsidRPr="001B5022" w:rsidRDefault="00717915" w:rsidP="0071791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717915" w:rsidRPr="000751B1" w14:paraId="366ED7B4" w14:textId="77777777" w:rsidTr="00BD445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008EE5BF" w14:textId="77777777" w:rsidR="00717915" w:rsidRPr="000751B1" w:rsidRDefault="00717915" w:rsidP="00717915">
            <w:pPr>
              <w:spacing w:beforeLines="60" w:before="216" w:afterLines="60" w:after="216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D57A0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E7397C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szCs w:val="20"/>
                <w:fitText w:val="1900" w:id="-694918652"/>
              </w:rPr>
              <w:t>獎補助</w:t>
            </w:r>
            <w:r w:rsidRPr="00E7397C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szCs w:val="20"/>
                <w:fitText w:val="1900" w:id="-694918652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5107721" w14:textId="69665A0A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25,247,680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3B6DCF1" w14:textId="0E0B5110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946F879" w14:textId="00FED3C5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55,817,142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2B742A1" w14:textId="153CF198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1,560,114,561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B83D9F4" w14:textId="364BB98F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2,325,729,140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C4D39B6" w14:textId="1C85AAD1" w:rsidR="00717915" w:rsidRPr="00E7397C" w:rsidRDefault="00717915" w:rsidP="0071791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7397C">
              <w:rPr>
                <w:rFonts w:ascii="新細明體" w:eastAsia="新細明體" w:hAnsi="新細明體"/>
                <w:noProof/>
                <w:w w:val="100"/>
                <w:sz w:val="20"/>
              </w:rPr>
              <w:t>3,885,843,701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9ABCD50" w14:textId="77777777" w:rsidR="00717915" w:rsidRPr="00AE33E2" w:rsidRDefault="00717915" w:rsidP="0071791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5EF059DE" w14:textId="77777777" w:rsidR="00717915" w:rsidRPr="001B5022" w:rsidRDefault="00717915" w:rsidP="0071791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45B47164" w14:textId="77777777" w:rsidR="00717915" w:rsidRPr="001B5022" w:rsidRDefault="00717915" w:rsidP="00717915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</w:tbl>
    <w:p w14:paraId="5555EE14" w14:textId="77777777" w:rsidR="006C0B8C" w:rsidRDefault="006C0B8C" w:rsidP="006C0B8C">
      <w:pPr>
        <w:pStyle w:val="a3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p w14:paraId="434905DC" w14:textId="5C9B5F5D" w:rsidR="00C57ABD" w:rsidRPr="006C0B8C" w:rsidRDefault="00C57ABD" w:rsidP="006C0B8C"/>
    <w:sectPr w:rsidR="00C57ABD" w:rsidRPr="006C0B8C" w:rsidSect="005C7418">
      <w:headerReference w:type="default" r:id="rId7"/>
      <w:footerReference w:type="default" r:id="rId8"/>
      <w:headerReference w:type="first" r:id="rId9"/>
      <w:footerReference w:type="first" r:id="rId10"/>
      <w:pgSz w:w="23814" w:h="16840" w:orient="landscape" w:code="8"/>
      <w:pgMar w:top="1134" w:right="1134" w:bottom="851" w:left="1134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1383D" w14:textId="77777777" w:rsidR="006C0B8C" w:rsidRDefault="006C0B8C" w:rsidP="009E17D4">
      <w:r>
        <w:separator/>
      </w:r>
    </w:p>
  </w:endnote>
  <w:endnote w:type="continuationSeparator" w:id="0">
    <w:p w14:paraId="13D25B42" w14:textId="77777777" w:rsidR="006C0B8C" w:rsidRDefault="006C0B8C" w:rsidP="009E1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7297177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7C0F2C4C" w14:textId="4E71A7D6" w:rsidR="005C7418" w:rsidRPr="005C7418" w:rsidRDefault="005C7418" w:rsidP="005C7418">
        <w:pPr>
          <w:pStyle w:val="a6"/>
          <w:jc w:val="center"/>
          <w:rPr>
            <w:rFonts w:ascii="標楷體" w:eastAsia="標楷體" w:hAnsi="標楷體"/>
          </w:rPr>
        </w:pPr>
        <w:r w:rsidRPr="005C7418">
          <w:rPr>
            <w:rFonts w:ascii="標楷體" w:eastAsia="標楷體" w:hAnsi="標楷體" w:hint="eastAsia"/>
          </w:rPr>
          <w:t>第8-</w:t>
        </w:r>
        <w:r w:rsidRPr="005C7418">
          <w:rPr>
            <w:rFonts w:ascii="標楷體" w:eastAsia="標楷體" w:hAnsi="標楷體"/>
          </w:rPr>
          <w:fldChar w:fldCharType="begin"/>
        </w:r>
        <w:r w:rsidRPr="005C7418">
          <w:rPr>
            <w:rFonts w:ascii="標楷體" w:eastAsia="標楷體" w:hAnsi="標楷體"/>
          </w:rPr>
          <w:instrText>PAGE   \* MERGEFORMAT</w:instrText>
        </w:r>
        <w:r w:rsidRPr="005C7418">
          <w:rPr>
            <w:rFonts w:ascii="標楷體" w:eastAsia="標楷體" w:hAnsi="標楷體"/>
          </w:rPr>
          <w:fldChar w:fldCharType="separate"/>
        </w:r>
        <w:r>
          <w:rPr>
            <w:rFonts w:ascii="標楷體" w:eastAsia="標楷體" w:hAnsi="標楷體"/>
          </w:rPr>
          <w:t>1</w:t>
        </w:r>
        <w:r w:rsidRPr="005C7418">
          <w:rPr>
            <w:rFonts w:ascii="標楷體" w:eastAsia="標楷體" w:hAnsi="標楷體"/>
          </w:rPr>
          <w:fldChar w:fldCharType="end"/>
        </w:r>
        <w:r w:rsidRPr="005C7418">
          <w:rPr>
            <w:rFonts w:ascii="標楷體" w:eastAsia="標楷體" w:hAnsi="標楷體" w:hint="eastAsia"/>
          </w:rPr>
          <w:t>頁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2408993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4263584C" w14:textId="422A500F" w:rsidR="005C7418" w:rsidRPr="005C7418" w:rsidRDefault="005C7418" w:rsidP="005C7418">
        <w:pPr>
          <w:pStyle w:val="a6"/>
          <w:jc w:val="center"/>
          <w:rPr>
            <w:rFonts w:ascii="標楷體" w:eastAsia="標楷體" w:hAnsi="標楷體"/>
          </w:rPr>
        </w:pPr>
        <w:r w:rsidRPr="005C7418">
          <w:rPr>
            <w:rFonts w:ascii="標楷體" w:eastAsia="標楷體" w:hAnsi="標楷體" w:hint="eastAsia"/>
          </w:rPr>
          <w:t>第8-</w:t>
        </w:r>
        <w:r w:rsidRPr="005C7418">
          <w:rPr>
            <w:rFonts w:ascii="標楷體" w:eastAsia="標楷體" w:hAnsi="標楷體"/>
          </w:rPr>
          <w:fldChar w:fldCharType="begin"/>
        </w:r>
        <w:r w:rsidRPr="005C7418">
          <w:rPr>
            <w:rFonts w:ascii="標楷體" w:eastAsia="標楷體" w:hAnsi="標楷體"/>
          </w:rPr>
          <w:instrText>PAGE   \* MERGEFORMAT</w:instrText>
        </w:r>
        <w:r w:rsidRPr="005C7418">
          <w:rPr>
            <w:rFonts w:ascii="標楷體" w:eastAsia="標楷體" w:hAnsi="標楷體"/>
          </w:rPr>
          <w:fldChar w:fldCharType="separate"/>
        </w:r>
        <w:r w:rsidRPr="005C7418">
          <w:rPr>
            <w:rFonts w:ascii="標楷體" w:eastAsia="標楷體" w:hAnsi="標楷體"/>
            <w:lang w:val="zh-TW"/>
          </w:rPr>
          <w:t>2</w:t>
        </w:r>
        <w:r w:rsidRPr="005C7418">
          <w:rPr>
            <w:rFonts w:ascii="標楷體" w:eastAsia="標楷體" w:hAnsi="標楷體"/>
          </w:rPr>
          <w:fldChar w:fldCharType="end"/>
        </w:r>
        <w:r w:rsidRPr="005C7418">
          <w:rPr>
            <w:rFonts w:ascii="標楷體" w:eastAsia="標楷體" w:hAnsi="標楷體"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21F8B" w14:textId="77777777" w:rsidR="006C0B8C" w:rsidRDefault="006C0B8C" w:rsidP="009E17D4">
      <w:r>
        <w:separator/>
      </w:r>
    </w:p>
  </w:footnote>
  <w:footnote w:type="continuationSeparator" w:id="0">
    <w:p w14:paraId="6FFE4707" w14:textId="77777777" w:rsidR="006C0B8C" w:rsidRDefault="006C0B8C" w:rsidP="009E1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F3524" w14:textId="5440EE0D" w:rsidR="00A032FC" w:rsidRPr="00E122CC" w:rsidRDefault="00CC5DDD" w:rsidP="00A032FC">
    <w:pPr>
      <w:pStyle w:val="a3"/>
      <w:spacing w:line="320" w:lineRule="exact"/>
      <w:ind w:rightChars="235" w:right="564" w:firstLine="480"/>
      <w:jc w:val="center"/>
      <w:rPr>
        <w:rFonts w:hAnsi="標楷體"/>
        <w:b/>
        <w:sz w:val="32"/>
        <w:szCs w:val="32"/>
      </w:rPr>
    </w:pPr>
    <w:r>
      <w:rPr>
        <w:rFonts w:hAnsi="標楷體" w:hint="eastAsia"/>
        <w:b/>
        <w:color w:val="000000"/>
        <w:spacing w:val="20"/>
        <w:sz w:val="32"/>
        <w:szCs w:val="32"/>
        <w:u w:val="single"/>
      </w:rPr>
      <w:t>捌</w:t>
    </w:r>
    <w:r w:rsidR="00C57ABD">
      <w:rPr>
        <w:b/>
        <w:color w:val="000000"/>
        <w:spacing w:val="20"/>
        <w:sz w:val="32"/>
        <w:szCs w:val="32"/>
        <w:u w:val="single"/>
      </w:rPr>
      <w:t>、</w:t>
    </w:r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中華民國</w:t>
    </w:r>
    <w:proofErr w:type="gramStart"/>
    <w:r w:rsidR="00A752CB" w:rsidRPr="00A752CB">
      <w:rPr>
        <w:rFonts w:hAnsi="標楷體"/>
        <w:b/>
        <w:spacing w:val="60"/>
        <w:w w:val="100"/>
        <w:sz w:val="32"/>
        <w:szCs w:val="32"/>
        <w:u w:val="single"/>
      </w:rPr>
      <w:t>11</w:t>
    </w:r>
    <w:r w:rsidR="00717915">
      <w:rPr>
        <w:rFonts w:hAnsi="標楷體" w:hint="eastAsia"/>
        <w:b/>
        <w:spacing w:val="60"/>
        <w:w w:val="100"/>
        <w:sz w:val="32"/>
        <w:szCs w:val="32"/>
        <w:u w:val="single"/>
      </w:rPr>
      <w:t>4</w:t>
    </w:r>
    <w:proofErr w:type="gramEnd"/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年度</w:t>
    </w:r>
    <w:proofErr w:type="gramStart"/>
    <w:r w:rsidR="00A752CB" w:rsidRPr="00A752CB">
      <w:rPr>
        <w:rFonts w:hAnsi="標楷體"/>
        <w:b/>
        <w:spacing w:val="60"/>
        <w:w w:val="100"/>
        <w:sz w:val="32"/>
        <w:szCs w:val="32"/>
        <w:u w:val="single"/>
      </w:rPr>
      <w:t>臺</w:t>
    </w:r>
    <w:proofErr w:type="gramEnd"/>
    <w:r w:rsidR="00A752CB" w:rsidRPr="00A752CB">
      <w:rPr>
        <w:rFonts w:hAnsi="標楷體"/>
        <w:b/>
        <w:spacing w:val="60"/>
        <w:w w:val="100"/>
        <w:sz w:val="32"/>
        <w:szCs w:val="32"/>
        <w:u w:val="single"/>
      </w:rPr>
      <w:t>東縣</w:t>
    </w:r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總決算各主管機關歲出用途別科目決算</w:t>
    </w:r>
    <w:proofErr w:type="gramStart"/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審定數綜計</w:t>
    </w:r>
    <w:proofErr w:type="gramEnd"/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表</w:t>
    </w:r>
    <w:r w:rsidR="00A032FC" w:rsidRPr="00A032FC">
      <w:rPr>
        <w:rFonts w:hAnsi="標楷體" w:hint="eastAsia"/>
        <w:b/>
        <w:sz w:val="24"/>
        <w:szCs w:val="24"/>
      </w:rPr>
      <w:t>(續</w:t>
    </w:r>
    <w:r w:rsidR="00A032FC" w:rsidRPr="00A032FC">
      <w:rPr>
        <w:rFonts w:hAnsi="標楷體"/>
        <w:b/>
        <w:sz w:val="24"/>
        <w:szCs w:val="24"/>
      </w:rPr>
      <w:t>)</w:t>
    </w:r>
  </w:p>
  <w:p w14:paraId="7E166B3C" w14:textId="77777777" w:rsidR="00A032FC" w:rsidRPr="00A032FC" w:rsidRDefault="00A032FC" w:rsidP="00A032FC">
    <w:pPr>
      <w:pStyle w:val="a4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A51B7" w14:textId="6D9DDA89" w:rsidR="00A032FC" w:rsidRPr="007C6F04" w:rsidRDefault="003305D7" w:rsidP="00A032FC">
    <w:pPr>
      <w:pStyle w:val="a4"/>
      <w:jc w:val="center"/>
      <w:rPr>
        <w:rFonts w:ascii="標楷體" w:eastAsia="標楷體" w:hAnsi="標楷體"/>
        <w:spacing w:val="60"/>
        <w:u w:val="single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捌</w:t>
    </w:r>
    <w:r w:rsidR="00C57ABD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="00A752CB" w:rsidRPr="00A752CB">
      <w:rPr>
        <w:rFonts w:ascii="標楷體" w:eastAsia="標楷體" w:hAnsi="標楷體"/>
        <w:b/>
        <w:spacing w:val="60"/>
        <w:sz w:val="32"/>
        <w:szCs w:val="32"/>
        <w:u w:val="single"/>
      </w:rPr>
      <w:t>11</w:t>
    </w:r>
    <w:r w:rsidR="00717915">
      <w:rPr>
        <w:rFonts w:ascii="標楷體" w:eastAsia="標楷體" w:hAnsi="標楷體" w:hint="eastAsia"/>
        <w:b/>
        <w:spacing w:val="60"/>
        <w:sz w:val="32"/>
        <w:szCs w:val="32"/>
        <w:u w:val="single"/>
      </w:rPr>
      <w:t>4</w:t>
    </w:r>
    <w:proofErr w:type="gramEnd"/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proofErr w:type="gramStart"/>
    <w:r w:rsidR="00A752CB" w:rsidRPr="00A752CB">
      <w:rPr>
        <w:rFonts w:ascii="標楷體" w:eastAsia="標楷體" w:hAnsi="標楷體"/>
        <w:b/>
        <w:spacing w:val="60"/>
        <w:sz w:val="32"/>
        <w:szCs w:val="32"/>
        <w:u w:val="single"/>
      </w:rPr>
      <w:t>臺</w:t>
    </w:r>
    <w:proofErr w:type="gramEnd"/>
    <w:r w:rsidR="00A752CB" w:rsidRPr="00A752CB">
      <w:rPr>
        <w:rFonts w:ascii="標楷體" w:eastAsia="標楷體" w:hAnsi="標楷體"/>
        <w:b/>
        <w:spacing w:val="60"/>
        <w:sz w:val="32"/>
        <w:szCs w:val="32"/>
        <w:u w:val="single"/>
      </w:rPr>
      <w:t>東縣</w:t>
    </w:r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總決算各主管機關歲出用途別科目決算</w:t>
    </w:r>
    <w:proofErr w:type="gramStart"/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審定數綜計</w:t>
    </w:r>
    <w:proofErr w:type="gramEnd"/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formLetters"/>
    <w:linkToQuery/>
    <w:dataType w:val="textFile"/>
    <w:query w:val="SELECT * FROM D:\data\總決算\Doc.doc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B8C"/>
    <w:rsid w:val="000237EA"/>
    <w:rsid w:val="00030A60"/>
    <w:rsid w:val="000751B1"/>
    <w:rsid w:val="0008275D"/>
    <w:rsid w:val="000829BA"/>
    <w:rsid w:val="001B5022"/>
    <w:rsid w:val="001D72A9"/>
    <w:rsid w:val="002865ED"/>
    <w:rsid w:val="003305D7"/>
    <w:rsid w:val="00335A84"/>
    <w:rsid w:val="003A09D3"/>
    <w:rsid w:val="004120E8"/>
    <w:rsid w:val="004412ED"/>
    <w:rsid w:val="004733C9"/>
    <w:rsid w:val="00525DF8"/>
    <w:rsid w:val="00540446"/>
    <w:rsid w:val="005C7418"/>
    <w:rsid w:val="0060537D"/>
    <w:rsid w:val="0060640E"/>
    <w:rsid w:val="006A6AC6"/>
    <w:rsid w:val="006C0B8C"/>
    <w:rsid w:val="00717915"/>
    <w:rsid w:val="007B08FF"/>
    <w:rsid w:val="007B598A"/>
    <w:rsid w:val="007C65B0"/>
    <w:rsid w:val="007C6F04"/>
    <w:rsid w:val="007F4613"/>
    <w:rsid w:val="00844078"/>
    <w:rsid w:val="008B5364"/>
    <w:rsid w:val="008D5355"/>
    <w:rsid w:val="008F26EA"/>
    <w:rsid w:val="009A0C4B"/>
    <w:rsid w:val="009A2FFB"/>
    <w:rsid w:val="009D105B"/>
    <w:rsid w:val="009E17D4"/>
    <w:rsid w:val="00A032FC"/>
    <w:rsid w:val="00A35EAF"/>
    <w:rsid w:val="00A752CB"/>
    <w:rsid w:val="00A865D5"/>
    <w:rsid w:val="00AA186A"/>
    <w:rsid w:val="00AC1E9F"/>
    <w:rsid w:val="00AE33E2"/>
    <w:rsid w:val="00B018AF"/>
    <w:rsid w:val="00B12FAD"/>
    <w:rsid w:val="00B26CE0"/>
    <w:rsid w:val="00B87C41"/>
    <w:rsid w:val="00BC18E5"/>
    <w:rsid w:val="00C34B64"/>
    <w:rsid w:val="00C50498"/>
    <w:rsid w:val="00C57ABD"/>
    <w:rsid w:val="00C73DB7"/>
    <w:rsid w:val="00CC5DDD"/>
    <w:rsid w:val="00D479AB"/>
    <w:rsid w:val="00DD2192"/>
    <w:rsid w:val="00DD78AC"/>
    <w:rsid w:val="00DF5FFF"/>
    <w:rsid w:val="00E122CC"/>
    <w:rsid w:val="00E7397C"/>
    <w:rsid w:val="00FB0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EDFA4D"/>
  <w15:chartTrackingRefBased/>
  <w15:docId w15:val="{9BDFB899-701B-4115-B50A-EB90B73CA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單元"/>
    <w:basedOn w:val="a"/>
    <w:rsid w:val="00A865D5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  <w:szCs w:val="20"/>
    </w:rPr>
  </w:style>
  <w:style w:type="paragraph" w:customStyle="1" w:styleId="3">
    <w:name w:val="表格欄3數字"/>
    <w:basedOn w:val="a"/>
    <w:rsid w:val="00A865D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paragraph" w:styleId="a4">
    <w:name w:val="header"/>
    <w:basedOn w:val="a"/>
    <w:link w:val="a5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9E17D4"/>
    <w:rPr>
      <w:kern w:val="2"/>
    </w:rPr>
  </w:style>
  <w:style w:type="paragraph" w:styleId="a6">
    <w:name w:val="footer"/>
    <w:basedOn w:val="a"/>
    <w:link w:val="a7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9E17D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Mx2sJY&#21508;&#20027;&#31649;&#27231;&#38364;&#27506;&#20986;&#29992;&#36884;&#21029;&#31185;&#30446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23215-5A99-4F2A-8F88-13CFA9F54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Mx2sJY各主管機關歲出用途別科目決算審定數綜計表.dot</Template>
  <TotalTime>37</TotalTime>
  <Pages>2</Pages>
  <Words>269</Words>
  <Characters>1538</Characters>
  <Application>Microsoft Office Word</Application>
  <DocSecurity>0</DocSecurity>
  <Lines>12</Lines>
  <Paragraphs>3</Paragraphs>
  <ScaleCrop>false</ScaleCrop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賴立芯</dc:creator>
  <cp:keywords/>
  <cp:lastModifiedBy>鄭博育</cp:lastModifiedBy>
  <cp:revision>15</cp:revision>
  <dcterms:created xsi:type="dcterms:W3CDTF">2025-06-18T09:32:00Z</dcterms:created>
  <dcterms:modified xsi:type="dcterms:W3CDTF">2026-06-16T03:25:00Z</dcterms:modified>
</cp:coreProperties>
</file>