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8"/>
        <w:gridCol w:w="487"/>
        <w:gridCol w:w="1559"/>
        <w:gridCol w:w="1417"/>
        <w:gridCol w:w="1344"/>
        <w:gridCol w:w="1505"/>
        <w:gridCol w:w="309"/>
        <w:gridCol w:w="1195"/>
        <w:gridCol w:w="1505"/>
        <w:gridCol w:w="1504"/>
        <w:gridCol w:w="1505"/>
        <w:gridCol w:w="1504"/>
        <w:gridCol w:w="1506"/>
        <w:gridCol w:w="1504"/>
        <w:gridCol w:w="1505"/>
        <w:gridCol w:w="1504"/>
        <w:gridCol w:w="1509"/>
      </w:tblGrid>
      <w:tr w:rsidR="00D46CDC" w14:paraId="219F61E9" w14:textId="77777777" w:rsidTr="000C7A0D">
        <w:trPr>
          <w:cantSplit/>
          <w:trHeight w:val="270"/>
          <w:tblHeader/>
        </w:trPr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782B64DE" w14:textId="77777777" w:rsidR="00D46CDC" w:rsidRDefault="00D46CD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621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C998DA" w14:textId="77777777" w:rsidR="00D46CDC" w:rsidRDefault="00D46CDC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41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9B4F1" w14:textId="7D6FBEC9" w:rsidR="00D46CDC" w:rsidRDefault="00D46CDC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573F24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46CDC" w14:paraId="705C5883" w14:textId="77777777" w:rsidTr="000C7A0D">
        <w:trPr>
          <w:cantSplit/>
          <w:trHeight w:val="270"/>
          <w:tblHeader/>
        </w:trPr>
        <w:tc>
          <w:tcPr>
            <w:tcW w:w="478" w:type="dxa"/>
            <w:tcBorders>
              <w:top w:val="nil"/>
              <w:left w:val="nil"/>
              <w:right w:val="nil"/>
            </w:tcBorders>
          </w:tcPr>
          <w:p w14:paraId="7A7BF1BF" w14:textId="77777777" w:rsidR="00D46CDC" w:rsidRDefault="00D46CD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621" w:type="dxa"/>
            <w:gridSpan w:val="6"/>
            <w:vMerge/>
            <w:tcBorders>
              <w:top w:val="nil"/>
              <w:left w:val="nil"/>
              <w:right w:val="nil"/>
            </w:tcBorders>
          </w:tcPr>
          <w:p w14:paraId="7FF61EE0" w14:textId="77777777" w:rsidR="00D46CDC" w:rsidRDefault="00D46CD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41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200B6632" w14:textId="77777777" w:rsidR="00D46CDC" w:rsidRDefault="00D46CD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46CDC" w14:paraId="0845CA39" w14:textId="77777777" w:rsidTr="000C7A0D">
        <w:trPr>
          <w:cantSplit/>
          <w:tblHeader/>
        </w:trPr>
        <w:tc>
          <w:tcPr>
            <w:tcW w:w="965" w:type="dxa"/>
            <w:gridSpan w:val="2"/>
            <w:vMerge w:val="restart"/>
            <w:tcBorders>
              <w:left w:val="nil"/>
            </w:tcBorders>
            <w:vAlign w:val="center"/>
          </w:tcPr>
          <w:p w14:paraId="21BC9D51" w14:textId="77777777" w:rsidR="00D46CDC" w:rsidRDefault="00D46CD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1559" w:type="dxa"/>
            <w:vMerge w:val="restart"/>
            <w:tcBorders>
              <w:left w:val="nil"/>
            </w:tcBorders>
            <w:vAlign w:val="center"/>
          </w:tcPr>
          <w:p w14:paraId="5BEBEC7D" w14:textId="77777777"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417" w:type="dxa"/>
            <w:vMerge w:val="restart"/>
            <w:vAlign w:val="center"/>
          </w:tcPr>
          <w:p w14:paraId="04DC5CDE" w14:textId="77777777" w:rsidR="00D46CDC" w:rsidRDefault="00D46CDC">
            <w:pPr>
              <w:ind w:left="14" w:right="1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5858" w:type="dxa"/>
            <w:gridSpan w:val="5"/>
            <w:vAlign w:val="center"/>
          </w:tcPr>
          <w:p w14:paraId="14E361E1" w14:textId="77777777" w:rsidR="00D46CDC" w:rsidRDefault="00D46CD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6019" w:type="dxa"/>
            <w:gridSpan w:val="4"/>
            <w:vAlign w:val="center"/>
          </w:tcPr>
          <w:p w14:paraId="722EB52D" w14:textId="77777777" w:rsidR="00D46CDC" w:rsidRDefault="00D46CD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6022" w:type="dxa"/>
            <w:gridSpan w:val="4"/>
            <w:tcBorders>
              <w:right w:val="nil"/>
            </w:tcBorders>
            <w:vAlign w:val="center"/>
          </w:tcPr>
          <w:p w14:paraId="04E96148" w14:textId="77777777" w:rsidR="00D46CDC" w:rsidRDefault="00D46CD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46CDC" w14:paraId="496FFF65" w14:textId="77777777" w:rsidTr="000C7A0D">
        <w:trPr>
          <w:cantSplit/>
          <w:trHeight w:val="260"/>
          <w:tblHeader/>
        </w:trPr>
        <w:tc>
          <w:tcPr>
            <w:tcW w:w="965" w:type="dxa"/>
            <w:gridSpan w:val="2"/>
            <w:vMerge/>
            <w:tcBorders>
              <w:left w:val="nil"/>
            </w:tcBorders>
            <w:vAlign w:val="center"/>
          </w:tcPr>
          <w:p w14:paraId="786B8F9F" w14:textId="77777777" w:rsidR="00D46CDC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5171B954" w14:textId="77777777"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2DF9B05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44" w:type="dxa"/>
            <w:vAlign w:val="center"/>
          </w:tcPr>
          <w:p w14:paraId="274AB794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6D3273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505" w:type="dxa"/>
            <w:vAlign w:val="center"/>
          </w:tcPr>
          <w:p w14:paraId="78717B69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04" w:type="dxa"/>
            <w:gridSpan w:val="2"/>
            <w:vAlign w:val="center"/>
          </w:tcPr>
          <w:p w14:paraId="34985266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505" w:type="dxa"/>
            <w:vAlign w:val="center"/>
          </w:tcPr>
          <w:p w14:paraId="529DD238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504" w:type="dxa"/>
            <w:vAlign w:val="center"/>
          </w:tcPr>
          <w:p w14:paraId="0B968CE8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6D3273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505" w:type="dxa"/>
            <w:vAlign w:val="center"/>
          </w:tcPr>
          <w:p w14:paraId="29A85C9A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04" w:type="dxa"/>
            <w:vAlign w:val="center"/>
          </w:tcPr>
          <w:p w14:paraId="3AF53BE3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506" w:type="dxa"/>
            <w:vAlign w:val="center"/>
          </w:tcPr>
          <w:p w14:paraId="6D07594A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504" w:type="dxa"/>
            <w:vAlign w:val="center"/>
          </w:tcPr>
          <w:p w14:paraId="4DF96651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6D3273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505" w:type="dxa"/>
            <w:vAlign w:val="center"/>
          </w:tcPr>
          <w:p w14:paraId="73D703C5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04" w:type="dxa"/>
            <w:tcBorders>
              <w:right w:val="nil"/>
            </w:tcBorders>
            <w:vAlign w:val="center"/>
          </w:tcPr>
          <w:p w14:paraId="1AB88E4F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509" w:type="dxa"/>
            <w:tcBorders>
              <w:right w:val="nil"/>
            </w:tcBorders>
            <w:vAlign w:val="center"/>
          </w:tcPr>
          <w:p w14:paraId="35383C59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D46CDC" w14:paraId="2C941D26" w14:textId="77777777" w:rsidTr="000C7A0D">
        <w:trPr>
          <w:cantSplit/>
          <w:trHeight w:val="128"/>
          <w:tblHeader/>
        </w:trPr>
        <w:tc>
          <w:tcPr>
            <w:tcW w:w="965" w:type="dxa"/>
            <w:gridSpan w:val="2"/>
            <w:vMerge/>
            <w:tcBorders>
              <w:left w:val="nil"/>
            </w:tcBorders>
            <w:vAlign w:val="center"/>
          </w:tcPr>
          <w:p w14:paraId="68A59018" w14:textId="77777777" w:rsidR="00D46CDC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3295D0B8" w14:textId="77777777"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3875012E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344" w:type="dxa"/>
            <w:vAlign w:val="center"/>
          </w:tcPr>
          <w:p w14:paraId="7BBB0F7C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5" w:type="dxa"/>
            <w:vAlign w:val="center"/>
          </w:tcPr>
          <w:p w14:paraId="524DF6B7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4" w:type="dxa"/>
            <w:gridSpan w:val="2"/>
            <w:vAlign w:val="center"/>
          </w:tcPr>
          <w:p w14:paraId="13FEAF43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5" w:type="dxa"/>
            <w:vAlign w:val="center"/>
          </w:tcPr>
          <w:p w14:paraId="2C965C95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4" w:type="dxa"/>
            <w:vAlign w:val="center"/>
          </w:tcPr>
          <w:p w14:paraId="1F6A7F4C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5" w:type="dxa"/>
            <w:vAlign w:val="center"/>
          </w:tcPr>
          <w:p w14:paraId="53A23ECE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4" w:type="dxa"/>
            <w:vAlign w:val="center"/>
          </w:tcPr>
          <w:p w14:paraId="12504785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6" w:type="dxa"/>
            <w:vAlign w:val="center"/>
          </w:tcPr>
          <w:p w14:paraId="2CD47543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4" w:type="dxa"/>
            <w:vAlign w:val="center"/>
          </w:tcPr>
          <w:p w14:paraId="6DA34ACD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5" w:type="dxa"/>
            <w:vAlign w:val="center"/>
          </w:tcPr>
          <w:p w14:paraId="2C7994E8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4" w:type="dxa"/>
            <w:tcBorders>
              <w:right w:val="nil"/>
            </w:tcBorders>
            <w:vAlign w:val="center"/>
          </w:tcPr>
          <w:p w14:paraId="4F525AA0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9" w:type="dxa"/>
            <w:tcBorders>
              <w:right w:val="nil"/>
            </w:tcBorders>
            <w:vAlign w:val="center"/>
          </w:tcPr>
          <w:p w14:paraId="256B9DDE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</w:tr>
      <w:tr w:rsidR="00D46CDC" w14:paraId="4BAC98D3" w14:textId="77777777" w:rsidTr="000C7A0D">
        <w:trPr>
          <w:cantSplit/>
          <w:trHeight w:val="127"/>
          <w:tblHeader/>
        </w:trPr>
        <w:tc>
          <w:tcPr>
            <w:tcW w:w="965" w:type="dxa"/>
            <w:gridSpan w:val="2"/>
            <w:vMerge/>
            <w:tcBorders>
              <w:left w:val="nil"/>
            </w:tcBorders>
            <w:vAlign w:val="center"/>
          </w:tcPr>
          <w:p w14:paraId="492F09EE" w14:textId="77777777" w:rsidR="00D46CDC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2C9CC21C" w14:textId="77777777"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14CF6D10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344" w:type="dxa"/>
            <w:vAlign w:val="center"/>
          </w:tcPr>
          <w:p w14:paraId="7497BDD3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5" w:type="dxa"/>
            <w:vAlign w:val="center"/>
          </w:tcPr>
          <w:p w14:paraId="7C5A3EA3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gridSpan w:val="2"/>
            <w:vAlign w:val="center"/>
          </w:tcPr>
          <w:p w14:paraId="2D21DE24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5" w:type="dxa"/>
            <w:vAlign w:val="center"/>
          </w:tcPr>
          <w:p w14:paraId="0753C65A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vAlign w:val="center"/>
          </w:tcPr>
          <w:p w14:paraId="33ED11CF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5" w:type="dxa"/>
            <w:vAlign w:val="center"/>
          </w:tcPr>
          <w:p w14:paraId="28D104FF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vAlign w:val="center"/>
          </w:tcPr>
          <w:p w14:paraId="75B97975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6" w:type="dxa"/>
            <w:vAlign w:val="center"/>
          </w:tcPr>
          <w:p w14:paraId="67758100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vAlign w:val="center"/>
          </w:tcPr>
          <w:p w14:paraId="21E2D4D0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5" w:type="dxa"/>
            <w:vAlign w:val="center"/>
          </w:tcPr>
          <w:p w14:paraId="160AF40D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tcBorders>
              <w:right w:val="nil"/>
            </w:tcBorders>
            <w:vAlign w:val="center"/>
          </w:tcPr>
          <w:p w14:paraId="3D414AF3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9" w:type="dxa"/>
            <w:tcBorders>
              <w:right w:val="nil"/>
            </w:tcBorders>
            <w:vAlign w:val="center"/>
          </w:tcPr>
          <w:p w14:paraId="0CE516E9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573F24" w:rsidRPr="00683557" w14:paraId="644B50A4" w14:textId="77777777" w:rsidTr="000C7A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965" w:type="dxa"/>
            <w:gridSpan w:val="2"/>
            <w:vAlign w:val="center"/>
          </w:tcPr>
          <w:p w14:paraId="3ED44353" w14:textId="77777777" w:rsidR="00573F24" w:rsidRPr="00683557" w:rsidRDefault="00573F24" w:rsidP="008F31F0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02789FC" w14:textId="77777777" w:rsidR="00573F24" w:rsidRPr="00683557" w:rsidRDefault="00573F24" w:rsidP="008F31F0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83557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417" w:type="dxa"/>
            <w:vAlign w:val="center"/>
          </w:tcPr>
          <w:p w14:paraId="37E589A6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118F9">
              <w:rPr>
                <w:rFonts w:ascii="新細明體" w:hAnsi="新細明體"/>
                <w:b/>
                <w:noProof/>
                <w:sz w:val="20"/>
              </w:rPr>
              <w:t>3,589,907,894</w:t>
            </w:r>
          </w:p>
        </w:tc>
        <w:tc>
          <w:tcPr>
            <w:tcW w:w="1344" w:type="dxa"/>
            <w:vAlign w:val="center"/>
          </w:tcPr>
          <w:p w14:paraId="7BDE7DF1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118F9">
              <w:rPr>
                <w:rFonts w:ascii="新細明體" w:hAnsi="新細明體"/>
                <w:b/>
                <w:noProof/>
                <w:sz w:val="20"/>
              </w:rPr>
              <w:t>281,059,883</w:t>
            </w:r>
          </w:p>
        </w:tc>
        <w:tc>
          <w:tcPr>
            <w:tcW w:w="1505" w:type="dxa"/>
            <w:vAlign w:val="center"/>
          </w:tcPr>
          <w:p w14:paraId="2192822F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118F9">
              <w:rPr>
                <w:rFonts w:ascii="新細明體" w:hAnsi="新細明體"/>
                <w:b/>
                <w:noProof/>
                <w:sz w:val="20"/>
              </w:rPr>
              <w:t>1,500,106,496</w:t>
            </w:r>
          </w:p>
        </w:tc>
        <w:tc>
          <w:tcPr>
            <w:tcW w:w="1504" w:type="dxa"/>
            <w:gridSpan w:val="2"/>
            <w:vAlign w:val="center"/>
          </w:tcPr>
          <w:p w14:paraId="0C9913D4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118F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05" w:type="dxa"/>
            <w:vAlign w:val="center"/>
          </w:tcPr>
          <w:p w14:paraId="679A5BD1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118F9">
              <w:rPr>
                <w:rFonts w:ascii="新細明體" w:hAnsi="新細明體"/>
                <w:b/>
                <w:noProof/>
                <w:sz w:val="20"/>
              </w:rPr>
              <w:t>1,808,741,515</w:t>
            </w:r>
          </w:p>
        </w:tc>
        <w:tc>
          <w:tcPr>
            <w:tcW w:w="1504" w:type="dxa"/>
            <w:vAlign w:val="center"/>
          </w:tcPr>
          <w:p w14:paraId="27C15CC9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118F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05" w:type="dxa"/>
            <w:vAlign w:val="center"/>
          </w:tcPr>
          <w:p w14:paraId="40114829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118F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04" w:type="dxa"/>
            <w:vAlign w:val="center"/>
          </w:tcPr>
          <w:p w14:paraId="720A2F1F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118F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06" w:type="dxa"/>
            <w:vAlign w:val="center"/>
          </w:tcPr>
          <w:p w14:paraId="0BBEBD7D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118F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04" w:type="dxa"/>
            <w:vAlign w:val="center"/>
          </w:tcPr>
          <w:p w14:paraId="2F781663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118F9">
              <w:rPr>
                <w:rFonts w:ascii="新細明體" w:hAnsi="新細明體"/>
                <w:b/>
                <w:noProof/>
                <w:sz w:val="20"/>
              </w:rPr>
              <w:t>281,059,883</w:t>
            </w:r>
          </w:p>
        </w:tc>
        <w:tc>
          <w:tcPr>
            <w:tcW w:w="1505" w:type="dxa"/>
            <w:vAlign w:val="center"/>
          </w:tcPr>
          <w:p w14:paraId="2CFFB3BA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118F9">
              <w:rPr>
                <w:rFonts w:ascii="新細明體" w:hAnsi="新細明體"/>
                <w:b/>
                <w:noProof/>
                <w:sz w:val="20"/>
              </w:rPr>
              <w:t>1,500,106,496</w:t>
            </w:r>
          </w:p>
        </w:tc>
        <w:tc>
          <w:tcPr>
            <w:tcW w:w="1504" w:type="dxa"/>
            <w:vAlign w:val="center"/>
          </w:tcPr>
          <w:p w14:paraId="689E9F4A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118F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09" w:type="dxa"/>
            <w:vAlign w:val="center"/>
          </w:tcPr>
          <w:p w14:paraId="2851C6FB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118F9">
              <w:rPr>
                <w:rFonts w:ascii="新細明體" w:hAnsi="新細明體"/>
                <w:b/>
                <w:noProof/>
                <w:sz w:val="20"/>
              </w:rPr>
              <w:t>1,808,741,515</w:t>
            </w:r>
          </w:p>
        </w:tc>
      </w:tr>
      <w:tr w:rsidR="00573F24" w:rsidRPr="00683557" w14:paraId="185F8958" w14:textId="77777777" w:rsidTr="000C7A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965" w:type="dxa"/>
            <w:gridSpan w:val="2"/>
            <w:vAlign w:val="center"/>
          </w:tcPr>
          <w:p w14:paraId="38618C07" w14:textId="77777777" w:rsidR="00573F24" w:rsidRPr="00683557" w:rsidRDefault="00573F24" w:rsidP="008F31F0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145CA54" w14:textId="77777777" w:rsidR="00573F24" w:rsidRPr="00683557" w:rsidRDefault="00573F24" w:rsidP="008F31F0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83557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417" w:type="dxa"/>
            <w:vAlign w:val="center"/>
          </w:tcPr>
          <w:p w14:paraId="3D6FAD91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118F9">
              <w:rPr>
                <w:rFonts w:ascii="新細明體" w:hAnsi="新細明體"/>
                <w:b/>
                <w:noProof/>
                <w:sz w:val="20"/>
              </w:rPr>
              <w:t>3,474,427,749</w:t>
            </w:r>
          </w:p>
          <w:p w14:paraId="00625E3C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118F9">
              <w:rPr>
                <w:rFonts w:ascii="新細明體" w:hAnsi="新細明體"/>
                <w:b/>
                <w:noProof/>
                <w:sz w:val="20"/>
              </w:rPr>
              <w:t>115,480,145</w:t>
            </w:r>
          </w:p>
        </w:tc>
        <w:tc>
          <w:tcPr>
            <w:tcW w:w="1344" w:type="dxa"/>
            <w:vAlign w:val="center"/>
          </w:tcPr>
          <w:p w14:paraId="58C5CD02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118F9">
              <w:rPr>
                <w:rFonts w:ascii="新細明體" w:hAnsi="新細明體"/>
                <w:b/>
                <w:noProof/>
                <w:sz w:val="20"/>
              </w:rPr>
              <w:t>269,524,058</w:t>
            </w:r>
          </w:p>
          <w:p w14:paraId="37569BD2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118F9">
              <w:rPr>
                <w:rFonts w:ascii="新細明體" w:hAnsi="新細明體"/>
                <w:b/>
                <w:noProof/>
                <w:sz w:val="20"/>
              </w:rPr>
              <w:t>11,535,825</w:t>
            </w:r>
          </w:p>
        </w:tc>
        <w:tc>
          <w:tcPr>
            <w:tcW w:w="1505" w:type="dxa"/>
            <w:vAlign w:val="center"/>
          </w:tcPr>
          <w:p w14:paraId="10A4A434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118F9">
              <w:rPr>
                <w:rFonts w:ascii="新細明體" w:hAnsi="新細明體"/>
                <w:b/>
                <w:noProof/>
                <w:sz w:val="20"/>
              </w:rPr>
              <w:t>1,459,174,346</w:t>
            </w:r>
          </w:p>
          <w:p w14:paraId="173C1B5C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118F9">
              <w:rPr>
                <w:rFonts w:ascii="新細明體" w:hAnsi="新細明體"/>
                <w:b/>
                <w:noProof/>
                <w:sz w:val="20"/>
              </w:rPr>
              <w:t>40,932,150</w:t>
            </w:r>
          </w:p>
        </w:tc>
        <w:tc>
          <w:tcPr>
            <w:tcW w:w="1504" w:type="dxa"/>
            <w:gridSpan w:val="2"/>
            <w:vAlign w:val="center"/>
          </w:tcPr>
          <w:p w14:paraId="77F2624C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118F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28B2018F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118F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05" w:type="dxa"/>
            <w:vAlign w:val="center"/>
          </w:tcPr>
          <w:p w14:paraId="4FF29FD8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118F9">
              <w:rPr>
                <w:rFonts w:ascii="新細明體" w:hAnsi="新細明體"/>
                <w:b/>
                <w:noProof/>
                <w:sz w:val="20"/>
              </w:rPr>
              <w:t>1,745,729,345</w:t>
            </w:r>
          </w:p>
          <w:p w14:paraId="29EAF398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118F9">
              <w:rPr>
                <w:rFonts w:ascii="新細明體" w:hAnsi="新細明體"/>
                <w:b/>
                <w:noProof/>
                <w:sz w:val="20"/>
              </w:rPr>
              <w:t>63,012,170</w:t>
            </w:r>
          </w:p>
        </w:tc>
        <w:tc>
          <w:tcPr>
            <w:tcW w:w="1504" w:type="dxa"/>
            <w:vAlign w:val="center"/>
          </w:tcPr>
          <w:p w14:paraId="358FC4B1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118F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67799629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118F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05" w:type="dxa"/>
            <w:vAlign w:val="center"/>
          </w:tcPr>
          <w:p w14:paraId="3E829742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118F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32F19C30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118F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04" w:type="dxa"/>
            <w:vAlign w:val="center"/>
          </w:tcPr>
          <w:p w14:paraId="7A01B5C6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118F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2EA7730D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118F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06" w:type="dxa"/>
            <w:vAlign w:val="center"/>
          </w:tcPr>
          <w:p w14:paraId="68F598F4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118F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30F9C3AD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118F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04" w:type="dxa"/>
            <w:vAlign w:val="center"/>
          </w:tcPr>
          <w:p w14:paraId="78D48110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118F9">
              <w:rPr>
                <w:rFonts w:ascii="新細明體" w:hAnsi="新細明體"/>
                <w:b/>
                <w:noProof/>
                <w:sz w:val="20"/>
              </w:rPr>
              <w:t>269,524,058</w:t>
            </w:r>
          </w:p>
          <w:p w14:paraId="0B682C04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118F9">
              <w:rPr>
                <w:rFonts w:ascii="新細明體" w:hAnsi="新細明體"/>
                <w:b/>
                <w:noProof/>
                <w:sz w:val="20"/>
              </w:rPr>
              <w:t>11,535,825</w:t>
            </w:r>
          </w:p>
        </w:tc>
        <w:tc>
          <w:tcPr>
            <w:tcW w:w="1505" w:type="dxa"/>
            <w:vAlign w:val="center"/>
          </w:tcPr>
          <w:p w14:paraId="366D49D4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118F9">
              <w:rPr>
                <w:rFonts w:ascii="新細明體" w:hAnsi="新細明體"/>
                <w:b/>
                <w:noProof/>
                <w:sz w:val="20"/>
              </w:rPr>
              <w:t>1,459,174,346</w:t>
            </w:r>
          </w:p>
          <w:p w14:paraId="19B62295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118F9">
              <w:rPr>
                <w:rFonts w:ascii="新細明體" w:hAnsi="新細明體"/>
                <w:b/>
                <w:noProof/>
                <w:sz w:val="20"/>
              </w:rPr>
              <w:t>40,932,150</w:t>
            </w:r>
          </w:p>
        </w:tc>
        <w:tc>
          <w:tcPr>
            <w:tcW w:w="1504" w:type="dxa"/>
            <w:vAlign w:val="center"/>
          </w:tcPr>
          <w:p w14:paraId="7B597C6D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118F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33075AAF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118F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09" w:type="dxa"/>
            <w:vAlign w:val="center"/>
          </w:tcPr>
          <w:p w14:paraId="3C2EB36E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118F9">
              <w:rPr>
                <w:rFonts w:ascii="新細明體" w:hAnsi="新細明體"/>
                <w:b/>
                <w:noProof/>
                <w:sz w:val="20"/>
              </w:rPr>
              <w:t>1,745,729,345</w:t>
            </w:r>
          </w:p>
          <w:p w14:paraId="66A66437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118F9">
              <w:rPr>
                <w:rFonts w:ascii="新細明體" w:hAnsi="新細明體"/>
                <w:b/>
                <w:noProof/>
                <w:sz w:val="20"/>
              </w:rPr>
              <w:t>63,012,170</w:t>
            </w:r>
          </w:p>
        </w:tc>
      </w:tr>
      <w:tr w:rsidR="00573F24" w14:paraId="277E3583" w14:textId="77777777" w:rsidTr="000C7A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965" w:type="dxa"/>
            <w:gridSpan w:val="2"/>
            <w:vAlign w:val="center"/>
          </w:tcPr>
          <w:p w14:paraId="2424B602" w14:textId="77777777" w:rsidR="00573F24" w:rsidRDefault="00573F24" w:rsidP="008F31F0">
            <w:pPr>
              <w:jc w:val="center"/>
              <w:rPr>
                <w:rFonts w:ascii="新細明體" w:hAnsi="新細明體"/>
                <w:sz w:val="20"/>
              </w:rPr>
            </w:pPr>
            <w:r w:rsidRPr="00A76C3D">
              <w:rPr>
                <w:rFonts w:ascii="新細明體" w:hAnsi="新細明體" w:hint="eastAsia"/>
                <w:noProof/>
                <w:sz w:val="20"/>
              </w:rPr>
              <w:t>106－113</w:t>
            </w:r>
          </w:p>
        </w:tc>
        <w:tc>
          <w:tcPr>
            <w:tcW w:w="1559" w:type="dxa"/>
            <w:vAlign w:val="center"/>
          </w:tcPr>
          <w:p w14:paraId="2F6737AE" w14:textId="77777777" w:rsidR="00573F24" w:rsidRDefault="00573F24" w:rsidP="008F31F0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76C3D">
              <w:rPr>
                <w:rFonts w:ascii="標楷體" w:eastAsia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1417" w:type="dxa"/>
            <w:vAlign w:val="center"/>
          </w:tcPr>
          <w:p w14:paraId="25CFD698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/>
                <w:noProof/>
                <w:sz w:val="20"/>
              </w:rPr>
              <w:t>1,865,286,962</w:t>
            </w:r>
          </w:p>
          <w:p w14:paraId="31684A87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/>
                <w:noProof/>
                <w:sz w:val="20"/>
              </w:rPr>
              <w:t>9,523,530</w:t>
            </w:r>
          </w:p>
        </w:tc>
        <w:tc>
          <w:tcPr>
            <w:tcW w:w="1344" w:type="dxa"/>
            <w:vAlign w:val="center"/>
          </w:tcPr>
          <w:p w14:paraId="08FFF78F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/>
                <w:noProof/>
                <w:sz w:val="20"/>
              </w:rPr>
              <w:t>29,886,925</w:t>
            </w:r>
          </w:p>
          <w:p w14:paraId="5EC8EC9C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vAlign w:val="center"/>
          </w:tcPr>
          <w:p w14:paraId="5D29F755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/>
                <w:noProof/>
                <w:sz w:val="20"/>
              </w:rPr>
              <w:t>681,390,068</w:t>
            </w:r>
          </w:p>
          <w:p w14:paraId="2E026FD7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/>
                <w:noProof/>
                <w:sz w:val="20"/>
              </w:rPr>
              <w:t>9,523,530</w:t>
            </w:r>
          </w:p>
        </w:tc>
        <w:tc>
          <w:tcPr>
            <w:tcW w:w="1504" w:type="dxa"/>
            <w:gridSpan w:val="2"/>
            <w:vAlign w:val="center"/>
          </w:tcPr>
          <w:p w14:paraId="2E895D87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6D5D663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vAlign w:val="center"/>
          </w:tcPr>
          <w:p w14:paraId="348E85B5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/>
                <w:noProof/>
                <w:sz w:val="20"/>
              </w:rPr>
              <w:t>1,154,009,969</w:t>
            </w:r>
          </w:p>
          <w:p w14:paraId="5AAC4040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vAlign w:val="center"/>
          </w:tcPr>
          <w:p w14:paraId="1D29CCBD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7A0414E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vAlign w:val="center"/>
          </w:tcPr>
          <w:p w14:paraId="09F63497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54C43DF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vAlign w:val="center"/>
          </w:tcPr>
          <w:p w14:paraId="19D492A3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B0A3BC7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6" w:type="dxa"/>
            <w:vAlign w:val="center"/>
          </w:tcPr>
          <w:p w14:paraId="22A3FC7D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81A0DEC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vAlign w:val="center"/>
          </w:tcPr>
          <w:p w14:paraId="6A94C749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/>
                <w:noProof/>
                <w:sz w:val="20"/>
              </w:rPr>
              <w:t>29,886,925</w:t>
            </w:r>
          </w:p>
          <w:p w14:paraId="68AE3055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vAlign w:val="center"/>
          </w:tcPr>
          <w:p w14:paraId="7D810D88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/>
                <w:noProof/>
                <w:sz w:val="20"/>
              </w:rPr>
              <w:t>681,390,068</w:t>
            </w:r>
          </w:p>
          <w:p w14:paraId="5AF126BF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/>
                <w:noProof/>
                <w:sz w:val="20"/>
              </w:rPr>
              <w:t>9,523,530</w:t>
            </w:r>
          </w:p>
        </w:tc>
        <w:tc>
          <w:tcPr>
            <w:tcW w:w="1504" w:type="dxa"/>
            <w:vAlign w:val="center"/>
          </w:tcPr>
          <w:p w14:paraId="70684F77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CBD7F84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9" w:type="dxa"/>
            <w:vAlign w:val="center"/>
          </w:tcPr>
          <w:p w14:paraId="3CD1CB63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/>
                <w:noProof/>
                <w:sz w:val="20"/>
              </w:rPr>
              <w:t>1,154,009,969</w:t>
            </w:r>
          </w:p>
          <w:p w14:paraId="5774661C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73F24" w14:paraId="408BEC31" w14:textId="77777777" w:rsidTr="000C7A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965" w:type="dxa"/>
            <w:gridSpan w:val="2"/>
            <w:vAlign w:val="center"/>
          </w:tcPr>
          <w:p w14:paraId="2FD7A74D" w14:textId="77777777" w:rsidR="00573F24" w:rsidRDefault="00573F24" w:rsidP="008F31F0">
            <w:pPr>
              <w:jc w:val="center"/>
              <w:rPr>
                <w:rFonts w:ascii="新細明體" w:hAnsi="新細明體"/>
                <w:sz w:val="20"/>
              </w:rPr>
            </w:pPr>
            <w:r w:rsidRPr="00A76C3D">
              <w:rPr>
                <w:rFonts w:ascii="新細明體" w:hAnsi="新細明體" w:hint="eastAsia"/>
                <w:noProof/>
                <w:sz w:val="20"/>
              </w:rPr>
              <w:t>101－113</w:t>
            </w:r>
          </w:p>
        </w:tc>
        <w:tc>
          <w:tcPr>
            <w:tcW w:w="1559" w:type="dxa"/>
            <w:vAlign w:val="center"/>
          </w:tcPr>
          <w:p w14:paraId="7F39FE19" w14:textId="77777777" w:rsidR="00573F24" w:rsidRDefault="00573F24" w:rsidP="008F31F0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76C3D">
              <w:rPr>
                <w:rFonts w:ascii="標楷體" w:eastAsia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417" w:type="dxa"/>
            <w:vAlign w:val="center"/>
          </w:tcPr>
          <w:p w14:paraId="6ED61012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/>
                <w:noProof/>
                <w:sz w:val="20"/>
              </w:rPr>
              <w:t>15,452,365</w:t>
            </w:r>
          </w:p>
          <w:p w14:paraId="253380A5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/>
                <w:noProof/>
                <w:sz w:val="20"/>
              </w:rPr>
              <w:t>46,616,331</w:t>
            </w:r>
          </w:p>
        </w:tc>
        <w:tc>
          <w:tcPr>
            <w:tcW w:w="1344" w:type="dxa"/>
            <w:vAlign w:val="center"/>
          </w:tcPr>
          <w:p w14:paraId="43DB0864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/>
                <w:noProof/>
                <w:sz w:val="20"/>
              </w:rPr>
              <w:t>4,800</w:t>
            </w:r>
          </w:p>
          <w:p w14:paraId="44DDC4FC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/>
                <w:noProof/>
                <w:sz w:val="20"/>
              </w:rPr>
              <w:t>574,845</w:t>
            </w:r>
          </w:p>
        </w:tc>
        <w:tc>
          <w:tcPr>
            <w:tcW w:w="1505" w:type="dxa"/>
            <w:vAlign w:val="center"/>
          </w:tcPr>
          <w:p w14:paraId="0ADADD87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/>
                <w:noProof/>
                <w:sz w:val="20"/>
              </w:rPr>
              <w:t>6,394,257</w:t>
            </w:r>
          </w:p>
          <w:p w14:paraId="09713FB1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/>
                <w:noProof/>
                <w:sz w:val="20"/>
              </w:rPr>
              <w:t>13,690,789</w:t>
            </w:r>
          </w:p>
        </w:tc>
        <w:tc>
          <w:tcPr>
            <w:tcW w:w="1504" w:type="dxa"/>
            <w:gridSpan w:val="2"/>
            <w:vAlign w:val="center"/>
          </w:tcPr>
          <w:p w14:paraId="58A50CE4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EEC6B62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vAlign w:val="center"/>
          </w:tcPr>
          <w:p w14:paraId="5EE05F4C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/>
                <w:noProof/>
                <w:sz w:val="20"/>
              </w:rPr>
              <w:t>9,053,308</w:t>
            </w:r>
          </w:p>
          <w:p w14:paraId="60B4D880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/>
                <w:noProof/>
                <w:sz w:val="20"/>
              </w:rPr>
              <w:t>32,350,697</w:t>
            </w:r>
          </w:p>
        </w:tc>
        <w:tc>
          <w:tcPr>
            <w:tcW w:w="1504" w:type="dxa"/>
            <w:vAlign w:val="center"/>
          </w:tcPr>
          <w:p w14:paraId="14E283F0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0EC5512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vAlign w:val="center"/>
          </w:tcPr>
          <w:p w14:paraId="158866F0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CE1BF09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vAlign w:val="center"/>
          </w:tcPr>
          <w:p w14:paraId="6B6A786F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E9B350E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6" w:type="dxa"/>
            <w:vAlign w:val="center"/>
          </w:tcPr>
          <w:p w14:paraId="534F484E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395B9AB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vAlign w:val="center"/>
          </w:tcPr>
          <w:p w14:paraId="4200AD16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/>
                <w:noProof/>
                <w:sz w:val="20"/>
              </w:rPr>
              <w:t>4,800</w:t>
            </w:r>
          </w:p>
          <w:p w14:paraId="2EFD0846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/>
                <w:noProof/>
                <w:sz w:val="20"/>
              </w:rPr>
              <w:t>574,845</w:t>
            </w:r>
          </w:p>
        </w:tc>
        <w:tc>
          <w:tcPr>
            <w:tcW w:w="1505" w:type="dxa"/>
            <w:vAlign w:val="center"/>
          </w:tcPr>
          <w:p w14:paraId="3C3332C2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/>
                <w:noProof/>
                <w:sz w:val="20"/>
              </w:rPr>
              <w:t>6,394,257</w:t>
            </w:r>
          </w:p>
          <w:p w14:paraId="132F0157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/>
                <w:noProof/>
                <w:sz w:val="20"/>
              </w:rPr>
              <w:t>13,690,789</w:t>
            </w:r>
          </w:p>
        </w:tc>
        <w:tc>
          <w:tcPr>
            <w:tcW w:w="1504" w:type="dxa"/>
            <w:vAlign w:val="center"/>
          </w:tcPr>
          <w:p w14:paraId="0D531750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7B20E16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9" w:type="dxa"/>
            <w:vAlign w:val="center"/>
          </w:tcPr>
          <w:p w14:paraId="14D33A69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/>
                <w:noProof/>
                <w:sz w:val="20"/>
              </w:rPr>
              <w:t>9,053,308</w:t>
            </w:r>
          </w:p>
          <w:p w14:paraId="06748E83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/>
                <w:noProof/>
                <w:sz w:val="20"/>
              </w:rPr>
              <w:t>32,350,697</w:t>
            </w:r>
          </w:p>
        </w:tc>
      </w:tr>
      <w:tr w:rsidR="00573F24" w14:paraId="7DFB2493" w14:textId="77777777" w:rsidTr="000C7A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965" w:type="dxa"/>
            <w:gridSpan w:val="2"/>
            <w:vAlign w:val="center"/>
          </w:tcPr>
          <w:p w14:paraId="52F0DAE8" w14:textId="77777777" w:rsidR="00573F24" w:rsidRDefault="00573F24" w:rsidP="008F31F0">
            <w:pPr>
              <w:jc w:val="center"/>
              <w:rPr>
                <w:rFonts w:ascii="新細明體" w:hAnsi="新細明體"/>
                <w:sz w:val="20"/>
              </w:rPr>
            </w:pPr>
            <w:r w:rsidRPr="00A76C3D">
              <w:rPr>
                <w:rFonts w:ascii="新細明體" w:hAnsi="新細明體" w:hint="eastAsia"/>
                <w:noProof/>
                <w:sz w:val="20"/>
              </w:rPr>
              <w:t>108－113</w:t>
            </w:r>
          </w:p>
        </w:tc>
        <w:tc>
          <w:tcPr>
            <w:tcW w:w="1559" w:type="dxa"/>
            <w:vAlign w:val="center"/>
          </w:tcPr>
          <w:p w14:paraId="7D0ADE94" w14:textId="77777777" w:rsidR="00573F24" w:rsidRDefault="00573F24" w:rsidP="008F31F0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76C3D">
              <w:rPr>
                <w:rFonts w:ascii="標楷體" w:eastAsia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417" w:type="dxa"/>
            <w:vAlign w:val="center"/>
          </w:tcPr>
          <w:p w14:paraId="2509CDFA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/>
                <w:noProof/>
                <w:sz w:val="20"/>
              </w:rPr>
              <w:t>9,878,039</w:t>
            </w:r>
          </w:p>
          <w:p w14:paraId="042FAD31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44" w:type="dxa"/>
            <w:vAlign w:val="center"/>
          </w:tcPr>
          <w:p w14:paraId="3413DB36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/>
                <w:noProof/>
                <w:sz w:val="20"/>
              </w:rPr>
              <w:t>380,842</w:t>
            </w:r>
          </w:p>
          <w:p w14:paraId="78CD791C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vAlign w:val="center"/>
          </w:tcPr>
          <w:p w14:paraId="7DAC26D9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/>
                <w:noProof/>
                <w:sz w:val="20"/>
              </w:rPr>
              <w:t>7,362,246</w:t>
            </w:r>
          </w:p>
          <w:p w14:paraId="505B4074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gridSpan w:val="2"/>
            <w:vAlign w:val="center"/>
          </w:tcPr>
          <w:p w14:paraId="57C47217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659AEEE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vAlign w:val="center"/>
          </w:tcPr>
          <w:p w14:paraId="59989A61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/>
                <w:noProof/>
                <w:sz w:val="20"/>
              </w:rPr>
              <w:t>2,134,951</w:t>
            </w:r>
          </w:p>
          <w:p w14:paraId="4E6764BD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vAlign w:val="center"/>
          </w:tcPr>
          <w:p w14:paraId="6F9076E8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42E90BB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vAlign w:val="center"/>
          </w:tcPr>
          <w:p w14:paraId="5972FF84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BC163E4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vAlign w:val="center"/>
          </w:tcPr>
          <w:p w14:paraId="3521DBC0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EF817E2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6" w:type="dxa"/>
            <w:vAlign w:val="center"/>
          </w:tcPr>
          <w:p w14:paraId="3EB92FB7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16847A2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vAlign w:val="center"/>
          </w:tcPr>
          <w:p w14:paraId="78910EFB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/>
                <w:noProof/>
                <w:sz w:val="20"/>
              </w:rPr>
              <w:t>380,842</w:t>
            </w:r>
          </w:p>
          <w:p w14:paraId="6FF89A0F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vAlign w:val="center"/>
          </w:tcPr>
          <w:p w14:paraId="2F3B1A6D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/>
                <w:noProof/>
                <w:sz w:val="20"/>
              </w:rPr>
              <w:t>7,362,246</w:t>
            </w:r>
          </w:p>
          <w:p w14:paraId="09718D82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vAlign w:val="center"/>
          </w:tcPr>
          <w:p w14:paraId="644E79C2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1A1F6E5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9" w:type="dxa"/>
            <w:vAlign w:val="center"/>
          </w:tcPr>
          <w:p w14:paraId="2D898CDA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/>
                <w:noProof/>
                <w:sz w:val="20"/>
              </w:rPr>
              <w:t>2,134,951</w:t>
            </w:r>
          </w:p>
          <w:p w14:paraId="10ED62FC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73F24" w14:paraId="2C5C302E" w14:textId="77777777" w:rsidTr="000C7A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965" w:type="dxa"/>
            <w:gridSpan w:val="2"/>
            <w:vAlign w:val="center"/>
          </w:tcPr>
          <w:p w14:paraId="26B72319" w14:textId="77777777" w:rsidR="00573F24" w:rsidRDefault="00573F24" w:rsidP="008F31F0">
            <w:pPr>
              <w:jc w:val="center"/>
              <w:rPr>
                <w:rFonts w:ascii="新細明體" w:hAnsi="新細明體"/>
                <w:sz w:val="20"/>
              </w:rPr>
            </w:pPr>
            <w:r w:rsidRPr="00A76C3D">
              <w:rPr>
                <w:rFonts w:ascii="新細明體" w:hAnsi="新細明體" w:hint="eastAsia"/>
                <w:noProof/>
                <w:sz w:val="20"/>
              </w:rPr>
              <w:t>107－113</w:t>
            </w:r>
          </w:p>
        </w:tc>
        <w:tc>
          <w:tcPr>
            <w:tcW w:w="1559" w:type="dxa"/>
            <w:vAlign w:val="center"/>
          </w:tcPr>
          <w:p w14:paraId="5ACA4E1F" w14:textId="77777777" w:rsidR="00573F24" w:rsidRDefault="00573F24" w:rsidP="008F31F0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76C3D">
              <w:rPr>
                <w:rFonts w:ascii="標楷體" w:eastAsia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417" w:type="dxa"/>
            <w:vAlign w:val="center"/>
          </w:tcPr>
          <w:p w14:paraId="1E23E583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/>
                <w:noProof/>
                <w:sz w:val="20"/>
              </w:rPr>
              <w:t>1,577,271,545</w:t>
            </w:r>
          </w:p>
          <w:p w14:paraId="62289BCB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/>
                <w:noProof/>
                <w:sz w:val="20"/>
              </w:rPr>
              <w:t>59,340,284</w:t>
            </w:r>
          </w:p>
        </w:tc>
        <w:tc>
          <w:tcPr>
            <w:tcW w:w="1344" w:type="dxa"/>
            <w:vAlign w:val="center"/>
          </w:tcPr>
          <w:p w14:paraId="4AEDA658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/>
                <w:noProof/>
                <w:sz w:val="20"/>
              </w:rPr>
              <w:t>239,236,296</w:t>
            </w:r>
          </w:p>
          <w:p w14:paraId="1A135184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/>
                <w:noProof/>
                <w:sz w:val="20"/>
              </w:rPr>
              <w:t>10,960,980</w:t>
            </w:r>
          </w:p>
        </w:tc>
        <w:tc>
          <w:tcPr>
            <w:tcW w:w="1505" w:type="dxa"/>
            <w:vAlign w:val="center"/>
          </w:tcPr>
          <w:p w14:paraId="722AFCBB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/>
                <w:noProof/>
                <w:sz w:val="20"/>
              </w:rPr>
              <w:t>764,027,775</w:t>
            </w:r>
          </w:p>
          <w:p w14:paraId="762E9295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/>
                <w:noProof/>
                <w:sz w:val="20"/>
              </w:rPr>
              <w:t>17,717,831</w:t>
            </w:r>
          </w:p>
        </w:tc>
        <w:tc>
          <w:tcPr>
            <w:tcW w:w="1504" w:type="dxa"/>
            <w:gridSpan w:val="2"/>
            <w:vAlign w:val="center"/>
          </w:tcPr>
          <w:p w14:paraId="73BA59AF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F0F7CA5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vAlign w:val="center"/>
          </w:tcPr>
          <w:p w14:paraId="202D9957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/>
                <w:noProof/>
                <w:sz w:val="20"/>
              </w:rPr>
              <w:t>574,007,474</w:t>
            </w:r>
          </w:p>
          <w:p w14:paraId="10605874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/>
                <w:noProof/>
                <w:sz w:val="20"/>
              </w:rPr>
              <w:t>30,661,473</w:t>
            </w:r>
          </w:p>
        </w:tc>
        <w:tc>
          <w:tcPr>
            <w:tcW w:w="1504" w:type="dxa"/>
            <w:vAlign w:val="center"/>
          </w:tcPr>
          <w:p w14:paraId="5B2E164F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21AA912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vAlign w:val="center"/>
          </w:tcPr>
          <w:p w14:paraId="23D4DF3F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8854735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vAlign w:val="center"/>
          </w:tcPr>
          <w:p w14:paraId="6C09957E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6B8E96D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6" w:type="dxa"/>
            <w:vAlign w:val="center"/>
          </w:tcPr>
          <w:p w14:paraId="3EDFCEBE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B0B2831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vAlign w:val="center"/>
          </w:tcPr>
          <w:p w14:paraId="6611991E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/>
                <w:noProof/>
                <w:sz w:val="20"/>
              </w:rPr>
              <w:t>239,236,296</w:t>
            </w:r>
          </w:p>
          <w:p w14:paraId="4C2C1261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/>
                <w:noProof/>
                <w:sz w:val="20"/>
              </w:rPr>
              <w:t>10,960,980</w:t>
            </w:r>
          </w:p>
        </w:tc>
        <w:tc>
          <w:tcPr>
            <w:tcW w:w="1505" w:type="dxa"/>
            <w:vAlign w:val="center"/>
          </w:tcPr>
          <w:p w14:paraId="51C9DE17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/>
                <w:noProof/>
                <w:sz w:val="20"/>
              </w:rPr>
              <w:t>764,027,775</w:t>
            </w:r>
          </w:p>
          <w:p w14:paraId="485A03CD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/>
                <w:noProof/>
                <w:sz w:val="20"/>
              </w:rPr>
              <w:t>17,717,831</w:t>
            </w:r>
          </w:p>
        </w:tc>
        <w:tc>
          <w:tcPr>
            <w:tcW w:w="1504" w:type="dxa"/>
            <w:vAlign w:val="center"/>
          </w:tcPr>
          <w:p w14:paraId="4050BB72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433D46F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9" w:type="dxa"/>
            <w:vAlign w:val="center"/>
          </w:tcPr>
          <w:p w14:paraId="0369A63B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/>
                <w:noProof/>
                <w:sz w:val="20"/>
              </w:rPr>
              <w:t>574,007,474</w:t>
            </w:r>
          </w:p>
          <w:p w14:paraId="071ADB50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/>
                <w:noProof/>
                <w:sz w:val="20"/>
              </w:rPr>
              <w:t>30,661,473</w:t>
            </w:r>
          </w:p>
        </w:tc>
      </w:tr>
      <w:tr w:rsidR="00573F24" w14:paraId="3B61D80F" w14:textId="77777777" w:rsidTr="000C7A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965" w:type="dxa"/>
            <w:gridSpan w:val="2"/>
            <w:vAlign w:val="center"/>
          </w:tcPr>
          <w:p w14:paraId="67B11D50" w14:textId="77777777" w:rsidR="00573F24" w:rsidRDefault="00573F24" w:rsidP="008F31F0">
            <w:pPr>
              <w:jc w:val="center"/>
              <w:rPr>
                <w:rFonts w:ascii="新細明體" w:hAnsi="新細明體"/>
                <w:sz w:val="20"/>
              </w:rPr>
            </w:pPr>
            <w:r w:rsidRPr="00A76C3D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1559" w:type="dxa"/>
            <w:vAlign w:val="center"/>
          </w:tcPr>
          <w:p w14:paraId="10BE86A5" w14:textId="77777777" w:rsidR="00573F24" w:rsidRDefault="00573F24" w:rsidP="008F31F0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76C3D">
              <w:rPr>
                <w:rFonts w:ascii="標楷體" w:eastAsia="標楷體" w:hAnsi="標楷體" w:hint="eastAsia"/>
                <w:noProof/>
                <w:sz w:val="20"/>
              </w:rPr>
              <w:t>捐獻及贈與收入</w:t>
            </w:r>
          </w:p>
        </w:tc>
        <w:tc>
          <w:tcPr>
            <w:tcW w:w="1417" w:type="dxa"/>
            <w:vAlign w:val="center"/>
          </w:tcPr>
          <w:p w14:paraId="78400FBA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/>
                <w:noProof/>
                <w:sz w:val="20"/>
              </w:rPr>
              <w:t>6,016,620</w:t>
            </w:r>
          </w:p>
          <w:p w14:paraId="4CA83DB8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44" w:type="dxa"/>
            <w:vAlign w:val="center"/>
          </w:tcPr>
          <w:p w14:paraId="6D548C17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F8F3CCC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vAlign w:val="center"/>
          </w:tcPr>
          <w:p w14:paraId="151C546D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ADF85CD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gridSpan w:val="2"/>
            <w:vAlign w:val="center"/>
          </w:tcPr>
          <w:p w14:paraId="6C1D101E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2003879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vAlign w:val="center"/>
          </w:tcPr>
          <w:p w14:paraId="4D83513F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/>
                <w:noProof/>
                <w:sz w:val="20"/>
              </w:rPr>
              <w:t>6,016,620</w:t>
            </w:r>
          </w:p>
          <w:p w14:paraId="41D0CF2E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vAlign w:val="center"/>
          </w:tcPr>
          <w:p w14:paraId="02A8E3C4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43697B1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vAlign w:val="center"/>
          </w:tcPr>
          <w:p w14:paraId="5D6631B3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48D8D0D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vAlign w:val="center"/>
          </w:tcPr>
          <w:p w14:paraId="3568EA37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4EE0631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6" w:type="dxa"/>
            <w:vAlign w:val="center"/>
          </w:tcPr>
          <w:p w14:paraId="0A7040D9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F747D68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vAlign w:val="center"/>
          </w:tcPr>
          <w:p w14:paraId="02FBB795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DBE7678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vAlign w:val="center"/>
          </w:tcPr>
          <w:p w14:paraId="5ED39AEF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6EB9C49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vAlign w:val="center"/>
          </w:tcPr>
          <w:p w14:paraId="47D79813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4F1FEF9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9" w:type="dxa"/>
            <w:vAlign w:val="center"/>
          </w:tcPr>
          <w:p w14:paraId="42CF69C7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/>
                <w:noProof/>
                <w:sz w:val="20"/>
              </w:rPr>
              <w:t>6,016,620</w:t>
            </w:r>
          </w:p>
          <w:p w14:paraId="2A19D089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73F24" w14:paraId="3F69D2BB" w14:textId="77777777" w:rsidTr="000C7A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965" w:type="dxa"/>
            <w:gridSpan w:val="2"/>
            <w:vAlign w:val="center"/>
          </w:tcPr>
          <w:p w14:paraId="33AA8B72" w14:textId="77777777" w:rsidR="00573F24" w:rsidRDefault="00573F24" w:rsidP="008F31F0">
            <w:pPr>
              <w:jc w:val="center"/>
              <w:rPr>
                <w:rFonts w:ascii="新細明體" w:hAnsi="新細明體"/>
                <w:sz w:val="20"/>
              </w:rPr>
            </w:pPr>
            <w:r w:rsidRPr="00A76C3D">
              <w:rPr>
                <w:rFonts w:ascii="新細明體" w:hAnsi="新細明體" w:hint="eastAsia"/>
                <w:noProof/>
                <w:sz w:val="20"/>
              </w:rPr>
              <w:t>103－113</w:t>
            </w:r>
          </w:p>
        </w:tc>
        <w:tc>
          <w:tcPr>
            <w:tcW w:w="1559" w:type="dxa"/>
            <w:vAlign w:val="center"/>
          </w:tcPr>
          <w:p w14:paraId="30B45FA5" w14:textId="77777777" w:rsidR="00573F24" w:rsidRDefault="00573F24" w:rsidP="008F31F0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76C3D">
              <w:rPr>
                <w:rFonts w:ascii="標楷體" w:eastAsia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417" w:type="dxa"/>
            <w:vAlign w:val="center"/>
          </w:tcPr>
          <w:p w14:paraId="12C5FE82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/>
                <w:noProof/>
                <w:sz w:val="20"/>
              </w:rPr>
              <w:t>522,218</w:t>
            </w:r>
          </w:p>
          <w:p w14:paraId="50C1723B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44" w:type="dxa"/>
            <w:vAlign w:val="center"/>
          </w:tcPr>
          <w:p w14:paraId="28481355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/>
                <w:noProof/>
                <w:sz w:val="20"/>
              </w:rPr>
              <w:t>15,195</w:t>
            </w:r>
          </w:p>
          <w:p w14:paraId="701A6BCF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vAlign w:val="center"/>
          </w:tcPr>
          <w:p w14:paraId="40A6CC6D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9FD3E8C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gridSpan w:val="2"/>
            <w:vAlign w:val="center"/>
          </w:tcPr>
          <w:p w14:paraId="63556F9A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FA7529E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vAlign w:val="center"/>
          </w:tcPr>
          <w:p w14:paraId="311951EA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/>
                <w:noProof/>
                <w:sz w:val="20"/>
              </w:rPr>
              <w:t>507,023</w:t>
            </w:r>
          </w:p>
          <w:p w14:paraId="336841AB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vAlign w:val="center"/>
          </w:tcPr>
          <w:p w14:paraId="41AC17C9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2194B9F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vAlign w:val="center"/>
          </w:tcPr>
          <w:p w14:paraId="1F76BED2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98350A4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vAlign w:val="center"/>
          </w:tcPr>
          <w:p w14:paraId="2DB95F99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B953704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6" w:type="dxa"/>
            <w:vAlign w:val="center"/>
          </w:tcPr>
          <w:p w14:paraId="666C6466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75495FD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vAlign w:val="center"/>
          </w:tcPr>
          <w:p w14:paraId="330AEB32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/>
                <w:noProof/>
                <w:sz w:val="20"/>
              </w:rPr>
              <w:t>15,195</w:t>
            </w:r>
          </w:p>
          <w:p w14:paraId="44EDA04D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vAlign w:val="center"/>
          </w:tcPr>
          <w:p w14:paraId="6B2B7A38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DFCA4C9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vAlign w:val="center"/>
          </w:tcPr>
          <w:p w14:paraId="604AA954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B4EF487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9" w:type="dxa"/>
            <w:vAlign w:val="center"/>
          </w:tcPr>
          <w:p w14:paraId="0F079FEF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/>
                <w:noProof/>
                <w:sz w:val="20"/>
              </w:rPr>
              <w:t>507,023</w:t>
            </w:r>
          </w:p>
          <w:p w14:paraId="328F52D7" w14:textId="77777777" w:rsidR="00573F24" w:rsidRPr="00C118F9" w:rsidRDefault="00573F24" w:rsidP="008F31F0">
            <w:pPr>
              <w:jc w:val="right"/>
              <w:rPr>
                <w:rFonts w:ascii="新細明體" w:hAnsi="新細明體"/>
                <w:sz w:val="20"/>
              </w:rPr>
            </w:pPr>
            <w:r w:rsidRPr="00C118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5AC8C62F" w14:textId="77777777" w:rsidR="00D46CDC" w:rsidRDefault="00D46CDC">
      <w:pPr>
        <w:ind w:right="414"/>
        <w:rPr>
          <w:rFonts w:eastAsia="標楷體"/>
          <w:sz w:val="22"/>
        </w:rPr>
      </w:pPr>
    </w:p>
    <w:sectPr w:rsidR="00D46CD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532A0" w14:textId="77777777" w:rsidR="00573F24" w:rsidRDefault="00573F24">
      <w:r>
        <w:separator/>
      </w:r>
    </w:p>
  </w:endnote>
  <w:endnote w:type="continuationSeparator" w:id="0">
    <w:p w14:paraId="24DBB509" w14:textId="77777777" w:rsidR="00573F24" w:rsidRDefault="00573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13512" w14:textId="77777777" w:rsidR="007E5466" w:rsidRDefault="007E546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AA654" w14:textId="77777777" w:rsidR="007E5466" w:rsidRDefault="007E5466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9175F" w14:textId="6D182F95" w:rsidR="007E5466" w:rsidRPr="00D975DC" w:rsidRDefault="00C118F9">
    <w:pPr>
      <w:pStyle w:val="a4"/>
      <w:jc w:val="center"/>
      <w:rPr>
        <w:rFonts w:ascii="標楷體" w:eastAsia="標楷體" w:hAnsi="標楷體"/>
      </w:rPr>
    </w:pPr>
    <w:sdt>
      <w:sdtPr>
        <w:id w:val="741836307"/>
        <w:docPartObj>
          <w:docPartGallery w:val="Page Numbers (Bottom of Page)"/>
          <w:docPartUnique/>
        </w:docPartObj>
      </w:sdtPr>
      <w:sdtEndPr>
        <w:rPr>
          <w:rFonts w:ascii="標楷體" w:eastAsia="標楷體" w:hAnsi="標楷體"/>
        </w:rPr>
      </w:sdtEndPr>
      <w:sdtContent>
        <w:r w:rsidR="007E5466" w:rsidRPr="00D975DC">
          <w:rPr>
            <w:rFonts w:ascii="標楷體" w:eastAsia="標楷體" w:hAnsi="標楷體" w:hint="eastAsia"/>
          </w:rPr>
          <w:t>第12-</w:t>
        </w:r>
        <w:r w:rsidR="007E5466" w:rsidRPr="00D975DC">
          <w:rPr>
            <w:rFonts w:ascii="標楷體" w:eastAsia="標楷體" w:hAnsi="標楷體"/>
          </w:rPr>
          <w:fldChar w:fldCharType="begin"/>
        </w:r>
        <w:r w:rsidR="007E5466" w:rsidRPr="00D975DC">
          <w:rPr>
            <w:rFonts w:ascii="標楷體" w:eastAsia="標楷體" w:hAnsi="標楷體"/>
          </w:rPr>
          <w:instrText>PAGE   \* MERGEFORMAT</w:instrText>
        </w:r>
        <w:r w:rsidR="007E5466" w:rsidRPr="00D975DC">
          <w:rPr>
            <w:rFonts w:ascii="標楷體" w:eastAsia="標楷體" w:hAnsi="標楷體"/>
          </w:rPr>
          <w:fldChar w:fldCharType="separate"/>
        </w:r>
        <w:r w:rsidR="007E5466" w:rsidRPr="00D975DC">
          <w:rPr>
            <w:rFonts w:ascii="標楷體" w:eastAsia="標楷體" w:hAnsi="標楷體"/>
            <w:lang w:val="zh-TW"/>
          </w:rPr>
          <w:t>2</w:t>
        </w:r>
        <w:r w:rsidR="007E5466" w:rsidRPr="00D975DC">
          <w:rPr>
            <w:rFonts w:ascii="標楷體" w:eastAsia="標楷體" w:hAnsi="標楷體"/>
          </w:rPr>
          <w:fldChar w:fldCharType="end"/>
        </w:r>
      </w:sdtContent>
    </w:sdt>
    <w:r w:rsidR="007E5466" w:rsidRPr="00D975DC">
      <w:rPr>
        <w:rFonts w:ascii="標楷體" w:eastAsia="標楷體" w:hAnsi="標楷體" w:hint="eastAsia"/>
      </w:rPr>
      <w:t>頁</w:t>
    </w:r>
  </w:p>
  <w:p w14:paraId="37A5EBF0" w14:textId="77777777" w:rsidR="007E5466" w:rsidRDefault="007E546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D3707" w14:textId="77777777" w:rsidR="00573F24" w:rsidRDefault="00573F24">
      <w:r>
        <w:separator/>
      </w:r>
    </w:p>
  </w:footnote>
  <w:footnote w:type="continuationSeparator" w:id="0">
    <w:p w14:paraId="2B0019F3" w14:textId="77777777" w:rsidR="00573F24" w:rsidRDefault="00573F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943B8" w14:textId="77777777" w:rsidR="007E5466" w:rsidRDefault="007E546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455F1" w14:textId="0B871D97" w:rsidR="00D46CDC" w:rsidRDefault="00AB521C">
    <w:pPr>
      <w:jc w:val="center"/>
    </w:pPr>
    <w:r w:rsidRPr="00AB521C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拾貳</w:t>
    </w:r>
    <w:r w:rsidR="00860F6F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AB521C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proofErr w:type="gramEnd"/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proofErr w:type="gramStart"/>
    <w:r w:rsidRPr="00AB521C">
      <w:rPr>
        <w:rFonts w:ascii="標楷體" w:eastAsia="標楷體" w:hAnsi="標楷體" w:hint="eastAsia"/>
        <w:b/>
        <w:spacing w:val="60"/>
        <w:sz w:val="32"/>
        <w:szCs w:val="32"/>
        <w:u w:val="single"/>
      </w:rPr>
      <w:t>臺</w:t>
    </w:r>
    <w:proofErr w:type="gramEnd"/>
    <w:r w:rsidRPr="00AB521C">
      <w:rPr>
        <w:rFonts w:ascii="標楷體" w:eastAsia="標楷體" w:hAnsi="標楷體" w:hint="eastAsia"/>
        <w:b/>
        <w:spacing w:val="60"/>
        <w:sz w:val="32"/>
        <w:szCs w:val="32"/>
        <w:u w:val="single"/>
      </w:rPr>
      <w:t>東縣</w:t>
    </w:r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總決算以前年度歲入來源別轉入數決算審定</w:t>
    </w:r>
    <w:r w:rsidR="00B40E8D" w:rsidRPr="001F4CCA"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AB521C">
      <w:rPr>
        <w:rFonts w:ascii="標楷體" w:eastAsia="標楷體" w:hAnsi="標楷體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9BA0C" w14:textId="587B3360" w:rsidR="00D46CDC" w:rsidRDefault="00AB521C">
    <w:pPr>
      <w:jc w:val="center"/>
      <w:rPr>
        <w:b/>
        <w:sz w:val="32"/>
      </w:rPr>
    </w:pPr>
    <w:r w:rsidRPr="00AB521C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拾貳</w:t>
    </w:r>
    <w:r w:rsidR="00860F6F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46CDC" w:rsidRPr="001F4CCA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AB521C">
      <w:rPr>
        <w:rFonts w:ascii="標楷體" w:eastAsia="標楷體" w:hAnsi="標楷體" w:hint="eastAsia"/>
        <w:b/>
        <w:spacing w:val="60"/>
        <w:sz w:val="32"/>
        <w:u w:val="single"/>
      </w:rPr>
      <w:t>114</w:t>
    </w:r>
    <w:proofErr w:type="gramEnd"/>
    <w:r w:rsidR="00D46CDC" w:rsidRPr="001F4CCA">
      <w:rPr>
        <w:rFonts w:ascii="標楷體" w:eastAsia="標楷體" w:hint="eastAsia"/>
        <w:b/>
        <w:spacing w:val="60"/>
        <w:sz w:val="32"/>
        <w:u w:val="single"/>
      </w:rPr>
      <w:t>年度</w:t>
    </w:r>
    <w:proofErr w:type="gramStart"/>
    <w:r w:rsidRPr="00AB521C">
      <w:rPr>
        <w:rFonts w:ascii="標楷體" w:eastAsia="標楷體" w:hAnsi="標楷體" w:hint="eastAsia"/>
        <w:b/>
        <w:spacing w:val="60"/>
        <w:sz w:val="32"/>
        <w:u w:val="single"/>
      </w:rPr>
      <w:t>臺</w:t>
    </w:r>
    <w:proofErr w:type="gramEnd"/>
    <w:r w:rsidRPr="00AB521C">
      <w:rPr>
        <w:rFonts w:ascii="標楷體" w:eastAsia="標楷體" w:hAnsi="標楷體" w:hint="eastAsia"/>
        <w:b/>
        <w:spacing w:val="60"/>
        <w:sz w:val="32"/>
        <w:u w:val="single"/>
      </w:rPr>
      <w:t>東縣</w:t>
    </w:r>
    <w:r w:rsidR="00D46CDC" w:rsidRPr="001F4CCA">
      <w:rPr>
        <w:rFonts w:ascii="標楷體" w:eastAsia="標楷體" w:hint="eastAsia"/>
        <w:b/>
        <w:spacing w:val="60"/>
        <w:sz w:val="32"/>
        <w:u w:val="single"/>
      </w:rPr>
      <w:t>總決算以前年度歲入來源別轉入數決算審定</w:t>
    </w:r>
    <w:r w:rsidR="001512E9" w:rsidRPr="001F4CCA">
      <w:rPr>
        <w:rFonts w:ascii="標楷體" w:eastAsia="標楷體" w:hint="eastAsia"/>
        <w:b/>
        <w:spacing w:val="60"/>
        <w:sz w:val="32"/>
        <w:u w:val="single"/>
      </w:rPr>
      <w:t>總</w:t>
    </w:r>
    <w:r w:rsidR="00D46CDC" w:rsidRPr="001F4CCA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F24"/>
    <w:rsid w:val="000B35DE"/>
    <w:rsid w:val="000C7A0D"/>
    <w:rsid w:val="001021E7"/>
    <w:rsid w:val="001512E9"/>
    <w:rsid w:val="001F4CCA"/>
    <w:rsid w:val="00573F24"/>
    <w:rsid w:val="005E1975"/>
    <w:rsid w:val="00653A7E"/>
    <w:rsid w:val="007D75E7"/>
    <w:rsid w:val="007E5466"/>
    <w:rsid w:val="0085742D"/>
    <w:rsid w:val="00860F6F"/>
    <w:rsid w:val="009E1C1B"/>
    <w:rsid w:val="00AB521C"/>
    <w:rsid w:val="00B205E3"/>
    <w:rsid w:val="00B40E8D"/>
    <w:rsid w:val="00BB53F0"/>
    <w:rsid w:val="00C118F9"/>
    <w:rsid w:val="00CB1EE5"/>
    <w:rsid w:val="00D20010"/>
    <w:rsid w:val="00D46CDC"/>
    <w:rsid w:val="00D975DC"/>
    <w:rsid w:val="00EA1B26"/>
    <w:rsid w:val="00F34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183717"/>
  <w15:chartTrackingRefBased/>
  <w15:docId w15:val="{5B59CF4E-6281-4BE4-A7DE-2853661B0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7E5466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RuuiqdX0jM&#20197;&#21069;&#24180;&#24230;&#27506;&#20837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RuuiqdX0jM以前年度歲入決算審定表.dot</Template>
  <TotalTime>4</TotalTime>
  <Pages>1</Pages>
  <Words>416</Words>
  <Characters>973</Characters>
  <Application>Microsoft Office Word</Application>
  <DocSecurity>0</DocSecurity>
  <Lines>8</Lines>
  <Paragraphs>2</Paragraphs>
  <ScaleCrop>false</ScaleCrop>
  <Company>N.A.O.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許芝瑄</dc:creator>
  <cp:keywords/>
  <cp:lastModifiedBy>賴立芯</cp:lastModifiedBy>
  <cp:revision>10</cp:revision>
  <dcterms:created xsi:type="dcterms:W3CDTF">2026-06-14T08:05:00Z</dcterms:created>
  <dcterms:modified xsi:type="dcterms:W3CDTF">2026-07-02T01:03:00Z</dcterms:modified>
</cp:coreProperties>
</file>