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4"/>
        <w:gridCol w:w="289"/>
        <w:gridCol w:w="1937"/>
        <w:gridCol w:w="1560"/>
        <w:gridCol w:w="1460"/>
        <w:gridCol w:w="1329"/>
        <w:gridCol w:w="131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460"/>
      </w:tblGrid>
      <w:tr w:rsidR="00D867AC" w14:paraId="19C58B54" w14:textId="77777777" w:rsidTr="00304721">
        <w:trPr>
          <w:cantSplit/>
          <w:trHeight w:val="270"/>
          <w:tblHeader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66DD17FC" w14:textId="77777777" w:rsidR="00D867AC" w:rsidRDefault="00D867AC" w:rsidP="00304721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575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EDFF6E" w14:textId="77777777" w:rsidR="00D867AC" w:rsidRDefault="00D867AC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731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CF37B" w14:textId="36FA5227" w:rsidR="00D867AC" w:rsidRDefault="00D867AC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F453B7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D867AC" w14:paraId="77EE486E" w14:textId="77777777" w:rsidTr="00304721">
        <w:trPr>
          <w:cantSplit/>
          <w:trHeight w:val="270"/>
          <w:tblHeader/>
        </w:trPr>
        <w:tc>
          <w:tcPr>
            <w:tcW w:w="534" w:type="dxa"/>
            <w:tcBorders>
              <w:top w:val="nil"/>
              <w:left w:val="nil"/>
              <w:right w:val="nil"/>
            </w:tcBorders>
          </w:tcPr>
          <w:p w14:paraId="4A7EE098" w14:textId="77777777" w:rsidR="00D867AC" w:rsidRDefault="00D867AC" w:rsidP="00304721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575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007B0136" w14:textId="77777777"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31" w:type="dxa"/>
            <w:gridSpan w:val="11"/>
            <w:vMerge/>
            <w:tcBorders>
              <w:top w:val="nil"/>
              <w:left w:val="nil"/>
              <w:right w:val="nil"/>
            </w:tcBorders>
          </w:tcPr>
          <w:p w14:paraId="09EA2DDE" w14:textId="77777777"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D867AC" w14:paraId="598FB31D" w14:textId="77777777" w:rsidTr="00304721">
        <w:trPr>
          <w:cantSplit/>
          <w:tblHeader/>
        </w:trPr>
        <w:tc>
          <w:tcPr>
            <w:tcW w:w="823" w:type="dxa"/>
            <w:gridSpan w:val="2"/>
            <w:vMerge w:val="restart"/>
            <w:tcBorders>
              <w:left w:val="nil"/>
            </w:tcBorders>
            <w:vAlign w:val="center"/>
          </w:tcPr>
          <w:p w14:paraId="0B5DA4CE" w14:textId="77777777" w:rsidR="00D867AC" w:rsidRDefault="00D867AC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1937" w:type="dxa"/>
            <w:vMerge w:val="restart"/>
            <w:tcBorders>
              <w:left w:val="nil"/>
            </w:tcBorders>
            <w:vAlign w:val="center"/>
          </w:tcPr>
          <w:p w14:paraId="22881FDF" w14:textId="77777777" w:rsidR="00D867AC" w:rsidRDefault="00D867AC" w:rsidP="007F7015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1560" w:type="dxa"/>
            <w:vMerge w:val="restart"/>
            <w:vAlign w:val="center"/>
          </w:tcPr>
          <w:p w14:paraId="5B3B67DB" w14:textId="77777777" w:rsidR="00D867AC" w:rsidRDefault="00D867AC">
            <w:pPr>
              <w:ind w:left="14" w:right="14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>
              <w:rPr>
                <w:rFonts w:ascii="標楷體" w:eastAsia="標楷體" w:hAnsi="標楷體" w:hint="eastAsia"/>
                <w:spacing w:val="-4"/>
                <w:sz w:val="20"/>
              </w:rPr>
              <w:t>以前年度</w:t>
            </w:r>
            <w:r>
              <w:rPr>
                <w:rFonts w:ascii="標楷體" w:eastAsia="標楷體" w:hAnsi="標楷體"/>
                <w:spacing w:val="-4"/>
                <w:sz w:val="20"/>
              </w:rPr>
              <w:br/>
            </w:r>
            <w:r>
              <w:rPr>
                <w:rFonts w:ascii="標楷體" w:eastAsia="標楷體" w:hAnsi="標楷體" w:hint="eastAsia"/>
                <w:spacing w:val="-4"/>
                <w:sz w:val="20"/>
              </w:rPr>
              <w:t>轉入數</w:t>
            </w:r>
          </w:p>
        </w:tc>
        <w:tc>
          <w:tcPr>
            <w:tcW w:w="5840" w:type="dxa"/>
            <w:gridSpan w:val="5"/>
            <w:vAlign w:val="center"/>
          </w:tcPr>
          <w:p w14:paraId="110C1F18" w14:textId="77777777"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5840" w:type="dxa"/>
            <w:gridSpan w:val="4"/>
            <w:vAlign w:val="center"/>
          </w:tcPr>
          <w:p w14:paraId="191189BA" w14:textId="77777777"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5840" w:type="dxa"/>
            <w:gridSpan w:val="4"/>
            <w:tcBorders>
              <w:right w:val="nil"/>
            </w:tcBorders>
            <w:vAlign w:val="center"/>
          </w:tcPr>
          <w:p w14:paraId="50DD6C47" w14:textId="77777777"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D867AC" w14:paraId="2027FF78" w14:textId="77777777" w:rsidTr="00304721">
        <w:trPr>
          <w:cantSplit/>
          <w:trHeight w:val="260"/>
          <w:tblHeader/>
        </w:trPr>
        <w:tc>
          <w:tcPr>
            <w:tcW w:w="823" w:type="dxa"/>
            <w:gridSpan w:val="2"/>
            <w:vMerge/>
            <w:tcBorders>
              <w:left w:val="nil"/>
            </w:tcBorders>
            <w:vAlign w:val="center"/>
          </w:tcPr>
          <w:p w14:paraId="78D738C6" w14:textId="77777777"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37" w:type="dxa"/>
            <w:vMerge/>
            <w:vAlign w:val="center"/>
          </w:tcPr>
          <w:p w14:paraId="73A9EA94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58992A46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60" w:type="dxa"/>
            <w:vAlign w:val="center"/>
          </w:tcPr>
          <w:p w14:paraId="06F798AC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gridSpan w:val="2"/>
            <w:vAlign w:val="center"/>
          </w:tcPr>
          <w:p w14:paraId="63A8BEC5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14:paraId="5BAB85EC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14:paraId="5E3DA053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60" w:type="dxa"/>
            <w:vAlign w:val="center"/>
          </w:tcPr>
          <w:p w14:paraId="7D3C7813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14:paraId="13D76EA3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14:paraId="4ABC0EE6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14:paraId="2B94636D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60" w:type="dxa"/>
            <w:vAlign w:val="center"/>
          </w:tcPr>
          <w:p w14:paraId="76B70637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14:paraId="66765FF8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664C8DD3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21E9C49A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</w:tr>
      <w:tr w:rsidR="00D867AC" w14:paraId="7482AEBC" w14:textId="77777777" w:rsidTr="00304721">
        <w:trPr>
          <w:cantSplit/>
          <w:trHeight w:val="128"/>
          <w:tblHeader/>
        </w:trPr>
        <w:tc>
          <w:tcPr>
            <w:tcW w:w="823" w:type="dxa"/>
            <w:gridSpan w:val="2"/>
            <w:vMerge/>
            <w:tcBorders>
              <w:left w:val="nil"/>
            </w:tcBorders>
            <w:vAlign w:val="center"/>
          </w:tcPr>
          <w:p w14:paraId="398068EC" w14:textId="77777777"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37" w:type="dxa"/>
            <w:vMerge/>
            <w:vAlign w:val="center"/>
          </w:tcPr>
          <w:p w14:paraId="0E4606C5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2F7E6FA9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208E73CC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gridSpan w:val="2"/>
            <w:vAlign w:val="center"/>
          </w:tcPr>
          <w:p w14:paraId="13FD24F1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717EDE21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2B1C9B1D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03777C95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19F319D4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1E328840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13A1B580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3DBCB675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0BB080DF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0D4CA0BD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4FBF2F34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</w:tr>
      <w:tr w:rsidR="00D867AC" w14:paraId="6D12847F" w14:textId="77777777" w:rsidTr="00304721">
        <w:trPr>
          <w:cantSplit/>
          <w:trHeight w:val="127"/>
          <w:tblHeader/>
        </w:trPr>
        <w:tc>
          <w:tcPr>
            <w:tcW w:w="823" w:type="dxa"/>
            <w:gridSpan w:val="2"/>
            <w:vMerge/>
            <w:tcBorders>
              <w:left w:val="nil"/>
            </w:tcBorders>
            <w:vAlign w:val="center"/>
          </w:tcPr>
          <w:p w14:paraId="54766220" w14:textId="77777777"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37" w:type="dxa"/>
            <w:vMerge/>
            <w:vAlign w:val="center"/>
          </w:tcPr>
          <w:p w14:paraId="5C9F3AF8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63A611A9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75006ADD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gridSpan w:val="2"/>
            <w:vAlign w:val="center"/>
          </w:tcPr>
          <w:p w14:paraId="2C10A4C3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158D85B7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714F6BC9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0EE6E19A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4A6993DB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4F5A1A44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4EAE7726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161DBB7B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0DAE2CE3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6DFCB3B7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1287569D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F453B7" w:rsidRPr="00EE073C" w14:paraId="4BC832CE" w14:textId="77777777" w:rsidTr="0030472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4A5BE6DA" w14:textId="77777777" w:rsidR="00F453B7" w:rsidRPr="00EE073C" w:rsidRDefault="00F453B7" w:rsidP="00BA6932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14:paraId="42B41E0D" w14:textId="77777777" w:rsidR="00F453B7" w:rsidRPr="00EE073C" w:rsidRDefault="00F453B7" w:rsidP="00BA6932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E073C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2F19EEF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04721">
              <w:rPr>
                <w:rFonts w:ascii="新細明體" w:hAnsi="新細明體"/>
                <w:b/>
                <w:noProof/>
                <w:sz w:val="20"/>
              </w:rPr>
              <w:t>6,012,581,128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A6AF1DE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04721">
              <w:rPr>
                <w:rFonts w:ascii="新細明體" w:hAnsi="新細明體"/>
                <w:b/>
                <w:noProof/>
                <w:sz w:val="20"/>
              </w:rPr>
              <w:t>316,558,568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53CDB095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04721">
              <w:rPr>
                <w:rFonts w:ascii="新細明體" w:hAnsi="新細明體"/>
                <w:b/>
                <w:noProof/>
                <w:sz w:val="20"/>
              </w:rPr>
              <w:t>2,909,906,432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4FC234A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0472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7E29B96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04721">
              <w:rPr>
                <w:rFonts w:ascii="新細明體" w:hAnsi="新細明體"/>
                <w:b/>
                <w:noProof/>
                <w:sz w:val="20"/>
              </w:rPr>
              <w:t>2,786,116,128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B778AD5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0472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415CFD6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0472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3D3495F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0472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BB2621B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0472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56A802C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04721">
              <w:rPr>
                <w:rFonts w:ascii="新細明體" w:hAnsi="新細明體"/>
                <w:b/>
                <w:noProof/>
                <w:sz w:val="20"/>
              </w:rPr>
              <w:t>316,558,568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1C3F412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04721">
              <w:rPr>
                <w:rFonts w:ascii="新細明體" w:hAnsi="新細明體"/>
                <w:b/>
                <w:noProof/>
                <w:sz w:val="20"/>
              </w:rPr>
              <w:t>2,909,906,432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5773973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0472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9E39B44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04721">
              <w:rPr>
                <w:rFonts w:ascii="新細明體" w:hAnsi="新細明體"/>
                <w:b/>
                <w:noProof/>
                <w:sz w:val="20"/>
              </w:rPr>
              <w:t>2,786,116,128</w:t>
            </w:r>
          </w:p>
        </w:tc>
      </w:tr>
      <w:tr w:rsidR="00F453B7" w:rsidRPr="00EE073C" w14:paraId="54667787" w14:textId="77777777" w:rsidTr="0030472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5A51DE07" w14:textId="77777777" w:rsidR="00F453B7" w:rsidRPr="00EE073C" w:rsidRDefault="00F453B7" w:rsidP="00BA6932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14:paraId="11BFA08A" w14:textId="77777777" w:rsidR="00F453B7" w:rsidRPr="00EE073C" w:rsidRDefault="00F453B7" w:rsidP="00BA6932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E073C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F7E9A7B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0472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14:paraId="36F96469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04721">
              <w:rPr>
                <w:rFonts w:ascii="新細明體" w:hAnsi="新細明體"/>
                <w:b/>
                <w:noProof/>
                <w:sz w:val="20"/>
              </w:rPr>
              <w:t>6,012,581,128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88DD036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0472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14:paraId="137966B6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04721">
              <w:rPr>
                <w:rFonts w:ascii="新細明體" w:hAnsi="新細明體"/>
                <w:b/>
                <w:noProof/>
                <w:sz w:val="20"/>
              </w:rPr>
              <w:t>316,558,568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33660559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0472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14:paraId="6BE7E7C5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04721">
              <w:rPr>
                <w:rFonts w:ascii="新細明體" w:hAnsi="新細明體"/>
                <w:b/>
                <w:noProof/>
                <w:sz w:val="20"/>
              </w:rPr>
              <w:t>2,909,906,432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AB35280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0472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14:paraId="0C70BB90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0472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BD84C97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0472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14:paraId="13FF2F6D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04721">
              <w:rPr>
                <w:rFonts w:ascii="新細明體" w:hAnsi="新細明體"/>
                <w:b/>
                <w:noProof/>
                <w:sz w:val="20"/>
              </w:rPr>
              <w:t>2,786,116,128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FCB11A9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0472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14:paraId="6C71488C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0472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0F91FFD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0472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14:paraId="004D13F1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0472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802AEAA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0472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14:paraId="09F36663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0472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9AB8F6C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0472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14:paraId="25AA0990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0472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73D9F4D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0472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14:paraId="6214F31C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04721">
              <w:rPr>
                <w:rFonts w:ascii="新細明體" w:hAnsi="新細明體"/>
                <w:b/>
                <w:noProof/>
                <w:sz w:val="20"/>
              </w:rPr>
              <w:t>316,558,568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8BF6478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0472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14:paraId="417E2DA1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04721">
              <w:rPr>
                <w:rFonts w:ascii="新細明體" w:hAnsi="新細明體"/>
                <w:b/>
                <w:noProof/>
                <w:sz w:val="20"/>
              </w:rPr>
              <w:t>2,909,906,432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0A951C2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0472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14:paraId="1AB231E8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0472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1314E20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0472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14:paraId="1B8EE7FC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304721">
              <w:rPr>
                <w:rFonts w:ascii="新細明體" w:hAnsi="新細明體"/>
                <w:b/>
                <w:noProof/>
                <w:sz w:val="20"/>
              </w:rPr>
              <w:t>2,786,116,128</w:t>
            </w:r>
          </w:p>
        </w:tc>
      </w:tr>
      <w:tr w:rsidR="00F453B7" w14:paraId="40A47153" w14:textId="77777777" w:rsidTr="0030472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7A044CBB" w14:textId="77777777" w:rsidR="00F453B7" w:rsidRDefault="00F453B7" w:rsidP="00BA6932">
            <w:pPr>
              <w:jc w:val="center"/>
              <w:rPr>
                <w:rFonts w:ascii="新細明體" w:hAnsi="新細明體"/>
                <w:sz w:val="20"/>
              </w:rPr>
            </w:pPr>
            <w:r w:rsidRPr="00AA6236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1200A835" w14:textId="77777777" w:rsidR="00F453B7" w:rsidRDefault="00F453B7" w:rsidP="00BA693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A6236">
              <w:rPr>
                <w:rFonts w:ascii="標楷體" w:eastAsia="標楷體" w:hAnsi="標楷體" w:hint="eastAsia"/>
                <w:noProof/>
                <w:sz w:val="20"/>
              </w:rPr>
              <w:t>縣議會主管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E41BFE9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B6C327F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/>
                <w:noProof/>
                <w:sz w:val="20"/>
              </w:rPr>
              <w:t>436,676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0DA1EB6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AD8E73C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/>
                <w:noProof/>
                <w:sz w:val="20"/>
              </w:rPr>
              <w:t>50,352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7E2BCEB2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1A58F87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/>
                <w:noProof/>
                <w:sz w:val="20"/>
              </w:rPr>
              <w:t>386,324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7801A76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8841AC7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F040C26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952EF0F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DAA09D0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F473199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946ADE6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78A1903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7EE545F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D27708B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D154888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48C608D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860BE36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26E1846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/>
                <w:noProof/>
                <w:sz w:val="20"/>
              </w:rPr>
              <w:t>50,352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4A61C88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3A164D9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/>
                <w:noProof/>
                <w:sz w:val="20"/>
              </w:rPr>
              <w:t>386,324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1A6B1B2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2FBE3D7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4607159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2E90654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F453B7" w14:paraId="237D22E3" w14:textId="77777777" w:rsidTr="0030472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7F9C4874" w14:textId="77777777" w:rsidR="00F453B7" w:rsidRDefault="00F453B7" w:rsidP="00BA6932">
            <w:pPr>
              <w:jc w:val="center"/>
              <w:rPr>
                <w:rFonts w:ascii="新細明體" w:hAnsi="新細明體"/>
                <w:sz w:val="20"/>
              </w:rPr>
            </w:pPr>
            <w:r w:rsidRPr="00AA6236">
              <w:rPr>
                <w:rFonts w:ascii="新細明體" w:hAnsi="新細明體" w:hint="eastAsia"/>
                <w:noProof/>
                <w:sz w:val="20"/>
              </w:rPr>
              <w:t>103－113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2994900A" w14:textId="77777777" w:rsidR="00F453B7" w:rsidRDefault="00F453B7" w:rsidP="00BA693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A6236">
              <w:rPr>
                <w:rFonts w:ascii="標楷體" w:eastAsia="標楷體" w:hAnsi="標楷體" w:hint="eastAsia"/>
                <w:noProof/>
                <w:sz w:val="20"/>
              </w:rPr>
              <w:t>縣政府主管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36699E3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22A7387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/>
                <w:noProof/>
                <w:sz w:val="20"/>
              </w:rPr>
              <w:t>5,390,214,381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19EE89F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84EE8CB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/>
                <w:noProof/>
                <w:sz w:val="20"/>
              </w:rPr>
              <w:t>254,249,065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56455CBB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E03597C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/>
                <w:noProof/>
                <w:sz w:val="20"/>
              </w:rPr>
              <w:t>2,431,036,289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18CC4F0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06BEB54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72FBB93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D3BC9DF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/>
                <w:noProof/>
                <w:sz w:val="20"/>
              </w:rPr>
              <w:t>2,704,929,027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9BC5730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969AADA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5CC1B94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24AC0F3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8D90F5B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A2EF13E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5E9D9E5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759287E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2733ED2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A3DB7FC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/>
                <w:noProof/>
                <w:sz w:val="20"/>
              </w:rPr>
              <w:t>254,249,065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CC81323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29328B0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/>
                <w:noProof/>
                <w:sz w:val="20"/>
              </w:rPr>
              <w:t>2,431,036,289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28CD541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FDE1F58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76528D8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EDCB0F2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/>
                <w:noProof/>
                <w:sz w:val="20"/>
              </w:rPr>
              <w:t>2,704,929,027</w:t>
            </w:r>
          </w:p>
        </w:tc>
      </w:tr>
      <w:tr w:rsidR="00F453B7" w14:paraId="5C56B9E0" w14:textId="77777777" w:rsidTr="0030472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12B01265" w14:textId="77777777" w:rsidR="00F453B7" w:rsidRDefault="00F453B7" w:rsidP="00BA6932">
            <w:pPr>
              <w:jc w:val="center"/>
              <w:rPr>
                <w:rFonts w:ascii="新細明體" w:hAnsi="新細明體"/>
                <w:sz w:val="20"/>
              </w:rPr>
            </w:pPr>
            <w:r w:rsidRPr="00AA6236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07BE5B73" w14:textId="77777777" w:rsidR="00F453B7" w:rsidRDefault="00F453B7" w:rsidP="00BA693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A6236">
              <w:rPr>
                <w:rFonts w:ascii="標楷體" w:eastAsia="標楷體" w:hAnsi="標楷體" w:hint="eastAsia"/>
                <w:noProof/>
                <w:sz w:val="20"/>
              </w:rPr>
              <w:t>警察局主管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CC70B71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B0EBE85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/>
                <w:noProof/>
                <w:sz w:val="20"/>
              </w:rPr>
              <w:t>47,775,991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FAFF7AB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CBD1EA3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4E4CF994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A0F7C9A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/>
                <w:noProof/>
                <w:sz w:val="20"/>
              </w:rPr>
              <w:t>1,084,958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F2C17FB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9A0D1BA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99A825E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7883A06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/>
                <w:noProof/>
                <w:sz w:val="20"/>
              </w:rPr>
              <w:t>46,691,033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026C4E8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A5CD21E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5F5C0EF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FF76A5D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1B84DF2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69326C9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643E01D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4F96C02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FB180C4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7A59260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5ED6F67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0D78615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/>
                <w:noProof/>
                <w:sz w:val="20"/>
              </w:rPr>
              <w:t>1,084,958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73F87EF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B4E870F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EA01CDE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F80695B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/>
                <w:noProof/>
                <w:sz w:val="20"/>
              </w:rPr>
              <w:t>46,691,033</w:t>
            </w:r>
          </w:p>
        </w:tc>
      </w:tr>
      <w:tr w:rsidR="00F453B7" w14:paraId="14409A13" w14:textId="77777777" w:rsidTr="0030472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06259CD9" w14:textId="77777777" w:rsidR="00F453B7" w:rsidRDefault="00F453B7" w:rsidP="00BA6932">
            <w:pPr>
              <w:jc w:val="center"/>
              <w:rPr>
                <w:rFonts w:ascii="新細明體" w:hAnsi="新細明體"/>
                <w:sz w:val="20"/>
              </w:rPr>
            </w:pPr>
            <w:r w:rsidRPr="00AA6236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6BFED578" w14:textId="77777777" w:rsidR="00F453B7" w:rsidRDefault="00F453B7" w:rsidP="00BA693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A6236">
              <w:rPr>
                <w:rFonts w:ascii="標楷體" w:eastAsia="標楷體" w:hAnsi="標楷體" w:hint="eastAsia"/>
                <w:noProof/>
                <w:sz w:val="20"/>
              </w:rPr>
              <w:t>消防局主管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A5055FB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6FF3B8C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/>
                <w:noProof/>
                <w:sz w:val="20"/>
              </w:rPr>
              <w:t>57,557,618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89C60FE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241E922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459996AB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035E561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/>
                <w:noProof/>
                <w:sz w:val="20"/>
              </w:rPr>
              <w:t>57,557,618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EAD8A1D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2984624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6C7911F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1171506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D8E71F3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CB67142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E23E617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23ED686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FB8A82C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A18837D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97934A5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9E55670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E31DEE0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A402F90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B6D6846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F4631C7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/>
                <w:noProof/>
                <w:sz w:val="20"/>
              </w:rPr>
              <w:t>57,557,618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2F06BCC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C64360B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B7A2209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7787C2C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F453B7" w14:paraId="2A31501D" w14:textId="77777777" w:rsidTr="0030472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0D638892" w14:textId="77777777" w:rsidR="00F453B7" w:rsidRDefault="00F453B7" w:rsidP="00BA6932">
            <w:pPr>
              <w:jc w:val="center"/>
              <w:rPr>
                <w:rFonts w:ascii="新細明體" w:hAnsi="新細明體"/>
                <w:sz w:val="20"/>
              </w:rPr>
            </w:pPr>
            <w:r w:rsidRPr="00AA6236">
              <w:rPr>
                <w:rFonts w:ascii="新細明體" w:hAnsi="新細明體" w:hint="eastAsia"/>
                <w:noProof/>
                <w:sz w:val="20"/>
              </w:rPr>
              <w:t>112－113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3E7B0F52" w14:textId="77777777" w:rsidR="00F453B7" w:rsidRDefault="00F453B7" w:rsidP="00BA693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A6236">
              <w:rPr>
                <w:rFonts w:ascii="標楷體" w:eastAsia="標楷體" w:hAnsi="標楷體" w:hint="eastAsia"/>
                <w:noProof/>
                <w:sz w:val="20"/>
              </w:rPr>
              <w:t>衛生局主管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207A52B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A581712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/>
                <w:noProof/>
                <w:sz w:val="20"/>
              </w:rPr>
              <w:t>89,204,290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079ED13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088BC15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/>
                <w:noProof/>
                <w:sz w:val="20"/>
              </w:rPr>
              <w:t>7,454,492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28A444BA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0ED57E8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/>
                <w:noProof/>
                <w:sz w:val="20"/>
              </w:rPr>
              <w:t>71,100,717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C522BEE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76C42B2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F477C9A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4842D42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/>
                <w:noProof/>
                <w:sz w:val="20"/>
              </w:rPr>
              <w:t>10,649,081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DC92CFF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9CFFB64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AEC137B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DB41BBF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1991B7E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9C097F2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C9223AF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D6FEBAF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9B15CD6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443436C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/>
                <w:noProof/>
                <w:sz w:val="20"/>
              </w:rPr>
              <w:t>7,454,492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37E8397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78B0D59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/>
                <w:noProof/>
                <w:sz w:val="20"/>
              </w:rPr>
              <w:t>71,100,717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C8BF2D6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FEFDDF9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0237864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BCE737D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/>
                <w:noProof/>
                <w:sz w:val="20"/>
              </w:rPr>
              <w:t>10,649,081</w:t>
            </w:r>
          </w:p>
        </w:tc>
      </w:tr>
      <w:tr w:rsidR="00F453B7" w14:paraId="49BC4601" w14:textId="77777777" w:rsidTr="0030472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40DB29DF" w14:textId="77777777" w:rsidR="00F453B7" w:rsidRDefault="00F453B7" w:rsidP="00BA6932">
            <w:pPr>
              <w:jc w:val="center"/>
              <w:rPr>
                <w:rFonts w:ascii="新細明體" w:hAnsi="新細明體"/>
                <w:sz w:val="20"/>
              </w:rPr>
            </w:pPr>
            <w:r w:rsidRPr="00AA6236">
              <w:rPr>
                <w:rFonts w:ascii="新細明體" w:hAnsi="新細明體" w:hint="eastAsia"/>
                <w:noProof/>
                <w:sz w:val="20"/>
              </w:rPr>
              <w:t>111－113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32E238D6" w14:textId="77777777" w:rsidR="00F453B7" w:rsidRDefault="00F453B7" w:rsidP="00BA693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A6236">
              <w:rPr>
                <w:rFonts w:ascii="標楷體" w:eastAsia="標楷體" w:hAnsi="標楷體" w:hint="eastAsia"/>
                <w:noProof/>
                <w:sz w:val="20"/>
              </w:rPr>
              <w:t>環境保護局主管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BAB4801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4F6152B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/>
                <w:noProof/>
                <w:sz w:val="20"/>
              </w:rPr>
              <w:t>199,582,094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F970569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FB77179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/>
                <w:noProof/>
                <w:sz w:val="20"/>
              </w:rPr>
              <w:t>45,837,714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6B89111C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4625D94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/>
                <w:noProof/>
                <w:sz w:val="20"/>
              </w:rPr>
              <w:t>144,897,393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CACBABA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98441BF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1DAFD81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93BEB6B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/>
                <w:noProof/>
                <w:sz w:val="20"/>
              </w:rPr>
              <w:t>8,846,987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AC35280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240AED2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67FA295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98CDE02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C2DCF30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47243D2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EA0B1F9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5D85967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7EA83E2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AD2492B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/>
                <w:noProof/>
                <w:sz w:val="20"/>
              </w:rPr>
              <w:t>45,837,714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04DEF2F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8DD9B97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/>
                <w:noProof/>
                <w:sz w:val="20"/>
              </w:rPr>
              <w:t>144,897,393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8A6CE91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24F5AEE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9603686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B189943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/>
                <w:noProof/>
                <w:sz w:val="20"/>
              </w:rPr>
              <w:t>8,846,987</w:t>
            </w:r>
          </w:p>
        </w:tc>
      </w:tr>
      <w:tr w:rsidR="00F453B7" w14:paraId="44F40D30" w14:textId="77777777" w:rsidTr="0030472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56D663B6" w14:textId="77777777" w:rsidR="00F453B7" w:rsidRDefault="00F453B7" w:rsidP="00BA6932">
            <w:pPr>
              <w:jc w:val="center"/>
              <w:rPr>
                <w:rFonts w:ascii="新細明體" w:hAnsi="新細明體"/>
                <w:sz w:val="20"/>
              </w:rPr>
            </w:pPr>
            <w:r w:rsidRPr="00AA6236">
              <w:rPr>
                <w:rFonts w:ascii="新細明體" w:hAnsi="新細明體" w:hint="eastAsia"/>
                <w:noProof/>
                <w:sz w:val="20"/>
              </w:rPr>
              <w:t>110－113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79BC24AA" w14:textId="77777777" w:rsidR="00F453B7" w:rsidRDefault="00F453B7" w:rsidP="00BA6932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A6236">
              <w:rPr>
                <w:rFonts w:ascii="標楷體" w:eastAsia="標楷體" w:hAnsi="標楷體" w:hint="eastAsia"/>
                <w:noProof/>
                <w:sz w:val="20"/>
              </w:rPr>
              <w:t>統籌支撥科目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1D78F02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596264F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/>
                <w:noProof/>
                <w:sz w:val="20"/>
              </w:rPr>
              <w:t>227,810,078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C484B5C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C7FFE23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/>
                <w:noProof/>
                <w:sz w:val="20"/>
              </w:rPr>
              <w:t>8,966,945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454545FA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D9A69AE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/>
                <w:noProof/>
                <w:sz w:val="20"/>
              </w:rPr>
              <w:t>203,843,133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7D4F43A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FAA41DE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1ADB19A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F830D26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/>
                <w:noProof/>
                <w:sz w:val="20"/>
              </w:rPr>
              <w:t>15,000,000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19C7174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9B94947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43D1656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68ED083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FE2014F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C593E18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6AFE514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4F3F93F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EADBC94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A2859AC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/>
                <w:noProof/>
                <w:sz w:val="20"/>
              </w:rPr>
              <w:t>8,966,945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9050882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12421B8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/>
                <w:noProof/>
                <w:sz w:val="20"/>
              </w:rPr>
              <w:t>203,843,133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22E560E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6A81221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8CC5AED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2C905E6" w14:textId="77777777" w:rsidR="00F453B7" w:rsidRPr="00304721" w:rsidRDefault="00F453B7" w:rsidP="00BA6932">
            <w:pPr>
              <w:jc w:val="right"/>
              <w:rPr>
                <w:rFonts w:ascii="新細明體" w:hAnsi="新細明體"/>
                <w:sz w:val="20"/>
              </w:rPr>
            </w:pPr>
            <w:r w:rsidRPr="00304721">
              <w:rPr>
                <w:rFonts w:ascii="新細明體" w:hAnsi="新細明體"/>
                <w:noProof/>
                <w:sz w:val="20"/>
              </w:rPr>
              <w:t>15,000,000</w:t>
            </w:r>
          </w:p>
        </w:tc>
      </w:tr>
    </w:tbl>
    <w:p w14:paraId="105B9399" w14:textId="77777777" w:rsidR="00D867AC" w:rsidRDefault="00D867AC" w:rsidP="00ED19D3">
      <w:pPr>
        <w:ind w:right="414"/>
        <w:rPr>
          <w:rFonts w:eastAsia="標楷體"/>
          <w:sz w:val="22"/>
        </w:rPr>
      </w:pPr>
    </w:p>
    <w:sectPr w:rsidR="00D867AC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13937" w14:textId="77777777" w:rsidR="00F453B7" w:rsidRDefault="00F453B7">
      <w:r>
        <w:separator/>
      </w:r>
    </w:p>
  </w:endnote>
  <w:endnote w:type="continuationSeparator" w:id="0">
    <w:p w14:paraId="2C35C46A" w14:textId="77777777" w:rsidR="00F453B7" w:rsidRDefault="00F45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B6EC0" w14:textId="3F5514E5" w:rsidR="00304721" w:rsidRPr="00304721" w:rsidRDefault="00304721" w:rsidP="00304721">
    <w:pPr>
      <w:pStyle w:val="a4"/>
      <w:jc w:val="center"/>
      <w:rPr>
        <w:rFonts w:ascii="標楷體" w:eastAsia="標楷體" w:hAnsi="標楷體"/>
      </w:rPr>
    </w:pPr>
    <w:r w:rsidRPr="00304721">
      <w:rPr>
        <w:rFonts w:ascii="標楷體" w:eastAsia="標楷體" w:hAnsi="標楷體" w:hint="eastAsia"/>
      </w:rPr>
      <w:t>第14-1頁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A0955" w14:textId="77777777" w:rsidR="00F453B7" w:rsidRDefault="00F453B7">
      <w:r>
        <w:separator/>
      </w:r>
    </w:p>
  </w:footnote>
  <w:footnote w:type="continuationSeparator" w:id="0">
    <w:p w14:paraId="4035FBCB" w14:textId="77777777" w:rsidR="00F453B7" w:rsidRDefault="00F453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F2A4F" w14:textId="417CAD4A" w:rsidR="00D867AC" w:rsidRDefault="00336174">
    <w:pPr>
      <w:jc w:val="center"/>
    </w:pPr>
    <w:r w:rsidRPr="00336174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拾肆</w:t>
    </w:r>
    <w:r w:rsidR="00B27658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336174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proofErr w:type="gramEnd"/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proofErr w:type="gramStart"/>
    <w:r w:rsidRPr="00336174">
      <w:rPr>
        <w:rFonts w:ascii="標楷體" w:eastAsia="標楷體" w:hAnsi="標楷體" w:hint="eastAsia"/>
        <w:b/>
        <w:spacing w:val="60"/>
        <w:sz w:val="32"/>
        <w:szCs w:val="32"/>
        <w:u w:val="single"/>
      </w:rPr>
      <w:t>臺</w:t>
    </w:r>
    <w:proofErr w:type="gramEnd"/>
    <w:r w:rsidRPr="00336174">
      <w:rPr>
        <w:rFonts w:ascii="標楷體" w:eastAsia="標楷體" w:hAnsi="標楷體" w:hint="eastAsia"/>
        <w:b/>
        <w:spacing w:val="60"/>
        <w:sz w:val="32"/>
        <w:szCs w:val="32"/>
        <w:u w:val="single"/>
      </w:rPr>
      <w:t>東縣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總決算以前年度歲出</w:t>
    </w:r>
    <w:r w:rsidRPr="00336174">
      <w:rPr>
        <w:rFonts w:ascii="標楷體" w:eastAsia="標楷體" w:hAnsi="標楷體"/>
        <w:b/>
        <w:spacing w:val="60"/>
        <w:sz w:val="32"/>
        <w:szCs w:val="32"/>
        <w:u w:val="single"/>
      </w:rPr>
      <w:t>機關別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轉入數決算審定</w:t>
    </w:r>
    <w:r w:rsidR="00AB6EA1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表</w:t>
    </w:r>
    <w:r w:rsidRPr="00336174">
      <w:rPr>
        <w:rFonts w:ascii="標楷體" w:eastAsia="標楷體" w:hAnsi="標楷體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89676" w14:textId="3B61F409" w:rsidR="00D867AC" w:rsidRDefault="00336174">
    <w:pPr>
      <w:jc w:val="center"/>
      <w:rPr>
        <w:rFonts w:ascii="標楷體" w:eastAsia="標楷體" w:hAnsi="標楷體"/>
        <w:b/>
        <w:sz w:val="32"/>
      </w:rPr>
    </w:pPr>
    <w:r w:rsidRPr="00336174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拾肆</w:t>
    </w:r>
    <w:r w:rsidR="00B27658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中華民國</w:t>
    </w:r>
    <w:proofErr w:type="gramStart"/>
    <w:r w:rsidRPr="00336174">
      <w:rPr>
        <w:rFonts w:ascii="標楷體" w:eastAsia="標楷體" w:hAnsi="標楷體" w:hint="eastAsia"/>
        <w:b/>
        <w:spacing w:val="60"/>
        <w:sz w:val="32"/>
        <w:u w:val="single"/>
      </w:rPr>
      <w:t>114</w:t>
    </w:r>
    <w:proofErr w:type="gramEnd"/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年度</w:t>
    </w:r>
    <w:proofErr w:type="gramStart"/>
    <w:r w:rsidRPr="00336174">
      <w:rPr>
        <w:rFonts w:ascii="標楷體" w:eastAsia="標楷體" w:hAnsi="標楷體" w:hint="eastAsia"/>
        <w:b/>
        <w:spacing w:val="60"/>
        <w:sz w:val="32"/>
        <w:u w:val="single"/>
      </w:rPr>
      <w:t>臺</w:t>
    </w:r>
    <w:proofErr w:type="gramEnd"/>
    <w:r w:rsidRPr="00336174">
      <w:rPr>
        <w:rFonts w:ascii="標楷體" w:eastAsia="標楷體" w:hAnsi="標楷體" w:hint="eastAsia"/>
        <w:b/>
        <w:spacing w:val="60"/>
        <w:sz w:val="32"/>
        <w:u w:val="single"/>
      </w:rPr>
      <w:t>東縣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總決算以前年度歲出</w:t>
    </w:r>
    <w:r w:rsidRPr="00336174">
      <w:rPr>
        <w:rFonts w:ascii="標楷體" w:eastAsia="標楷體" w:hAnsi="標楷體"/>
        <w:b/>
        <w:spacing w:val="60"/>
        <w:sz w:val="32"/>
        <w:u w:val="single"/>
      </w:rPr>
      <w:t>機關別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轉入數決算審定</w:t>
    </w:r>
    <w:r w:rsidR="009D2E50" w:rsidRPr="003F092B">
      <w:rPr>
        <w:rFonts w:ascii="標楷體" w:eastAsia="標楷體" w:hAnsi="標楷體" w:hint="eastAsia"/>
        <w:b/>
        <w:spacing w:val="60"/>
        <w:sz w:val="32"/>
        <w:u w:val="single"/>
      </w:rPr>
      <w:t>總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3B7"/>
    <w:rsid w:val="0001712C"/>
    <w:rsid w:val="00082FC5"/>
    <w:rsid w:val="000A3326"/>
    <w:rsid w:val="001214FD"/>
    <w:rsid w:val="001A4B2C"/>
    <w:rsid w:val="00304721"/>
    <w:rsid w:val="00336174"/>
    <w:rsid w:val="003F092B"/>
    <w:rsid w:val="004E0B7F"/>
    <w:rsid w:val="00734FFE"/>
    <w:rsid w:val="00775C5D"/>
    <w:rsid w:val="007F7015"/>
    <w:rsid w:val="008B0CCA"/>
    <w:rsid w:val="008E605A"/>
    <w:rsid w:val="009D2E50"/>
    <w:rsid w:val="00AA7593"/>
    <w:rsid w:val="00AB6EA1"/>
    <w:rsid w:val="00B27658"/>
    <w:rsid w:val="00CE74C9"/>
    <w:rsid w:val="00D867AC"/>
    <w:rsid w:val="00EC414C"/>
    <w:rsid w:val="00ED19D3"/>
    <w:rsid w:val="00F453B7"/>
    <w:rsid w:val="00FB2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0DF32A9"/>
  <w15:chartTrackingRefBased/>
  <w15:docId w15:val="{8895429A-5C97-402D-9E78-D5A0532A3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0EUQlW&#20197;&#21069;&#24180;&#24230;&#27506;&#20986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0EUQlW以前年度歲出決算審定表.dot</Template>
  <TotalTime>28</TotalTime>
  <Pages>1</Pages>
  <Words>446</Words>
  <Characters>862</Characters>
  <Application>Microsoft Office Word</Application>
  <DocSecurity>0</DocSecurity>
  <Lines>7</Lines>
  <Paragraphs>2</Paragraphs>
  <ScaleCrop>false</ScaleCrop>
  <Company>N.A.O.</Company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賴立芯</dc:creator>
  <cp:keywords/>
  <cp:lastModifiedBy>賴立芯</cp:lastModifiedBy>
  <cp:revision>4</cp:revision>
  <cp:lastPrinted>2026-06-16T06:23:00Z</cp:lastPrinted>
  <dcterms:created xsi:type="dcterms:W3CDTF">2026-06-16T03:21:00Z</dcterms:created>
  <dcterms:modified xsi:type="dcterms:W3CDTF">2026-06-16T06:48:00Z</dcterms:modified>
</cp:coreProperties>
</file>