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28"/>
        <w:gridCol w:w="2703"/>
        <w:gridCol w:w="1539"/>
        <w:gridCol w:w="1436"/>
        <w:gridCol w:w="1065"/>
        <w:gridCol w:w="366"/>
        <w:gridCol w:w="1436"/>
        <w:gridCol w:w="1437"/>
        <w:gridCol w:w="1511"/>
        <w:gridCol w:w="1505"/>
        <w:gridCol w:w="1511"/>
        <w:gridCol w:w="1512"/>
        <w:gridCol w:w="704"/>
        <w:gridCol w:w="1703"/>
        <w:gridCol w:w="744"/>
        <w:gridCol w:w="1590"/>
        <w:gridCol w:w="598"/>
      </w:tblGrid>
      <w:tr w:rsidR="00302308" w14:paraId="1DABCB67" w14:textId="77777777" w:rsidTr="00F3020F">
        <w:trPr>
          <w:cantSplit/>
          <w:trHeight w:val="270"/>
          <w:tblHeader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14:paraId="22AFE9F7" w14:textId="77777777" w:rsidR="00302308" w:rsidRDefault="00302308" w:rsidP="00F40D02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771" w:type="dxa"/>
            <w:gridSpan w:val="5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1AF6619" w14:textId="20FC4CCE" w:rsidR="00302308" w:rsidRDefault="00302308" w:rsidP="00A6185E">
            <w:pPr>
              <w:ind w:leftChars="-12" w:left="-28" w:hanging="1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</w:t>
            </w:r>
            <w:proofErr w:type="gramStart"/>
            <w:r>
              <w:rPr>
                <w:rFonts w:eastAsia="標楷體" w:hint="eastAsia"/>
                <w:sz w:val="20"/>
              </w:rPr>
              <w:t>併</w:t>
            </w:r>
            <w:proofErr w:type="gramEnd"/>
            <w:r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1461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0EC9DDB" w14:textId="77777777" w:rsidR="00302308" w:rsidRDefault="00302308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2070AD0F" w14:textId="77777777" w:rsidR="00302308" w:rsidRDefault="00302308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302308" w14:paraId="765C429A" w14:textId="77777777" w:rsidTr="00F3020F">
        <w:trPr>
          <w:cantSplit/>
          <w:trHeight w:val="270"/>
          <w:tblHeader/>
        </w:trPr>
        <w:tc>
          <w:tcPr>
            <w:tcW w:w="480" w:type="dxa"/>
            <w:tcBorders>
              <w:top w:val="nil"/>
              <w:left w:val="nil"/>
              <w:right w:val="nil"/>
            </w:tcBorders>
          </w:tcPr>
          <w:p w14:paraId="62A6F5AC" w14:textId="77777777" w:rsidR="00302308" w:rsidRDefault="00302308" w:rsidP="00F40D02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771" w:type="dxa"/>
            <w:gridSpan w:val="5"/>
            <w:vMerge/>
            <w:tcBorders>
              <w:left w:val="nil"/>
              <w:right w:val="nil"/>
            </w:tcBorders>
          </w:tcPr>
          <w:p w14:paraId="3A2BBDB9" w14:textId="3AF2B074" w:rsidR="00302308" w:rsidRDefault="00302308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61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3B1A2DCF" w14:textId="77777777" w:rsidR="00302308" w:rsidRDefault="00302308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630351" w14:paraId="6F78ED83" w14:textId="77777777" w:rsidTr="00B825CF">
        <w:trPr>
          <w:cantSplit/>
          <w:tblHeader/>
        </w:trPr>
        <w:tc>
          <w:tcPr>
            <w:tcW w:w="3211" w:type="dxa"/>
            <w:gridSpan w:val="3"/>
            <w:tcBorders>
              <w:left w:val="nil"/>
            </w:tcBorders>
            <w:vAlign w:val="center"/>
          </w:tcPr>
          <w:p w14:paraId="4C73F712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39" w:type="dxa"/>
            <w:vMerge w:val="restart"/>
            <w:vAlign w:val="center"/>
          </w:tcPr>
          <w:p w14:paraId="17DA416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40" w:type="dxa"/>
            <w:gridSpan w:val="5"/>
            <w:vAlign w:val="center"/>
          </w:tcPr>
          <w:p w14:paraId="2B0B3042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43" w:type="dxa"/>
            <w:gridSpan w:val="5"/>
            <w:vAlign w:val="center"/>
          </w:tcPr>
          <w:p w14:paraId="67471DC7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447" w:type="dxa"/>
            <w:gridSpan w:val="2"/>
            <w:vAlign w:val="center"/>
          </w:tcPr>
          <w:p w14:paraId="2E4E5846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0E9D4E5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88" w:type="dxa"/>
            <w:gridSpan w:val="2"/>
            <w:tcBorders>
              <w:right w:val="nil"/>
            </w:tcBorders>
            <w:vAlign w:val="center"/>
          </w:tcPr>
          <w:p w14:paraId="43D45D4A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50BC45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630351" w14:paraId="169DBA52" w14:textId="77777777" w:rsidTr="00B825CF">
        <w:trPr>
          <w:cantSplit/>
          <w:tblHeader/>
        </w:trPr>
        <w:tc>
          <w:tcPr>
            <w:tcW w:w="508" w:type="dxa"/>
            <w:gridSpan w:val="2"/>
            <w:tcBorders>
              <w:left w:val="nil"/>
            </w:tcBorders>
            <w:vAlign w:val="center"/>
          </w:tcPr>
          <w:p w14:paraId="0D3CB09B" w14:textId="77777777" w:rsidR="0019333D" w:rsidRDefault="0019333D" w:rsidP="002A5BC8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703" w:type="dxa"/>
            <w:vAlign w:val="center"/>
          </w:tcPr>
          <w:p w14:paraId="6C4FE114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39" w:type="dxa"/>
            <w:vMerge/>
            <w:vAlign w:val="center"/>
          </w:tcPr>
          <w:p w14:paraId="4F7AB40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36" w:type="dxa"/>
            <w:vAlign w:val="center"/>
          </w:tcPr>
          <w:p w14:paraId="3158480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31" w:type="dxa"/>
            <w:gridSpan w:val="2"/>
            <w:vAlign w:val="center"/>
          </w:tcPr>
          <w:p w14:paraId="22D0213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36" w:type="dxa"/>
            <w:vAlign w:val="center"/>
          </w:tcPr>
          <w:p w14:paraId="259616D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37" w:type="dxa"/>
            <w:vAlign w:val="center"/>
          </w:tcPr>
          <w:p w14:paraId="09F6046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1" w:type="dxa"/>
            <w:vAlign w:val="center"/>
          </w:tcPr>
          <w:p w14:paraId="3E12B66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5" w:type="dxa"/>
            <w:vAlign w:val="center"/>
          </w:tcPr>
          <w:p w14:paraId="6EECA45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11" w:type="dxa"/>
            <w:vAlign w:val="center"/>
          </w:tcPr>
          <w:p w14:paraId="0768D74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12" w:type="dxa"/>
            <w:vAlign w:val="center"/>
          </w:tcPr>
          <w:p w14:paraId="5C1676A8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4" w:type="dxa"/>
            <w:vAlign w:val="center"/>
          </w:tcPr>
          <w:p w14:paraId="64D30503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03" w:type="dxa"/>
            <w:vAlign w:val="center"/>
          </w:tcPr>
          <w:p w14:paraId="0E74393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44" w:type="dxa"/>
            <w:vAlign w:val="center"/>
          </w:tcPr>
          <w:p w14:paraId="1BC35610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90" w:type="dxa"/>
            <w:vAlign w:val="center"/>
          </w:tcPr>
          <w:p w14:paraId="2FC952F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598" w:type="dxa"/>
            <w:tcBorders>
              <w:right w:val="nil"/>
            </w:tcBorders>
            <w:vAlign w:val="center"/>
          </w:tcPr>
          <w:p w14:paraId="597FCB0E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8F158A" w:rsidRPr="006E1275" w14:paraId="5D675667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78550E6D" w14:textId="77777777" w:rsidR="008F158A" w:rsidRPr="006E1275" w:rsidRDefault="008F158A" w:rsidP="008F158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217765D" w14:textId="77777777" w:rsidR="008F158A" w:rsidRPr="006E1275" w:rsidRDefault="008F158A" w:rsidP="008F158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E127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24B6EA" w14:textId="31877A01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28,936,628,000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089DC7D" w14:textId="49A0792F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21,385,296,619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23DC8B11" w14:textId="7736596A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ECFD4FB" w14:textId="5DB89CB1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4,870,006,545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62A77CC" w14:textId="17ACFC82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26,255,303,164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642CC6B" w14:textId="107B7B2F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21,382,733,694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BA8C949" w14:textId="3E5E963E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3EDA00" w14:textId="701E36DF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4,870,006,545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3DFBBA" w14:textId="7D0BA480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26,252,740,239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FEF0496" w14:textId="607992D3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F8FA544" w14:textId="072BD5B6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- 2,683,887,761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4C3F314" w14:textId="4E813F74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- 9.28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C5103C8" w14:textId="0251F055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- 2,562,925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B0AEE5E" w14:textId="1BCDE59B" w:rsidR="008F158A" w:rsidRPr="00645AC6" w:rsidRDefault="008F158A" w:rsidP="008F158A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645AC6">
              <w:rPr>
                <w:rFonts w:ascii="新細明體" w:hAnsi="新細明體"/>
                <w:b/>
                <w:noProof/>
                <w:sz w:val="20"/>
              </w:rPr>
              <w:t>- 0.01</w:t>
            </w:r>
          </w:p>
        </w:tc>
      </w:tr>
      <w:tr w:rsidR="008F158A" w14:paraId="0CCCDC14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606A877B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DC6042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65B75E" w14:textId="7E3C9565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293,579,000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0F386080" w14:textId="2386FFA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278,968,736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00DACFB1" w14:textId="444FF7E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55E6DD3" w14:textId="0B02A3B3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1,733,700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2A81E27" w14:textId="0D1EB4A4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280,702,436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699B60E" w14:textId="421DA10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278,968,736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1EA028A" w14:textId="74CEDE1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9703E9A" w14:textId="15822E4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1,733,700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21E64F2" w14:textId="4E28E11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280,702,436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313914D" w14:textId="5444962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1.07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0B9F456" w14:textId="6EE6E25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- 12,876,564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8DF7E61" w14:textId="1F53DEA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- 4.39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10021E3" w14:textId="340600F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1D20C25B" w14:textId="00101C0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722DFDD4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2A239587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C209B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EB9580" w14:textId="1CB1D2C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20,875,125,000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5D33C5F" w14:textId="42A45C8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14,785,907,596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33BFDF6E" w14:textId="499A337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2EB4D69" w14:textId="10C29FF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4,498,004,264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80595CD" w14:textId="73CE836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19,283,911,860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950BF74" w14:textId="2EDCB7E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14,783,344,671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9CD80DB" w14:textId="78018FC5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BD548D8" w14:textId="580D676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4,498,004,264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05866E7" w14:textId="24F5C96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19,281,348,935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A707CFD" w14:textId="16CCE01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73.45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4877E448" w14:textId="17CAD2D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- 1,593,776,065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A7D6710" w14:textId="566794E3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- 7.63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7E7A088" w14:textId="2E5C3CF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- 2,562,925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C068BCD" w14:textId="2CB587C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- 0.01</w:t>
            </w:r>
          </w:p>
        </w:tc>
      </w:tr>
      <w:tr w:rsidR="008F158A" w14:paraId="27470366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696F9D5B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4A943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0E5D2F" w14:textId="0E64727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195,863,000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419B900" w14:textId="3060539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158,230,916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9DB2889" w14:textId="449E325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7AF136B" w14:textId="43FAA43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14,994,500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288CF41" w14:textId="6810885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173,225,416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583D339" w14:textId="2A21CE0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158,230,916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D4AE6AE" w14:textId="150D217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D808B29" w14:textId="7F369D73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14,994,500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76777BE" w14:textId="49A0189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173,225,416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7697151" w14:textId="1B65067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0.66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132CFA3C" w14:textId="32C7357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- 22,637,584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F88800D" w14:textId="7B9F57E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- 11.56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2A54BA9" w14:textId="2711841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A548389" w14:textId="4B1BB56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14020077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6A5A37B8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187B9E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4B13D9" w14:textId="3666A9C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70,318,000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B452F30" w14:textId="02AEFDA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54,269,046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28304FF5" w14:textId="3B9D3C9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07825DF" w14:textId="450E841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C51BADE" w14:textId="3E98F22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54,269,046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67AD533" w14:textId="2BA3727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54,269,046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151FDCA" w14:textId="0D777A6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181F651" w14:textId="6FC181F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D3434A" w14:textId="25B053D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54,269,046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0C93AC2" w14:textId="6FF0913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0.21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2E00C41" w14:textId="40DE01A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- 16,048,954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842E30C" w14:textId="31F6A7C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- 22.82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90CF723" w14:textId="4829399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171C0E5" w14:textId="776C39D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5A1E00B7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2BD87E98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7D4AE3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AEACC0" w14:textId="34474E35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192,137,000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482603C3" w14:textId="6616B825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178,065,231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56B2AA7" w14:textId="643E84A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B5033AB" w14:textId="48CFB07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EDAE948" w14:textId="7FE3A45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178,065,231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F3457E7" w14:textId="457C9E5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178,065,231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61D3693" w14:textId="17A4B6F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9C37067" w14:textId="7D9E8D7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BC18CE" w14:textId="11C5F18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178,065,231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0105435" w14:textId="4D5B726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0.68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D7B1FA9" w14:textId="4C5BD29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- 14,071,769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77A8F41" w14:textId="5197CB0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- 7.32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3D689EE" w14:textId="22265ED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287636B8" w14:textId="73A42DA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696AE39A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4C0E5E72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4A1FD1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CB37E0C" w14:textId="64E0741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137,536,000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CF78C7D" w14:textId="5603A7D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127,095,539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6FD59A75" w14:textId="7C3A245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0936EDD" w14:textId="5085B5C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31117EF" w14:textId="51564B3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127,095,539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1D00B36" w14:textId="14E7A6F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127,095,539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54AD2DC" w14:textId="0BBF4AD4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881D42" w14:textId="3E3D962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AD756EE" w14:textId="272667F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127,095,539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22E95CB" w14:textId="74991A9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0.48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60356276" w14:textId="57BC30B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- 10,440,461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7B0F4146" w14:textId="3E93FE3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- 7.59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34816AA" w14:textId="52F3345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F9A3187" w14:textId="6F68701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7EA783D9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44AA89CD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7544CE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DD69AD" w14:textId="14B6D0D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1,759,741,000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72BFFB2" w14:textId="24D9A9B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1,639,656,792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5DFD0E3A" w14:textId="00CA9E25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017BA9C" w14:textId="3C4AEDD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33,270,859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95ECFF5" w14:textId="3E57FDE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1,672,927,651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55CC951" w14:textId="44527BF4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1,639,656,792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3A3DDB3" w14:textId="1EA5A94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07CFB7C" w14:textId="5BA093C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33,270,859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C8AD9E" w14:textId="7861A04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1,672,927,651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EB983FA" w14:textId="7093336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6.37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0E08F826" w14:textId="53A4369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- 86,813,349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924739E" w14:textId="4387336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- 4.93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6743583" w14:textId="228A0B13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335B682" w14:textId="7D9A67E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0EED29C0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7B7A07E0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D19E2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26B02C" w14:textId="01E1FBE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778,591,000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2413CE3" w14:textId="3BB00E8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763,622,790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6BC98D14" w14:textId="0743134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E363672" w14:textId="6D27957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13,168,428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0D388C1" w14:textId="7402D86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776,791,218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E32500B" w14:textId="08C5812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763,622,790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B35A09E" w14:textId="7B2AC7E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035FB986" w14:textId="495CC09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13,168,428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5D015B" w14:textId="25E3A58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776,791,218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D09B1F6" w14:textId="5862C36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2.96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67FD0328" w14:textId="586F2FC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- 1,799,782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706EF8BC" w14:textId="6A5D705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- 0.23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C493104" w14:textId="0600765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EEA55DF" w14:textId="02C6729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5EC17D24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3B676725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ECB95B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8F9366" w14:textId="619C06E4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2,297,048,000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B16AADD" w14:textId="4437767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2,065,694,585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1FA5AF09" w14:textId="34B2A94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238C270" w14:textId="2A08287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54,930,755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688182E" w14:textId="736ECC4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2,120,625,340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E148037" w14:textId="165659A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2,065,694,585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387A037" w14:textId="58644CF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1A168E" w14:textId="6B8745A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54,930,755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4DFFE61" w14:textId="7264E6D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2,120,625,340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02EC34D" w14:textId="155BEA6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8.08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D0748C0" w14:textId="3E17059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- 176,422,660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B7EB72F" w14:textId="5A12886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- 7.68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74639DA" w14:textId="0217717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C262760" w14:textId="444BD87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325B58FC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3FEAC43E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774329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583E0E" w14:textId="3DD174C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514,793,000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25187D6" w14:textId="6280A0A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403,241,576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7CD4F42E" w14:textId="4FFF059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0A887F1" w14:textId="3DA8823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89,953,112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C73EC83" w14:textId="7D0D457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493,194,688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6452DC3" w14:textId="2344E3B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403,241,576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6F97951" w14:textId="56FDB2D3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BAFEC6C" w14:textId="7B29838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89,953,112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0DB676" w14:textId="17F8419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493,194,688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141DB4CC" w14:textId="270B16C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1.88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2ADA71D" w14:textId="3AA0C19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- 21,598,312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AF0D56E" w14:textId="1CD3DEE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- 4.20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438CB42" w14:textId="2CAF1C1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1DA64D8" w14:textId="3A15926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7EB46260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75717CF5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D3C9CD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F18E9E" w14:textId="395CCCA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20,261,000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DF938BD" w14:textId="510664A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20,148,093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4D026F5E" w14:textId="369D235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17758A4" w14:textId="2C68C9E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A907036" w14:textId="5786CD8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20,148,093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622D78FE" w14:textId="1E5E476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20,148,093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5879D04" w14:textId="69F88E1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E9F55C8" w14:textId="602E727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1AA9D65" w14:textId="66484EB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20,148,093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0964E6F7" w14:textId="5BE5FD7C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0.08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7EFD38D8" w14:textId="596F4CE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- 112,907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37AA042" w14:textId="408B03CF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- 0.56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262E0F7" w14:textId="080D33F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65D272A" w14:textId="7A7D927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7B5516DF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692F0132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4DD2F9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A3854F" w14:textId="31D88074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1,743,433,000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333DDBED" w14:textId="66F17174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910,395,719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672ADDB9" w14:textId="59D0FE9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7288FF1C" w14:textId="1AC208B5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163,950,927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CAFCD83" w14:textId="202789A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1,074,346,646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F6BC346" w14:textId="6240748B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910,395,719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2F4678" w14:textId="404E720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4AF54F7" w14:textId="04A63DA5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163,950,927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5B6CCF" w14:textId="692D872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1,074,346,646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F6A1C4F" w14:textId="282B3CA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4.09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24CCFE1C" w14:textId="4A0B91D7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- 669,086,354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673D31F1" w14:textId="04C577C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- 38.38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1B1C61D" w14:textId="2255BA20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0C0A1F07" w14:textId="129B797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F158A" w14:paraId="549A81BB" w14:textId="77777777" w:rsidTr="00B825C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08" w:type="dxa"/>
            <w:gridSpan w:val="2"/>
            <w:shd w:val="clear" w:color="auto" w:fill="auto"/>
            <w:vAlign w:val="center"/>
          </w:tcPr>
          <w:p w14:paraId="0A5B6638" w14:textId="77777777" w:rsidR="008F158A" w:rsidRDefault="008F158A" w:rsidP="008F158A">
            <w:pPr>
              <w:jc w:val="center"/>
              <w:rPr>
                <w:rFonts w:ascii="新細明體" w:hAnsi="新細明體"/>
                <w:sz w:val="20"/>
              </w:rPr>
            </w:pPr>
            <w:r w:rsidRPr="00E341C8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6D39E6" w14:textId="77777777" w:rsidR="008F158A" w:rsidRDefault="008F158A" w:rsidP="008F158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341C8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53184D" w14:textId="20DA3DE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58,203,000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AD8239B" w14:textId="788E34F1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1" w:type="dxa"/>
            <w:gridSpan w:val="2"/>
            <w:shd w:val="clear" w:color="auto" w:fill="auto"/>
            <w:vAlign w:val="center"/>
          </w:tcPr>
          <w:p w14:paraId="40DABEC9" w14:textId="3518295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2D5F7D1" w14:textId="6F5C768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590DBC1" w14:textId="4253DF09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14B31E3" w14:textId="6D56AA2D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CC5A2D6" w14:textId="06357F4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504CFA0" w14:textId="6B8C70C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9DE579" w14:textId="27FBDEA2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78791D35" w14:textId="70CC8B5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59627AAE" w14:textId="1F1FDA76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- 58,203,000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32094BF0" w14:textId="12953AC8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- 100.00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9B31127" w14:textId="57E3325A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5A5CC46" w14:textId="674FF59E" w:rsidR="008F158A" w:rsidRPr="00645AC6" w:rsidRDefault="008F158A" w:rsidP="008F158A">
            <w:pPr>
              <w:jc w:val="right"/>
              <w:rPr>
                <w:rFonts w:ascii="新細明體" w:hAnsi="新細明體"/>
                <w:bCs/>
                <w:sz w:val="20"/>
              </w:rPr>
            </w:pPr>
            <w:r w:rsidRPr="00645AC6">
              <w:rPr>
                <w:rFonts w:ascii="新細明體" w:hAnsi="新細明體"/>
                <w:bCs/>
                <w:noProof/>
                <w:sz w:val="20"/>
              </w:rPr>
              <w:t>--</w:t>
            </w:r>
          </w:p>
        </w:tc>
      </w:tr>
    </w:tbl>
    <w:p w14:paraId="5AD989A1" w14:textId="7E8769A2" w:rsidR="00AE2EA2" w:rsidRDefault="00C166B3">
      <w:pPr>
        <w:ind w:right="414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 w:hint="eastAsia"/>
          <w:sz w:val="20"/>
        </w:rPr>
        <w:t>註</w:t>
      </w:r>
      <w:proofErr w:type="gramEnd"/>
      <w:r>
        <w:rPr>
          <w:rFonts w:ascii="標楷體" w:eastAsia="標楷體" w:hAnsi="標楷體" w:hint="eastAsia"/>
          <w:sz w:val="20"/>
        </w:rPr>
        <w:t>：</w:t>
      </w:r>
      <w:proofErr w:type="gramStart"/>
      <w:r w:rsidR="00630351">
        <w:rPr>
          <w:rFonts w:ascii="標楷體" w:eastAsia="標楷體" w:hAnsi="標楷體" w:hint="eastAsia"/>
          <w:sz w:val="20"/>
        </w:rPr>
        <w:t>11</w:t>
      </w:r>
      <w:r w:rsidR="00DE5058">
        <w:rPr>
          <w:rFonts w:ascii="標楷體" w:eastAsia="標楷體" w:hAnsi="標楷體" w:hint="eastAsia"/>
          <w:sz w:val="20"/>
        </w:rPr>
        <w:t>4</w:t>
      </w:r>
      <w:proofErr w:type="gramEnd"/>
      <w:r>
        <w:rPr>
          <w:rFonts w:ascii="標楷體" w:eastAsia="標楷體" w:hAnsi="標楷體" w:hint="eastAsia"/>
          <w:sz w:val="20"/>
        </w:rPr>
        <w:t>年度第二預備金原編列預算數</w:t>
      </w:r>
      <w:r w:rsidR="00630351">
        <w:rPr>
          <w:rFonts w:ascii="標楷體" w:eastAsia="標楷體" w:hAnsi="標楷體" w:hint="eastAsia"/>
          <w:sz w:val="20"/>
        </w:rPr>
        <w:t>6,00</w:t>
      </w:r>
      <w:r>
        <w:rPr>
          <w:rFonts w:ascii="標楷體" w:eastAsia="標楷體" w:hAnsi="標楷體" w:hint="eastAsia"/>
          <w:sz w:val="20"/>
        </w:rPr>
        <w:t>0</w:t>
      </w:r>
      <w:r w:rsidR="00630351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 w:hint="eastAsia"/>
          <w:sz w:val="20"/>
        </w:rPr>
        <w:t>，經縣政府核准動支</w:t>
      </w:r>
      <w:r w:rsidR="006732B6">
        <w:rPr>
          <w:rFonts w:ascii="標楷體" w:eastAsia="標楷體" w:hAnsi="標楷體" w:hint="eastAsia"/>
          <w:sz w:val="20"/>
        </w:rPr>
        <w:t>179萬餘元，賸餘5,820</w:t>
      </w:r>
      <w:r>
        <w:rPr>
          <w:rFonts w:ascii="標楷體" w:eastAsia="標楷體" w:hAnsi="標楷體" w:hint="eastAsia"/>
          <w:sz w:val="20"/>
        </w:rPr>
        <w:t>萬</w:t>
      </w:r>
      <w:r w:rsidR="00630351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 w:hint="eastAsia"/>
          <w:sz w:val="20"/>
        </w:rPr>
        <w:t>元。</w:t>
      </w:r>
    </w:p>
    <w:sectPr w:rsidR="00AE2EA2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FC4D6" w14:textId="77777777" w:rsidR="00C166B3" w:rsidRDefault="00C166B3">
      <w:r>
        <w:separator/>
      </w:r>
    </w:p>
  </w:endnote>
  <w:endnote w:type="continuationSeparator" w:id="0">
    <w:p w14:paraId="202D904E" w14:textId="77777777" w:rsidR="00C166B3" w:rsidRDefault="00C1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43E2" w14:textId="7F9DB844" w:rsidR="00840BAC" w:rsidRPr="00840BAC" w:rsidRDefault="00840BAC" w:rsidP="00840BAC">
    <w:pPr>
      <w:pStyle w:val="a4"/>
      <w:jc w:val="center"/>
      <w:rPr>
        <w:rFonts w:ascii="標楷體" w:eastAsia="標楷體" w:hAnsi="標楷體"/>
      </w:rPr>
    </w:pPr>
    <w:r w:rsidRPr="00840BAC">
      <w:rPr>
        <w:rFonts w:ascii="標楷體" w:eastAsia="標楷體" w:hAnsi="標楷體" w:hint="eastAsia"/>
      </w:rPr>
      <w:t>第11-</w:t>
    </w:r>
    <w:sdt>
      <w:sdtPr>
        <w:rPr>
          <w:rFonts w:ascii="標楷體" w:eastAsia="標楷體" w:hAnsi="標楷體"/>
        </w:rPr>
        <w:id w:val="-778791878"/>
        <w:docPartObj>
          <w:docPartGallery w:val="Page Numbers (Bottom of Page)"/>
          <w:docPartUnique/>
        </w:docPartObj>
      </w:sdtPr>
      <w:sdtEndPr/>
      <w:sdtContent>
        <w:r w:rsidRPr="00840BAC">
          <w:rPr>
            <w:rFonts w:ascii="標楷體" w:eastAsia="標楷體" w:hAnsi="標楷體"/>
          </w:rPr>
          <w:fldChar w:fldCharType="begin"/>
        </w:r>
        <w:r w:rsidRPr="00840BAC">
          <w:rPr>
            <w:rFonts w:ascii="標楷體" w:eastAsia="標楷體" w:hAnsi="標楷體"/>
          </w:rPr>
          <w:instrText>PAGE   \* MERGEFORMAT</w:instrText>
        </w:r>
        <w:r w:rsidRPr="00840BAC">
          <w:rPr>
            <w:rFonts w:ascii="標楷體" w:eastAsia="標楷體" w:hAnsi="標楷體"/>
          </w:rPr>
          <w:fldChar w:fldCharType="separate"/>
        </w:r>
        <w:r w:rsidRPr="00840BAC">
          <w:rPr>
            <w:rFonts w:ascii="標楷體" w:eastAsia="標楷體" w:hAnsi="標楷體"/>
            <w:lang w:val="zh-TW"/>
          </w:rPr>
          <w:t>2</w:t>
        </w:r>
        <w:r w:rsidRPr="00840BAC">
          <w:rPr>
            <w:rFonts w:ascii="標楷體" w:eastAsia="標楷體" w:hAnsi="標楷體"/>
          </w:rPr>
          <w:fldChar w:fldCharType="end"/>
        </w:r>
        <w:r w:rsidRPr="00840BAC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99DAB" w14:textId="77777777" w:rsidR="00C166B3" w:rsidRDefault="00C166B3">
      <w:r>
        <w:separator/>
      </w:r>
    </w:p>
  </w:footnote>
  <w:footnote w:type="continuationSeparator" w:id="0">
    <w:p w14:paraId="5F59DF9D" w14:textId="77777777" w:rsidR="00C166B3" w:rsidRDefault="00C1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E31ED" w14:textId="75633945" w:rsidR="0019333D" w:rsidRDefault="0019333D">
    <w:pPr>
      <w:pStyle w:val="a3"/>
      <w:jc w:val="center"/>
    </w:pP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630351" w:rsidRPr="0063035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630351" w:rsidRPr="00630351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630351" w:rsidRPr="00630351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630351" w:rsidRPr="00630351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A1DB1" w14:textId="19C44255" w:rsidR="0019333D" w:rsidRDefault="00535E18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拾壹、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630351" w:rsidRPr="00630351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DE5058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630351" w:rsidRPr="00630351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630351" w:rsidRPr="00630351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3"/>
    <w:rsid w:val="000127FC"/>
    <w:rsid w:val="00126D1C"/>
    <w:rsid w:val="0019333D"/>
    <w:rsid w:val="001B52B0"/>
    <w:rsid w:val="001B6BBD"/>
    <w:rsid w:val="00245C41"/>
    <w:rsid w:val="002532E7"/>
    <w:rsid w:val="002A3E5E"/>
    <w:rsid w:val="002A5BC8"/>
    <w:rsid w:val="00302308"/>
    <w:rsid w:val="00314D54"/>
    <w:rsid w:val="00325D7D"/>
    <w:rsid w:val="00337848"/>
    <w:rsid w:val="00343E5C"/>
    <w:rsid w:val="0042792A"/>
    <w:rsid w:val="004B7EB9"/>
    <w:rsid w:val="004F4679"/>
    <w:rsid w:val="00535E18"/>
    <w:rsid w:val="00542884"/>
    <w:rsid w:val="00577D3F"/>
    <w:rsid w:val="005A3A78"/>
    <w:rsid w:val="005D5ADE"/>
    <w:rsid w:val="005E68E7"/>
    <w:rsid w:val="00630351"/>
    <w:rsid w:val="00645AC6"/>
    <w:rsid w:val="006732B6"/>
    <w:rsid w:val="00817E35"/>
    <w:rsid w:val="00840BAC"/>
    <w:rsid w:val="008A63A0"/>
    <w:rsid w:val="008F158A"/>
    <w:rsid w:val="00943880"/>
    <w:rsid w:val="00A6185E"/>
    <w:rsid w:val="00A82B7C"/>
    <w:rsid w:val="00AE2EA2"/>
    <w:rsid w:val="00B825CF"/>
    <w:rsid w:val="00BE1AA9"/>
    <w:rsid w:val="00C166B3"/>
    <w:rsid w:val="00CC68C6"/>
    <w:rsid w:val="00CD7928"/>
    <w:rsid w:val="00CE45DE"/>
    <w:rsid w:val="00D02E18"/>
    <w:rsid w:val="00D33987"/>
    <w:rsid w:val="00DA741F"/>
    <w:rsid w:val="00DE5058"/>
    <w:rsid w:val="00E0026A"/>
    <w:rsid w:val="00E51054"/>
    <w:rsid w:val="00E55EEF"/>
    <w:rsid w:val="00F14484"/>
    <w:rsid w:val="00F337D1"/>
    <w:rsid w:val="00F379B3"/>
    <w:rsid w:val="00F40D02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F88F4C"/>
  <w15:chartTrackingRefBased/>
  <w15:docId w15:val="{61E42624-694D-49B3-AC2C-19D138F9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40BA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XZbJb4e23wf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WXZbJb4e23wf歲出機關別決算審定表主管別.dot</Template>
  <TotalTime>86</TotalTime>
  <Pages>1</Pages>
  <Words>442</Words>
  <Characters>1555</Characters>
  <Application>Microsoft Office Word</Application>
  <DocSecurity>0</DocSecurity>
  <Lines>12</Lines>
  <Paragraphs>3</Paragraphs>
  <ScaleCrop>false</ScaleCrop>
  <Company>N.A.O.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鄭博育</dc:creator>
  <cp:keywords/>
  <cp:lastModifiedBy>鄭博育</cp:lastModifiedBy>
  <cp:revision>25</cp:revision>
  <cp:lastPrinted>2026-06-16T07:42:00Z</cp:lastPrinted>
  <dcterms:created xsi:type="dcterms:W3CDTF">2024-07-12T02:24:00Z</dcterms:created>
  <dcterms:modified xsi:type="dcterms:W3CDTF">2026-06-16T08:10:00Z</dcterms:modified>
</cp:coreProperties>
</file>