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426"/>
        <w:gridCol w:w="1800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4A7C8765" w14:textId="77777777" w:rsidTr="009453BB">
        <w:trPr>
          <w:cantSplit/>
          <w:trHeight w:val="270"/>
          <w:tblHeader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DF9F817" w14:textId="77777777" w:rsidR="00D867AC" w:rsidRDefault="00D867AC" w:rsidP="009453BB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7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AF5C7B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B9129" w14:textId="080E1806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CF195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7FFD2137" w14:textId="77777777" w:rsidTr="009453BB">
        <w:trPr>
          <w:cantSplit/>
          <w:trHeight w:val="270"/>
          <w:tblHeader/>
        </w:trPr>
        <w:tc>
          <w:tcPr>
            <w:tcW w:w="534" w:type="dxa"/>
            <w:tcBorders>
              <w:top w:val="nil"/>
              <w:left w:val="nil"/>
              <w:right w:val="nil"/>
            </w:tcBorders>
          </w:tcPr>
          <w:p w14:paraId="2662FBB2" w14:textId="77777777" w:rsidR="00D867AC" w:rsidRDefault="00D867AC" w:rsidP="009453BB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75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3E5E9283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4D2783EE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62DCCD8D" w14:textId="77777777" w:rsidTr="009453BB">
        <w:trPr>
          <w:cantSplit/>
          <w:tblHeader/>
        </w:trPr>
        <w:tc>
          <w:tcPr>
            <w:tcW w:w="960" w:type="dxa"/>
            <w:gridSpan w:val="2"/>
            <w:vMerge w:val="restart"/>
            <w:tcBorders>
              <w:left w:val="nil"/>
            </w:tcBorders>
            <w:vAlign w:val="center"/>
          </w:tcPr>
          <w:p w14:paraId="2CF0406E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800" w:type="dxa"/>
            <w:vMerge w:val="restart"/>
            <w:tcBorders>
              <w:left w:val="nil"/>
            </w:tcBorders>
            <w:vAlign w:val="center"/>
          </w:tcPr>
          <w:p w14:paraId="17E482C5" w14:textId="77777777" w:rsidR="00D867AC" w:rsidRDefault="00D867AC" w:rsidP="00BB0375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34798BFF" w14:textId="77777777" w:rsidR="00D867AC" w:rsidRDefault="00D867A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35FC739A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30EBBD1A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5EC26656" w14:textId="77777777" w:rsidR="00D867AC" w:rsidRDefault="00D867A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69CA20D3" w14:textId="77777777" w:rsidTr="009453BB">
        <w:trPr>
          <w:cantSplit/>
          <w:trHeight w:val="260"/>
          <w:tblHeader/>
        </w:trPr>
        <w:tc>
          <w:tcPr>
            <w:tcW w:w="960" w:type="dxa"/>
            <w:gridSpan w:val="2"/>
            <w:vMerge/>
            <w:tcBorders>
              <w:left w:val="nil"/>
            </w:tcBorders>
            <w:vAlign w:val="center"/>
          </w:tcPr>
          <w:p w14:paraId="4BC69208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1BDD27C2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E4AF1B4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6C275104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3B5C035C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3F9B278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2D407B77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1DCD3DDA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65CAA1D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29AED60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33556AC3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  <w:tc>
          <w:tcPr>
            <w:tcW w:w="1460" w:type="dxa"/>
            <w:vAlign w:val="center"/>
          </w:tcPr>
          <w:p w14:paraId="6EED98B9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83CF3">
              <w:rPr>
                <w:rFonts w:ascii="標楷體" w:eastAsia="標楷體" w:hAnsi="標楷體" w:hint="eastAsia"/>
                <w:bCs/>
                <w:spacing w:val="-26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2C08E1E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6BCF1596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27BFDF4" w14:textId="77777777" w:rsidR="00D867AC" w:rsidRDefault="00D867AC">
            <w:pPr>
              <w:ind w:left="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結清數</w:t>
            </w:r>
            <w:proofErr w:type="gramEnd"/>
          </w:p>
        </w:tc>
      </w:tr>
      <w:tr w:rsidR="00D867AC" w14:paraId="3020BF4E" w14:textId="77777777" w:rsidTr="009453BB">
        <w:trPr>
          <w:cantSplit/>
          <w:trHeight w:val="128"/>
          <w:tblHeader/>
        </w:trPr>
        <w:tc>
          <w:tcPr>
            <w:tcW w:w="960" w:type="dxa"/>
            <w:gridSpan w:val="2"/>
            <w:vMerge/>
            <w:tcBorders>
              <w:left w:val="nil"/>
            </w:tcBorders>
            <w:vAlign w:val="center"/>
          </w:tcPr>
          <w:p w14:paraId="0A5A3EC9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4327605D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58A8A43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8B13A1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220F136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3766FD2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050997C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C0FACDD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0678DBF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FB5D51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DBBD09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93EA5A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636594F7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4B10A26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832CE4A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11512B6B" w14:textId="77777777" w:rsidTr="009453BB">
        <w:trPr>
          <w:cantSplit/>
          <w:trHeight w:val="127"/>
          <w:tblHeader/>
        </w:trPr>
        <w:tc>
          <w:tcPr>
            <w:tcW w:w="960" w:type="dxa"/>
            <w:gridSpan w:val="2"/>
            <w:vMerge/>
            <w:tcBorders>
              <w:left w:val="nil"/>
            </w:tcBorders>
            <w:vAlign w:val="center"/>
          </w:tcPr>
          <w:p w14:paraId="7357E5AE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800" w:type="dxa"/>
            <w:vMerge/>
            <w:vAlign w:val="center"/>
          </w:tcPr>
          <w:p w14:paraId="0E1335F5" w14:textId="77777777" w:rsidR="00D867AC" w:rsidRDefault="00D867A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1209A14B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67D70F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6562BE51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82C116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DA560E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C847E99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1F9A26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0D815C5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CC803EE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004B9862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F218FB0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5923398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04D24296" w14:textId="77777777" w:rsidR="00D867AC" w:rsidRDefault="00D867A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CF1953" w:rsidRPr="004522EC" w14:paraId="3E7EE46E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38CD6D8A" w14:textId="77777777" w:rsidR="00CF1953" w:rsidRPr="004522EC" w:rsidRDefault="00CF1953" w:rsidP="00EC3FF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3BF0173B" w14:textId="77777777" w:rsidR="00CF1953" w:rsidRPr="004522EC" w:rsidRDefault="00CF1953" w:rsidP="00EC3FF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522EC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B812F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6,012,581,128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BB7F9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316,558,568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81AAE1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2,909,906,432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960B0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315DB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2,786,116,128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E3FC7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59E8D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45E74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C7707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31F92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316,558,568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30B71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2,909,906,432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ECF0B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BDB134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2,786,116,128</w:t>
            </w:r>
          </w:p>
        </w:tc>
      </w:tr>
      <w:tr w:rsidR="00CF1953" w:rsidRPr="004522EC" w14:paraId="40A0ACC6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250E29CD" w14:textId="77777777" w:rsidR="00CF1953" w:rsidRPr="004522EC" w:rsidRDefault="00CF1953" w:rsidP="00EC3FF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2B666F25" w14:textId="77777777" w:rsidR="00CF1953" w:rsidRPr="004522EC" w:rsidRDefault="00CF1953" w:rsidP="00EC3FF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4522EC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C2B7D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013349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6,012,581,128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D5EA0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88133C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316,558,568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FACAD6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7E859DF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2,909,906,432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09DA2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0002164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1C958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42A134A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2,786,116,128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6F00B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67ADF2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CF5B8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7F7B9D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A043F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05D428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CE64B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CFBF19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6F1D0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39B91E6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316,558,568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CF801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6C71370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2,909,906,432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584D5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C9B3DE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A264B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  <w:p w14:paraId="22FF8BB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9453BB">
              <w:rPr>
                <w:rFonts w:ascii="新細明體" w:hAnsi="新細明體"/>
                <w:b/>
                <w:noProof/>
                <w:sz w:val="20"/>
              </w:rPr>
              <w:t>2,786,116,128</w:t>
            </w:r>
          </w:p>
        </w:tc>
      </w:tr>
      <w:tr w:rsidR="00CF1953" w14:paraId="7289F0F6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6F10FCF9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9C5BC83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行政支出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DDE8B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934DF4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7,760,357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66DF9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19B94A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11,403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8A3399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8E61F8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7,748,954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54D35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43D75B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4D9F30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84C3B1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82BC8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586D66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DC7ED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5FAF23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2C233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34EF38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E07A8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C843C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9DD543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F4351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11,403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A5AA4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81D6B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7,748,954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17B09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EDE062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9E6DE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6EAA35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F1953" w14:paraId="539A0255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30EE06D4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688B76D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立法支出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F1A43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235C71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436,676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23B9E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99F0EF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50,352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60DB08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394D7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386,324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5D605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C46A7F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A6F3A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8DDC1E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64A74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671A85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547E0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172C92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9AA5A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6D2712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4CC64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607AF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59833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B0C6F2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50,352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1153F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ECFA71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386,324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49EE3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441A6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9B6CA3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77D10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F1953" w14:paraId="15FCEAB2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56585117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52BD3DF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民政支出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6BD6C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1C203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452,725,980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0C71C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7751DE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61,356,300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3082B1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B68D4F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211,674,381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BFAF0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7AA4D2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5F82A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24094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179,695,299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849CA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17A341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2D418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36C1F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BBDAD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7C89B6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FF1BD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DB8A8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5F2AB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F5E8F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61,356,300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F6768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E2E51D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211,674,381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0595E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B552DC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CA7AE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BDA6FB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179,695,299</w:t>
            </w:r>
          </w:p>
        </w:tc>
      </w:tr>
      <w:tr w:rsidR="00CF1953" w14:paraId="5CDB5860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22C46404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33DAD84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警政支出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036866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6CF1B5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47,775,991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59F25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B1C8F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278A19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8DD396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1,084,958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F14E0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94A982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BB68C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9AE9F7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46,691,033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293D0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17EFD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59F0D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A783B3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85B80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1F0C93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642E6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755F79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076C0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C97B5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8E07D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6D0469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1,084,958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309CD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6FEC93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7A116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FB899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46,691,033</w:t>
            </w:r>
          </w:p>
        </w:tc>
      </w:tr>
      <w:tr w:rsidR="00CF1953" w14:paraId="7DBBB68D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65DA3CE1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05E740F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財務支出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29721A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AF2614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6,960,000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8ABAB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298A6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CAF1A0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486A0D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1,444,000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D51C3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9A8481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E2799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5F6A8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5,516,000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867A4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30D1F4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74BBF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E5B7A7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755C7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689D5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68EC3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33B037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011EC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806D91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C319B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CBDD9C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1,444,000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582A1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3529D4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69659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6C45B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5,516,000</w:t>
            </w:r>
          </w:p>
        </w:tc>
      </w:tr>
      <w:tr w:rsidR="00CF1953" w14:paraId="5AFA748A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25573217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D29615E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教育支出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78911C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07C468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273,392,923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AAA823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520AE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12,913,657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87A716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C5C682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149,924,460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13CEA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2EB782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6DD67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6CAADE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110,554,806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87EB38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FB989B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E45B1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2874AB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49FB4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03A113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B226F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38DCB5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1BE9AE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8486E2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12,913,657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DB67B6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CA9D35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149,924,460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1DD38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547AAF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77B5C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085758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110,554,806</w:t>
            </w:r>
          </w:p>
        </w:tc>
      </w:tr>
      <w:tr w:rsidR="00CF1953" w14:paraId="1345E95F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5555AA53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104－113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27403F9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文化支出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C94EC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0E03B0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476,495,457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4461D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6B469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560,223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D7FA02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30438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315,156,787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A9B447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9E92C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7288D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3F81C7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160,778,447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67AC1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4409E3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021A2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1B2AD5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B1255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F27E0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D9C34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2695B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149D25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18079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560,223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CE6E7C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1563CD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315,156,787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6900D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B52E25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5C13AE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0FE9FD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160,778,447</w:t>
            </w:r>
          </w:p>
        </w:tc>
      </w:tr>
      <w:tr w:rsidR="00CF1953" w14:paraId="53CEFB9A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7C16B02F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106－113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D71F0A4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農業支出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2976E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C3660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1,375,947,063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2D891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F0DE7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58,094,390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393746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AE4EF2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802,031,837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BB793C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CAE25E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FF096E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BDB395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515,820,836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34D69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1939F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D1B42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F882D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7C09A6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2EFED5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70AB2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2629F8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8FE0D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6B1018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58,094,390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95649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4039E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802,031,837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F9952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CDCC5C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9C226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CDFE13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515,820,836</w:t>
            </w:r>
          </w:p>
        </w:tc>
      </w:tr>
      <w:tr w:rsidR="00CF1953" w14:paraId="434984AF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469724E0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103－113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6E8EBA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工業支出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6637E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7AA96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50,472,224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C289A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52770F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1,010,838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526388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654849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33,638,381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6F68F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41BFE2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F2711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FE9656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15,823,005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7E42FC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808EB5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9381AA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8625FA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FCDA0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F45B74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09606F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965DE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9DC39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650DD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1,010,838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D1107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E708FA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33,638,381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44A46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7640B6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16AF1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546AC3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15,823,005</w:t>
            </w:r>
          </w:p>
        </w:tc>
      </w:tr>
      <w:tr w:rsidR="00CF1953" w14:paraId="225092C9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76740B15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109－113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CDA18D7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交通支出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F7E5D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386A7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1,251,364,615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59A53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F23C8C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62,648,178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AD9978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97538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458,783,594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6C96D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0E3C1C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C8D929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E3D4D2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729,932,843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C67DA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9CE71D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F3061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93DCC9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DF939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2D680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FC0D5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E996D3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FEEAD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84CFA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62,648,178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1E989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ED207F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458,783,594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897B4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74A609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B68D4A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B3DDC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729,932,843</w:t>
            </w:r>
          </w:p>
        </w:tc>
      </w:tr>
      <w:tr w:rsidR="00CF1953" w14:paraId="57460419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081BDAED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FAA6887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其他經濟服務支出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78BFE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E662DD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1,525,266,475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0F8C0A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02DD8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57,649,000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2F9FD6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7B457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491,139,684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23D58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C4190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FFF73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FBC714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976,477,791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53227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5CF48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1D068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0913BA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EA9FC6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A452F7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3AFAF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B9BC0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702A0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08DFD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57,649,000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80867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B335C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491,139,684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2410F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AAC2B7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0BB27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DC986D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976,477,791</w:t>
            </w:r>
          </w:p>
        </w:tc>
      </w:tr>
      <w:tr w:rsidR="00CF1953" w14:paraId="567B418D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34181CCF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C15EFFE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福利服務支出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A49EF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74473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27,056,905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5DC299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34A3A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0772C0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6E1447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16,726,815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0C51F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2B2244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727DCE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F51E9C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10,330,000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822DB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11FB45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56740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7AE052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07EC5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D02197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98115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DD52E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C13E4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97F210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21FCD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BED263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16,726,815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3DFAD4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7063C9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54FBD4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F1E3F9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10,330,000</w:t>
            </w:r>
          </w:p>
        </w:tc>
      </w:tr>
      <w:tr w:rsidR="00CF1953" w14:paraId="5D4FA9D7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518E9E0E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7526523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國民就業支出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ED8B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1CBC42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330,000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30314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0DF646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4,986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351BCE0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6BC0A7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325,014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EA068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B08D1E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68ECD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054071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A0124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1EA3EB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274647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63F41B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C8AF1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4F20C9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DA447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815EE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21827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A96762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4,986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3EAF9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4E351B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325,014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FC341E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0C44C5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B2083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9F0FE1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CF1953" w14:paraId="155A4D9F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54338AE0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112－113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863912F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醫療保健支出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C5A1C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EDCF44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89,204,290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93909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11E0FF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7,454,492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957A2B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20934F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71,100,717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41F1A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E13CA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E1E05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6735B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10,649,081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B840FA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45994F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B5C2D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7019C6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3D93E5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03A125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DE28A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BCAB6E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D6CDB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D9E1E7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7,454,492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02F41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A5C3B0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71,100,717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50650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A40012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78FFB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0F72BD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10,649,081</w:t>
            </w:r>
          </w:p>
        </w:tc>
      </w:tr>
      <w:tr w:rsidR="00CF1953" w14:paraId="282DC8DB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4460972A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111－113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8940E42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環境保護支出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2F3D84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FBE42D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199,582,094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16FA9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997329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45,837,714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87CA13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42D84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144,897,393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F703FA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04719C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B3AF3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254DFD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8,846,987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1C0A4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7C42BF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D6EC6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5F38378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B74FE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57FF45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CD1DF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002A82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FAA95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B3ED35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45,837,714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3E3938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4226155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144,897,393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0DE8C6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2A7CDEC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938FF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A07615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8,846,987</w:t>
            </w:r>
          </w:p>
        </w:tc>
      </w:tr>
      <w:tr w:rsidR="00CF1953" w14:paraId="645389A5" w14:textId="77777777" w:rsidTr="009453B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69"/>
        </w:trPr>
        <w:tc>
          <w:tcPr>
            <w:tcW w:w="960" w:type="dxa"/>
            <w:gridSpan w:val="2"/>
            <w:shd w:val="clear" w:color="auto" w:fill="auto"/>
            <w:vAlign w:val="center"/>
          </w:tcPr>
          <w:p w14:paraId="7F7F3E44" w14:textId="77777777" w:rsidR="00CF1953" w:rsidRDefault="00CF1953" w:rsidP="00EC3FF0">
            <w:pPr>
              <w:jc w:val="center"/>
              <w:rPr>
                <w:rFonts w:ascii="新細明體" w:hAnsi="新細明體"/>
                <w:sz w:val="20"/>
              </w:rPr>
            </w:pPr>
            <w:r w:rsidRPr="009F4301">
              <w:rPr>
                <w:rFonts w:ascii="新細明體" w:hAnsi="新細明體" w:hint="eastAsia"/>
                <w:noProof/>
                <w:sz w:val="20"/>
              </w:rPr>
              <w:t>110－113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F84A632" w14:textId="77777777" w:rsidR="00CF1953" w:rsidRDefault="00CF1953" w:rsidP="00EC3FF0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9F4301">
              <w:rPr>
                <w:rFonts w:ascii="標楷體" w:eastAsia="標楷體" w:hAnsi="標楷體" w:hint="eastAsia"/>
                <w:noProof/>
                <w:sz w:val="20"/>
              </w:rPr>
              <w:t>其他支出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E8B0C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D3336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227,810,078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6830E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C295ED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8,966,945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A2761A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3DA027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203,843,133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9D2497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60915F7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40925D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DFC698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15,000,000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68B55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701698E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3B20BD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363B65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356427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2F402DE4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2D3DD2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7EA991C1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498B9A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027D81C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8,966,945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3E8087B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79A2D15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203,843,133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C0334F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387D0569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F457153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 w:hint="eastAsia"/>
                <w:noProof/>
                <w:sz w:val="20"/>
              </w:rPr>
              <w:t>－</w:t>
            </w:r>
          </w:p>
          <w:p w14:paraId="16195160" w14:textId="77777777" w:rsidR="00CF1953" w:rsidRPr="009453BB" w:rsidRDefault="00CF1953" w:rsidP="00EC3FF0">
            <w:pPr>
              <w:jc w:val="right"/>
              <w:rPr>
                <w:rFonts w:ascii="新細明體" w:hAnsi="新細明體"/>
                <w:sz w:val="20"/>
              </w:rPr>
            </w:pPr>
            <w:r w:rsidRPr="009453BB">
              <w:rPr>
                <w:rFonts w:ascii="新細明體" w:hAnsi="新細明體"/>
                <w:noProof/>
                <w:sz w:val="20"/>
              </w:rPr>
              <w:t>15,000,000</w:t>
            </w:r>
          </w:p>
        </w:tc>
      </w:tr>
    </w:tbl>
    <w:p w14:paraId="047CE785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8843B" w14:textId="77777777" w:rsidR="00CF1953" w:rsidRDefault="00CF1953">
      <w:r>
        <w:separator/>
      </w:r>
    </w:p>
  </w:endnote>
  <w:endnote w:type="continuationSeparator" w:id="0">
    <w:p w14:paraId="56DDCA23" w14:textId="77777777" w:rsidR="00CF1953" w:rsidRDefault="00CF1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6CC97" w14:textId="24EB439B" w:rsidR="00AC43D1" w:rsidRPr="009453BB" w:rsidRDefault="009453BB" w:rsidP="009453BB">
    <w:pPr>
      <w:pStyle w:val="a4"/>
      <w:jc w:val="center"/>
      <w:rPr>
        <w:rFonts w:ascii="標楷體" w:eastAsia="標楷體" w:hAnsi="標楷體"/>
      </w:rPr>
    </w:pPr>
    <w:r w:rsidRPr="009453BB">
      <w:rPr>
        <w:rFonts w:ascii="標楷體" w:eastAsia="標楷體" w:hAnsi="標楷體" w:hint="eastAsia"/>
      </w:rPr>
      <w:t>第13-1頁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A957C" w14:textId="77777777" w:rsidR="00CF1953" w:rsidRDefault="00CF1953">
      <w:r>
        <w:separator/>
      </w:r>
    </w:p>
  </w:footnote>
  <w:footnote w:type="continuationSeparator" w:id="0">
    <w:p w14:paraId="6F2BF293" w14:textId="77777777" w:rsidR="00CF1953" w:rsidRDefault="00CF1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08C6C" w14:textId="4A133039" w:rsidR="00D867AC" w:rsidRDefault="00AC43D1">
    <w:pPr>
      <w:jc w:val="center"/>
    </w:pPr>
    <w:r w:rsidRPr="00AC43D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AC43D1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proofErr w:type="gramStart"/>
    <w:r w:rsidRPr="00AC43D1">
      <w:rPr>
        <w:rFonts w:ascii="標楷體" w:eastAsia="標楷體" w:hAnsi="標楷體" w:hint="eastAsia"/>
        <w:b/>
        <w:spacing w:val="60"/>
        <w:sz w:val="32"/>
        <w:szCs w:val="32"/>
        <w:u w:val="single"/>
      </w:rPr>
      <w:t>臺</w:t>
    </w:r>
    <w:proofErr w:type="gramEnd"/>
    <w:r w:rsidRPr="00AC43D1">
      <w:rPr>
        <w:rFonts w:ascii="標楷體" w:eastAsia="標楷體" w:hAnsi="標楷體" w:hint="eastAsia"/>
        <w:b/>
        <w:spacing w:val="60"/>
        <w:sz w:val="32"/>
        <w:szCs w:val="32"/>
        <w:u w:val="single"/>
      </w:rPr>
      <w:t>東縣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AC43D1">
      <w:rPr>
        <w:rFonts w:ascii="標楷體" w:eastAsia="標楷體" w:hAnsi="標楷體"/>
        <w:b/>
        <w:spacing w:val="60"/>
        <w:sz w:val="32"/>
        <w:szCs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AC43D1">
      <w:rPr>
        <w:rFonts w:ascii="標楷體" w:eastAsia="標楷體" w:hAnsi="標楷體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BE8D" w14:textId="1088479A" w:rsidR="00D867AC" w:rsidRDefault="00AC43D1">
    <w:pPr>
      <w:jc w:val="center"/>
      <w:rPr>
        <w:rFonts w:ascii="標楷體" w:eastAsia="標楷體" w:hAnsi="標楷體"/>
        <w:b/>
        <w:sz w:val="32"/>
      </w:rPr>
    </w:pPr>
    <w:r w:rsidRPr="00AC43D1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拾參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proofErr w:type="gramStart"/>
    <w:r w:rsidRPr="00AC43D1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proofErr w:type="gramStart"/>
    <w:r w:rsidRPr="00AC43D1">
      <w:rPr>
        <w:rFonts w:ascii="標楷體" w:eastAsia="標楷體" w:hAnsi="標楷體" w:hint="eastAsia"/>
        <w:b/>
        <w:spacing w:val="60"/>
        <w:sz w:val="32"/>
        <w:u w:val="single"/>
      </w:rPr>
      <w:t>臺</w:t>
    </w:r>
    <w:proofErr w:type="gramEnd"/>
    <w:r w:rsidRPr="00AC43D1">
      <w:rPr>
        <w:rFonts w:ascii="標楷體" w:eastAsia="標楷體" w:hAnsi="標楷體" w:hint="eastAsia"/>
        <w:b/>
        <w:spacing w:val="60"/>
        <w:sz w:val="32"/>
        <w:u w:val="single"/>
      </w:rPr>
      <w:t>東縣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AC43D1">
      <w:rPr>
        <w:rFonts w:ascii="標楷體" w:eastAsia="標楷體" w:hAnsi="標楷體"/>
        <w:b/>
        <w:spacing w:val="60"/>
        <w:sz w:val="32"/>
        <w:u w:val="single"/>
      </w:rPr>
      <w:t>政事別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953"/>
    <w:rsid w:val="0001712C"/>
    <w:rsid w:val="000A3326"/>
    <w:rsid w:val="001214FD"/>
    <w:rsid w:val="001A4B2C"/>
    <w:rsid w:val="003F092B"/>
    <w:rsid w:val="004E0B7F"/>
    <w:rsid w:val="00734FFE"/>
    <w:rsid w:val="00775C5D"/>
    <w:rsid w:val="008B0CCA"/>
    <w:rsid w:val="008E605A"/>
    <w:rsid w:val="009453BB"/>
    <w:rsid w:val="009D2E50"/>
    <w:rsid w:val="00A761AA"/>
    <w:rsid w:val="00AA7593"/>
    <w:rsid w:val="00AB6EA1"/>
    <w:rsid w:val="00AC43D1"/>
    <w:rsid w:val="00B27658"/>
    <w:rsid w:val="00BB0375"/>
    <w:rsid w:val="00CE74C9"/>
    <w:rsid w:val="00CF1953"/>
    <w:rsid w:val="00D867AC"/>
    <w:rsid w:val="00EC414C"/>
    <w:rsid w:val="00ED19D3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75EF8C0"/>
  <w15:chartTrackingRefBased/>
  <w15:docId w15:val="{9C61B59B-EE7F-418D-A3E4-B8BB3272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HutWlL33J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SHutWlL33J以前年度歲出決算審定表.dot</Template>
  <TotalTime>21</TotalTime>
  <Pages>1</Pages>
  <Words>360</Words>
  <Characters>2053</Characters>
  <Application>Microsoft Office Word</Application>
  <DocSecurity>0</DocSecurity>
  <Lines>17</Lines>
  <Paragraphs>4</Paragraphs>
  <ScaleCrop>false</ScaleCrop>
  <Company>N.A.O.</Company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賴立芯</dc:creator>
  <cp:keywords/>
  <cp:lastModifiedBy>賴立芯</cp:lastModifiedBy>
  <cp:revision>4</cp:revision>
  <dcterms:created xsi:type="dcterms:W3CDTF">2026-06-15T08:36:00Z</dcterms:created>
  <dcterms:modified xsi:type="dcterms:W3CDTF">2026-06-16T06:23:00Z</dcterms:modified>
</cp:coreProperties>
</file>