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22"/>
        <w:gridCol w:w="1559"/>
        <w:gridCol w:w="1418"/>
        <w:gridCol w:w="1301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5C623FC2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EB6B30E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00458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58CB" w14:textId="61518FF5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2110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55CC841C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034E86B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48C51CC6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CEDB1D8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57CDE657" w14:textId="77777777" w:rsidTr="00305E72">
        <w:trPr>
          <w:cantSplit/>
          <w:tblHeader/>
        </w:trPr>
        <w:tc>
          <w:tcPr>
            <w:tcW w:w="2382" w:type="dxa"/>
            <w:gridSpan w:val="3"/>
            <w:tcBorders>
              <w:left w:val="nil"/>
            </w:tcBorders>
            <w:vAlign w:val="center"/>
          </w:tcPr>
          <w:p w14:paraId="21F4FB71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559" w:type="dxa"/>
            <w:vMerge w:val="restart"/>
            <w:vAlign w:val="center"/>
          </w:tcPr>
          <w:p w14:paraId="4E5EECA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59" w:type="dxa"/>
            <w:gridSpan w:val="5"/>
            <w:vAlign w:val="center"/>
          </w:tcPr>
          <w:p w14:paraId="2AA98AE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4542774A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21E734A4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3DDB3A7D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1E5FAF1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4F415E6D" w14:textId="77777777" w:rsidTr="00305E72">
        <w:trPr>
          <w:cantSplit/>
          <w:tblHeader/>
        </w:trPr>
        <w:tc>
          <w:tcPr>
            <w:tcW w:w="36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10A8CA6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vAlign w:val="center"/>
          </w:tcPr>
          <w:p w14:paraId="5CC26524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28AEEFB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A2E3C6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3AD12DB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14:paraId="05D3929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20AB347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07DCD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B025B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A459E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1A3DD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0C29D0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0DB83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A608D5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51C06E4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21109" w:rsidRPr="008138A2" w14:paraId="370917A9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7A78CF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7978E9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20691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21,800,244,000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6BBCF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18,950,152,955</w:t>
            </w:r>
          </w:p>
        </w:tc>
        <w:tc>
          <w:tcPr>
            <w:tcW w:w="13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3E340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5E4BD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631,229,941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8FDDB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19,581,382,896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392C7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- 717,529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6C990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38087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A9DCC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18,949,435,426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86A6F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BF225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631,229,941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949B8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19,580,665,367</w:t>
            </w:r>
          </w:p>
        </w:tc>
        <w:tc>
          <w:tcPr>
            <w:tcW w:w="16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1F478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- 2,219,578,633</w:t>
            </w:r>
          </w:p>
        </w:tc>
      </w:tr>
      <w:tr w:rsidR="00C21109" w:rsidRPr="008138A2" w14:paraId="44513F9E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D78A5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A525F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6C6E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5,156,809,000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85A5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4,862,715,152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5E82B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C9686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54,115,652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7A4B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4,916,830,804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6E43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DBC6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911AF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4A9B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4,862,715,152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F6A2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76AF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54,115,652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FBD6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4,916,830,804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113C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- 239,978,196</w:t>
            </w:r>
          </w:p>
        </w:tc>
      </w:tr>
      <w:tr w:rsidR="00C21109" w14:paraId="60F89847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26750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25CE1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1DE1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587,611,000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29EC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554,058,513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1470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DB2A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6,528,000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A85F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560,586,513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2D09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8111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52F1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D8AE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554,058,513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6CD8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7BFE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6,528,000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B126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560,586,513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D1C6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- 27,024,487</w:t>
            </w:r>
          </w:p>
        </w:tc>
      </w:tr>
      <w:tr w:rsidR="00C21109" w14:paraId="14EED73C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6C059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DE709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4E96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284,369,000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24C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269,793,561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B13B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0739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1,733,700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FBB2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271,527,261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BA9B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A0C6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A6CC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B482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269,793,561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C262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FCD0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1,733,700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A8735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271,527,261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E5BA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- 12,841,739</w:t>
            </w:r>
          </w:p>
        </w:tc>
      </w:tr>
      <w:tr w:rsidR="00C21109" w14:paraId="53381FE0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3C9CD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18F5E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5F77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2,472,069,000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72924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2,332,047,823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27AA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08D9E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45,853,952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C15F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2,377,901,775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43EA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5AD1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F472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A0C5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2,332,047,823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86FF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D764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45,853,952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F908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2,377,901,775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88C3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- 94,167,225</w:t>
            </w:r>
          </w:p>
        </w:tc>
      </w:tr>
      <w:tr w:rsidR="00C21109" w14:paraId="62ACBBA0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BC4EB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E3E77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F45E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1,636,755,000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A881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1,550,737,931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4936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7D29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62A6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1,550,737,931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61C9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94B9C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7119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A4D5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1,550,737,931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5854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7C97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9BD8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1,550,737,931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93E0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- 86,017,069</w:t>
            </w:r>
          </w:p>
        </w:tc>
      </w:tr>
      <w:tr w:rsidR="00C21109" w14:paraId="3B6F6C92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7A6CE5B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73BBE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BDB3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176,005,000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4A15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156,077,324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D9B4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BFB5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62A2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156,077,324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AC83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FE7D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DA7E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F145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156,077,324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D56F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EA63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A527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156,077,324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A363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- 19,927,676</w:t>
            </w:r>
          </w:p>
        </w:tc>
      </w:tr>
      <w:tr w:rsidR="00C21109" w:rsidRPr="008138A2" w14:paraId="373050B5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A4EF89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tcBorders>
              <w:top w:val="nil"/>
            </w:tcBorders>
            <w:shd w:val="clear" w:color="auto" w:fill="auto"/>
            <w:vAlign w:val="center"/>
          </w:tcPr>
          <w:p w14:paraId="1E863416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14:paraId="1D88F74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6,373,922,000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14:paraId="2A82222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6,025,510,771</w:t>
            </w:r>
          </w:p>
        </w:tc>
        <w:tc>
          <w:tcPr>
            <w:tcW w:w="1301" w:type="dxa"/>
            <w:tcBorders>
              <w:top w:val="nil"/>
            </w:tcBorders>
            <w:shd w:val="clear" w:color="auto" w:fill="auto"/>
            <w:vAlign w:val="center"/>
          </w:tcPr>
          <w:p w14:paraId="5D63F13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E2A227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17,773,371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1179651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6,043,284,142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7927AA6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- 717,529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01C0E7B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6087320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14:paraId="3D96ED6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6,024,793,242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14:paraId="621E04A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14:paraId="34A6112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17,773,371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14:paraId="61EDCB4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6,042,566,613</w:t>
            </w:r>
          </w:p>
        </w:tc>
        <w:tc>
          <w:tcPr>
            <w:tcW w:w="1680" w:type="dxa"/>
            <w:tcBorders>
              <w:top w:val="nil"/>
            </w:tcBorders>
            <w:shd w:val="clear" w:color="auto" w:fill="auto"/>
            <w:vAlign w:val="center"/>
          </w:tcPr>
          <w:p w14:paraId="7A9B69A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- 331,355,387</w:t>
            </w:r>
          </w:p>
        </w:tc>
      </w:tr>
      <w:tr w:rsidR="00C21109" w14:paraId="41F62D6E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94F61C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4B27F85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D2C1A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5,993,456,000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5BB6D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5,673,695,455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7828FD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6D5830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1,371,240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114FE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5,675,066,695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43ED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- 717,529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CA99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E2984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F91C9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5,672,977,926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A67D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FE18D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1,371,240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0BCE5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5,674,349,166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F8B2F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- 319,106,834</w:t>
            </w:r>
          </w:p>
        </w:tc>
      </w:tr>
      <w:tr w:rsidR="00C21109" w14:paraId="2C87AB61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C39B94B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D862E09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10D8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380,466,000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90AA1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351,815,316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8D9269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DAA559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16,402,131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A2102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368,217,447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530FB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8E03D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3649B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B5C51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351,815,316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561F1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F400F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16,402,131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4BE8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368,217,447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9DCB2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- 12,248,553</w:t>
            </w:r>
          </w:p>
        </w:tc>
      </w:tr>
      <w:tr w:rsidR="00C21109" w:rsidRPr="008138A2" w14:paraId="6278F9B5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BC666A7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355CFA46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A0E9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2,094,508,000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0EBBC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1,453,649,569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E46A3F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0D69D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440,630,656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A2238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1,894,280,225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A351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13393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8639D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64A3B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1,453,649,569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E8DA4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0A9DE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440,630,656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576A2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1,894,280,225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9104F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- 200,227,775</w:t>
            </w:r>
          </w:p>
        </w:tc>
      </w:tr>
      <w:tr w:rsidR="00C21109" w14:paraId="5B7E0A10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6107D94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1AE7506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CC545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982,635,000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CCCD2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652,443,098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CE6029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EFE3D0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281,644,765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7773F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934,087,863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A9409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EF97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54BDD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04C89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652,443,098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90F64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456B1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281,644,765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2B4FD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934,087,863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A3B5B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- 48,547,137</w:t>
            </w:r>
          </w:p>
        </w:tc>
      </w:tr>
      <w:tr w:rsidR="00C21109" w14:paraId="307AE5E4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54E9F4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D9FEF0A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A20B5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139,619,000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A68C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90,847,676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8B2F93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50F285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39,136,800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8B736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129,984,476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D6786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4EBC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669A6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3DF1C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90,847,676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70438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DB06F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39,136,800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A69CF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129,984,476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E0F09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- 9,634,524</w:t>
            </w:r>
          </w:p>
        </w:tc>
      </w:tr>
      <w:tr w:rsidR="00C21109" w14:paraId="63CD0A7C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5D21A2A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842C242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23215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186,863,000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C2C56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169,309,236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51B95C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E4D9DD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9,602,417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AD94A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178,911,653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2BB5A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E3FD3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75058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613BB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169,309,236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3CE67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287A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9,602,417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F9CCA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178,911,653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2E1AF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- 7,951,347</w:t>
            </w:r>
          </w:p>
        </w:tc>
      </w:tr>
      <w:tr w:rsidR="00C21109" w14:paraId="6EC34EE8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C181CF3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41B7150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D6FE8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785,391,000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EE58A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541,049,559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FCCDF6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1A45F1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110,246,674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E0F75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651,296,233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E3D8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0ADA8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6E444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3D824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541,049,559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BC942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C36E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110,246,674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23A94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651,296,233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22668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- 134,094,767</w:t>
            </w:r>
          </w:p>
        </w:tc>
      </w:tr>
      <w:tr w:rsidR="00C21109" w:rsidRPr="008138A2" w14:paraId="696E3259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B717A3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6C129DB5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390C4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4,615,239,000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98223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4,198,314,693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B652A1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30D72B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38,570,762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F71B7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4,236,885,455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E5929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35E6C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E3290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AA998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4,198,314,693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CFFC8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16800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38,570,762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AA25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4,236,885,455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7227D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- 378,353,545</w:t>
            </w:r>
          </w:p>
        </w:tc>
      </w:tr>
      <w:tr w:rsidR="00C21109" w14:paraId="0FB8AAB4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38E6DBA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A1459E7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C9CAE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95,026,000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79236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89,102,377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B4F33E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887F65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017ED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89,102,377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6C73F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A8E35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25F43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17C97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89,102,377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99878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F0BB4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4C807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89,102,377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E8EC2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- 5,923,623</w:t>
            </w:r>
          </w:p>
        </w:tc>
      </w:tr>
      <w:tr w:rsidR="00C21109" w14:paraId="68BFFFF8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A796BB8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F2651C0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1B1FC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301,696,000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9EAD6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231,718,583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D6FCE7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54FA67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B1B57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231,718,583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8A68D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E51A8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37BB1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11E3A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231,718,583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569C1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AFCB5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18BB6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231,718,583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D9F60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- 69,977,417</w:t>
            </w:r>
          </w:p>
        </w:tc>
      </w:tr>
      <w:tr w:rsidR="00C21109" w14:paraId="64478EDC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CBCB80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D4AB163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83EC2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1,942,190,000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08193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1,819,110,454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EBC4CE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8DE8E9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11D0F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1,819,173,454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8A427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25761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2F875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694AD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1,819,110,454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69C3C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8935D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E32C9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1,819,173,454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3221C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- 123,016,546</w:t>
            </w:r>
          </w:p>
        </w:tc>
      </w:tr>
      <w:tr w:rsidR="00C21109" w14:paraId="244BC5DD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408296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DDE8736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610D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54,672,000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F0C30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47,046,313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D75A82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C088C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735,892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4C255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47,782,205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42504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E986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FA3EE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4BEB5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47,046,313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8FAD0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EE22F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735,892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C0186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47,782,205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74E39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- 6,889,795</w:t>
            </w:r>
          </w:p>
        </w:tc>
      </w:tr>
      <w:tr w:rsidR="00C21109" w14:paraId="3176765C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9F276FF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5CBC198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CEBD7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2,221,655,000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47182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2,011,336,966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4768A8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2AD284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37,771,870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EEC6F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2,049,108,836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4D5A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94C67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EFE4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BCC57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2,011,336,966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F0A63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24BF6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37,771,870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CFBA3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2,049,108,836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26D99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- 172,546,164</w:t>
            </w:r>
          </w:p>
        </w:tc>
      </w:tr>
      <w:tr w:rsidR="00C21109" w:rsidRPr="008138A2" w14:paraId="645FD8E5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A76E9B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3A4AF93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305E72">
              <w:rPr>
                <w:rFonts w:ascii="標楷體" w:eastAsia="標楷體" w:hAnsi="標楷體" w:hint="eastAsia"/>
                <w:b/>
                <w:noProof/>
                <w:spacing w:val="-16"/>
                <w:sz w:val="20"/>
              </w:rPr>
              <w:t>社區發展及環境保護支出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4782B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456,698,000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6E176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357,936,774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585508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6EC07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80,139,500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DAF11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438,076,274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5F16F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01740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CDDA8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457C0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357,936,774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3221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2F52C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80,139,500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884DC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438,076,274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1C93D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- 18,621,726</w:t>
            </w:r>
          </w:p>
        </w:tc>
      </w:tr>
      <w:tr w:rsidR="00C21109" w14:paraId="17679517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C10C1E7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9EB864C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8BE11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435,188,000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47BE4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336,794,502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B5C3C4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C8070D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80,139,500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76B3A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416,934,002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D7516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9E12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1FC37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99FFA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336,794,502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F15A4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21EB1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80,139,500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4527F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416,934,002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1A778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- 18,253,998</w:t>
            </w:r>
          </w:p>
        </w:tc>
      </w:tr>
      <w:tr w:rsidR="00C21109" w14:paraId="26207D39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BCF452E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99DEDE5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BC518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21,510,000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90214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21,142,272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55A537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41344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7E7FA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21,142,272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F3DB9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3B48D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65D03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F1E11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21,142,272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54292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BBD78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47EA0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21,142,272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EABB4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- 367,728</w:t>
            </w:r>
          </w:p>
        </w:tc>
      </w:tr>
      <w:tr w:rsidR="00C21109" w:rsidRPr="008138A2" w14:paraId="009E4731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70BE1C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4B3A202C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F1165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2,331,370,000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F2159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83223F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69B38E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E23B1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0217B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53F1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3481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D1DDF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3E3D3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BFBFB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2BEEE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782E8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- 392,524,461</w:t>
            </w:r>
          </w:p>
        </w:tc>
      </w:tr>
      <w:tr w:rsidR="00C21109" w14:paraId="3801E625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1DDB39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B6FEAEE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948DD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2,331,370,000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135C9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1,938,845,539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ED39F4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92A79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33E6D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1,938,845,539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2B3BD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A3855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402DF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2FF36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1,938,845,539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9AC49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74919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03668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1,938,845,539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80A33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- 392,524,461</w:t>
            </w:r>
          </w:p>
        </w:tc>
      </w:tr>
      <w:tr w:rsidR="00C21109" w:rsidRPr="008138A2" w14:paraId="2A153379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E6F4A1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2643A081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712A7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60,000,000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75DFA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812091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6F4C2F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E8CD0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0F82E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1EAD1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E23F7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A98D6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A3563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2FE1C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F5B96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D5A48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- 39,565,136</w:t>
            </w:r>
          </w:p>
        </w:tc>
      </w:tr>
      <w:tr w:rsidR="00C21109" w14:paraId="3091A20F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64626E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820D5A6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B12A4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60,000,000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AFD1F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20,434,864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D17BBD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28DF44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E14B72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20,434,864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80D5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C55E0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B644E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7E61D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20,434,864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7CE5C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87C74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F3D8C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20,434,864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D07E7F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- 39,565,136</w:t>
            </w:r>
          </w:p>
        </w:tc>
      </w:tr>
      <w:tr w:rsidR="00C21109" w:rsidRPr="008138A2" w14:paraId="0BE29A20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02DDB5" w14:textId="77777777" w:rsidR="00C21109" w:rsidRPr="008138A2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2F0054CD" w14:textId="77777777" w:rsidR="00C21109" w:rsidRPr="008138A2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8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C21377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711,698,000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7191A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92,745,593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9ED69D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4024375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E2BDFE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92,745,593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9F6EA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63B031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6B06E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F4306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92,745,593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F25FAC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4D2B6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876AD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92,745,593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1B3C3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05E72">
              <w:rPr>
                <w:rFonts w:ascii="新細明體" w:hAnsi="新細明體"/>
                <w:b/>
                <w:noProof/>
                <w:sz w:val="20"/>
              </w:rPr>
              <w:t>- 618,952,407</w:t>
            </w:r>
          </w:p>
        </w:tc>
      </w:tr>
      <w:tr w:rsidR="00C21109" w14:paraId="7A55132C" w14:textId="77777777" w:rsidTr="00305E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3F6650" w14:textId="77777777" w:rsidR="00C21109" w:rsidRDefault="00C21109" w:rsidP="00305E72">
            <w:pPr>
              <w:snapToGrid w:val="0"/>
              <w:spacing w:line="3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0691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E44D6BE" w14:textId="77777777" w:rsidR="00C21109" w:rsidRDefault="00C21109" w:rsidP="00305E72">
            <w:pPr>
              <w:snapToGrid w:val="0"/>
              <w:spacing w:line="3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0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EEFC0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711,698,000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47A3E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92,745,593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F67F5C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24D368D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3295E9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92,745,593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AE11EA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F22B08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699066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D55F4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92,745,593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B46EC0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097453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C04CF4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92,745,593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54D3FB" w14:textId="77777777" w:rsidR="00C21109" w:rsidRPr="00305E72" w:rsidRDefault="00C21109" w:rsidP="00305E72">
            <w:pPr>
              <w:snapToGrid w:val="0"/>
              <w:spacing w:line="3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05E72">
              <w:rPr>
                <w:rFonts w:ascii="新細明體" w:hAnsi="新細明體"/>
                <w:noProof/>
                <w:sz w:val="20"/>
              </w:rPr>
              <w:t>- 618,952,407</w:t>
            </w:r>
          </w:p>
        </w:tc>
      </w:tr>
    </w:tbl>
    <w:p w14:paraId="0A4FE38A" w14:textId="7231356C" w:rsidR="000E09BC" w:rsidRPr="005A5C82" w:rsidRDefault="00C21109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</w:t>
      </w:r>
      <w:r w:rsidR="00305E72">
        <w:rPr>
          <w:rFonts w:ascii="標楷體" w:eastAsia="標楷體" w:hAnsi="標楷體" w:hint="eastAsia"/>
        </w:rPr>
        <w:t>114</w:t>
      </w:r>
      <w:r>
        <w:rPr>
          <w:rFonts w:ascii="標楷體" w:eastAsia="標楷體" w:hAnsi="標楷體"/>
        </w:rPr>
        <w:t>年度第二預備金原編列預算數</w:t>
      </w:r>
      <w:r w:rsidR="00305E72">
        <w:rPr>
          <w:rFonts w:ascii="標楷體" w:eastAsia="標楷體" w:hAnsi="標楷體" w:hint="eastAsia"/>
        </w:rPr>
        <w:t>6</w:t>
      </w:r>
      <w:r w:rsidR="00305E72">
        <w:rPr>
          <w:rFonts w:ascii="標楷體" w:eastAsia="標楷體" w:hAnsi="標楷體"/>
        </w:rPr>
        <w:t>,000</w:t>
      </w:r>
      <w:r w:rsidR="00305E72"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，其中經常門部分經縣政府核准動支</w:t>
      </w:r>
      <w:r w:rsidR="00305E72">
        <w:rPr>
          <w:rFonts w:ascii="標楷體" w:eastAsia="標楷體" w:hAnsi="標楷體" w:hint="eastAsia"/>
        </w:rPr>
        <w:t>166萬餘元</w:t>
      </w:r>
      <w:r>
        <w:rPr>
          <w:rFonts w:ascii="標楷體" w:eastAsia="標楷體" w:hAnsi="標楷體"/>
        </w:rPr>
        <w:t>。</w:t>
      </w:r>
    </w:p>
    <w:sectPr w:rsidR="000E09BC" w:rsidRPr="005A5C82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D69F8" w14:textId="77777777" w:rsidR="00C21109" w:rsidRDefault="00C21109">
      <w:r>
        <w:separator/>
      </w:r>
    </w:p>
  </w:endnote>
  <w:endnote w:type="continuationSeparator" w:id="0">
    <w:p w14:paraId="764E9635" w14:textId="77777777" w:rsidR="00C21109" w:rsidRDefault="00C2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BFEF" w14:textId="530EB5AB" w:rsidR="00305E72" w:rsidRPr="00305E72" w:rsidRDefault="00305E72" w:rsidP="00305E72">
    <w:pPr>
      <w:pStyle w:val="a4"/>
      <w:jc w:val="center"/>
      <w:rPr>
        <w:rFonts w:ascii="標楷體" w:eastAsia="標楷體" w:hAnsi="標楷體"/>
      </w:rPr>
    </w:pPr>
    <w:r w:rsidRPr="00305E72">
      <w:rPr>
        <w:rFonts w:ascii="標楷體" w:eastAsia="標楷體" w:hAnsi="標楷體" w:hint="eastAsia"/>
      </w:rPr>
      <w:t>第10-2頁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8F71" w14:textId="77777777" w:rsidR="00C21109" w:rsidRDefault="00C21109">
      <w:r>
        <w:separator/>
      </w:r>
    </w:p>
  </w:footnote>
  <w:footnote w:type="continuationSeparator" w:id="0">
    <w:p w14:paraId="533880D2" w14:textId="77777777" w:rsidR="00C21109" w:rsidRDefault="00C21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DBCE" w14:textId="036AC6A6" w:rsidR="00975682" w:rsidRDefault="005A664C">
    <w:pPr>
      <w:pStyle w:val="a3"/>
      <w:jc w:val="center"/>
    </w:pPr>
    <w:r w:rsidRPr="005A664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陸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5A664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A664C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臺東縣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5A664C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5A664C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71C7" w14:textId="7892F62E" w:rsidR="00975682" w:rsidRDefault="00305E7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5A664C" w:rsidRPr="005A664C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5A664C" w:rsidRPr="005A664C">
      <w:rPr>
        <w:rFonts w:ascii="標楷體" w:eastAsia="標楷體" w:hAnsi="標楷體" w:hint="eastAsia"/>
        <w:b/>
        <w:spacing w:val="60"/>
        <w:sz w:val="32"/>
        <w:u w:val="single"/>
      </w:rPr>
      <w:t>臺東縣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5A664C" w:rsidRPr="005A664C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109"/>
    <w:rsid w:val="000E09BC"/>
    <w:rsid w:val="00187730"/>
    <w:rsid w:val="002B20C7"/>
    <w:rsid w:val="00305E72"/>
    <w:rsid w:val="004B41BD"/>
    <w:rsid w:val="005A5C82"/>
    <w:rsid w:val="005A664C"/>
    <w:rsid w:val="006A11BB"/>
    <w:rsid w:val="00725752"/>
    <w:rsid w:val="00975682"/>
    <w:rsid w:val="00B26D79"/>
    <w:rsid w:val="00C21109"/>
    <w:rsid w:val="00CB7FF9"/>
    <w:rsid w:val="00CF71B6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B3E0B6"/>
  <w15:chartTrackingRefBased/>
  <w15:docId w15:val="{D49065E0-4CA2-4453-95DC-8FF6E208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K8jk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HK8jk歲出政事別總表.dot</Template>
  <TotalTime>10</TotalTime>
  <Pages>1</Pages>
  <Words>721</Words>
  <Characters>2780</Characters>
  <Application>Microsoft Office Word</Application>
  <DocSecurity>0</DocSecurity>
  <Lines>23</Lines>
  <Paragraphs>6</Paragraphs>
  <ScaleCrop>false</ScaleCrop>
  <Company>N.A.O.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賴立芯</cp:lastModifiedBy>
  <cp:revision>3</cp:revision>
  <cp:lastPrinted>2026-06-13T10:41:00Z</cp:lastPrinted>
  <dcterms:created xsi:type="dcterms:W3CDTF">2026-06-13T10:42:00Z</dcterms:created>
  <dcterms:modified xsi:type="dcterms:W3CDTF">2026-06-13T10:51:00Z</dcterms:modified>
</cp:coreProperties>
</file>