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022"/>
        <w:gridCol w:w="1559"/>
        <w:gridCol w:w="1418"/>
        <w:gridCol w:w="1301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6839D64C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E1F453F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07AE6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8A84" w14:textId="656D6ACF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8D291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4153A092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0DDF147A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42215141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33708A7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6EB11BF0" w14:textId="77777777" w:rsidTr="00CE7983">
        <w:trPr>
          <w:cantSplit/>
          <w:tblHeader/>
        </w:trPr>
        <w:tc>
          <w:tcPr>
            <w:tcW w:w="2382" w:type="dxa"/>
            <w:gridSpan w:val="3"/>
            <w:tcBorders>
              <w:left w:val="nil"/>
            </w:tcBorders>
            <w:vAlign w:val="center"/>
          </w:tcPr>
          <w:p w14:paraId="4043D9D4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559" w:type="dxa"/>
            <w:vMerge w:val="restart"/>
            <w:vAlign w:val="center"/>
          </w:tcPr>
          <w:p w14:paraId="06087D3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59" w:type="dxa"/>
            <w:gridSpan w:val="5"/>
            <w:vAlign w:val="center"/>
          </w:tcPr>
          <w:p w14:paraId="0EB8BA11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5FC6E728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6C9EC039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21412A9E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5C0CB60E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77BB1105" w14:textId="77777777" w:rsidTr="00CE7983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1B89B2C3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022" w:type="dxa"/>
            <w:vAlign w:val="center"/>
          </w:tcPr>
          <w:p w14:paraId="0C9B9DF6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559" w:type="dxa"/>
            <w:vMerge/>
            <w:vAlign w:val="center"/>
          </w:tcPr>
          <w:p w14:paraId="4907A5E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574905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01" w:type="dxa"/>
            <w:vAlign w:val="center"/>
          </w:tcPr>
          <w:p w14:paraId="23D167D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338A6D7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6096427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7F8015E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6FD5673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68E534E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3C2B0A8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5A3FFF5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643370B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477FA9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29D55217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8D2915" w:rsidRPr="00504E8A" w14:paraId="734EBEB8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048F8D0" w14:textId="77777777" w:rsidR="008D2915" w:rsidRPr="00504E8A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1A7E2C8A" w14:textId="77777777" w:rsidR="008D2915" w:rsidRPr="00504E8A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04E8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7F6FF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7,136,384,000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F73BA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2,435,143,664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BB88FA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26B913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4,238,776,604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AE065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6,673,920,268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3686B5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- 1,845,396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DAA9B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ACC045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58F02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2,433,298,268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02073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DCD82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4,238,776,604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5C0E1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6,672,074,872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95EA6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- 464,309,128</w:t>
            </w:r>
          </w:p>
        </w:tc>
      </w:tr>
      <w:tr w:rsidR="008D2915" w:rsidRPr="00504E8A" w14:paraId="626F65C9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EF78D5C" w14:textId="77777777" w:rsidR="008D2915" w:rsidRPr="00504E8A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69F6C747" w14:textId="77777777" w:rsidR="008D2915" w:rsidRPr="00504E8A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04E8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47EC3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953,014,000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3E231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434,385,045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7D5282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771871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507,968,597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57E53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942,353,642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01CF8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83C96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D37B2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29045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434,385,045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98C17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42EB1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507,968,597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41AAB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942,353,642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D402F9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- 10,660,358</w:t>
            </w:r>
          </w:p>
        </w:tc>
      </w:tr>
      <w:tr w:rsidR="008D2915" w14:paraId="04FEDE4C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6A0C25C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04D244E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7698D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56,500,000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D2DF3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8,798,839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EC998F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6FE3C1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45,538,100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53D13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54,336,939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EE24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8CBFA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A22B9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6DF36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8,798,839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1E8F5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6D611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45,538,100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332F9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54,336,939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B6559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- 2,163,061</w:t>
            </w:r>
          </w:p>
        </w:tc>
      </w:tr>
      <w:tr w:rsidR="008D2915" w14:paraId="020A4BB0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0A2CBEC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075ED0F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14278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9,210,000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3C252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9,175,175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D6B1AB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0ECE9D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D3FDF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9,175,175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C338F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6DFB3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BDE9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A871F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9,175,175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28383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02688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700FB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9,175,175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183DD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- 34,825</w:t>
            </w:r>
          </w:p>
        </w:tc>
      </w:tr>
      <w:tr w:rsidR="008D2915" w14:paraId="4389BE69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00650D7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D5820E5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F2EB6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720,734,000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3D8BC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292,301,365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6286EC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82F343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424,125,515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F407D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716,426,880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DD8A5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11E1A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0ADBF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A6AA0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292,301,365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D62AC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33283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424,125,515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9BD5B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716,426,880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462F62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- 4,307,120</w:t>
            </w:r>
          </w:p>
        </w:tc>
      </w:tr>
      <w:tr w:rsidR="008D2915" w14:paraId="6FB41082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65A9B3D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D022583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65EED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122,986,000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88057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88,918,861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047A1B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714D03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33,270,859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85825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122,189,720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E4FBD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9E83E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3821F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7BFF2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88,918,861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F7A59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98CE2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33,270,859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29736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122,189,720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3D09F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- 796,280</w:t>
            </w:r>
          </w:p>
        </w:tc>
      </w:tr>
      <w:tr w:rsidR="008D2915" w14:paraId="5BA65BCF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9EA4C07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5C738BAC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C22B3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43,584,000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01904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35,190,805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A0830A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73F8075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5,034,123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300A2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40,224,928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1771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439FA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5096C5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B4E7C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35,190,805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2B5E9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D9407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5,034,123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8A219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40,224,928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3879D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- 3,359,072</w:t>
            </w:r>
          </w:p>
        </w:tc>
      </w:tr>
      <w:tr w:rsidR="008D2915" w:rsidRPr="00504E8A" w14:paraId="33D9FBF0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81CEAF8" w14:textId="77777777" w:rsidR="008D2915" w:rsidRPr="00504E8A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286EEC9C" w14:textId="77777777" w:rsidR="008D2915" w:rsidRPr="00504E8A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04E8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77DF35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929,529,000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BAD97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692,676,658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A362CB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B5EF51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117,437,917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EDA0E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810,114,575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42186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- 1,845,396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AE1B15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519FF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71939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690,831,262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3762F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DD760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117,437,917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05B69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808,269,179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3ACD1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- 121,259,821</w:t>
            </w:r>
          </w:p>
        </w:tc>
      </w:tr>
      <w:tr w:rsidR="008D2915" w14:paraId="0099F817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CA2FC34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3B244D0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06A4F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791,756,000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F2B965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612,057,450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0BF3D9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3AACB4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69,800,000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44710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681,857,450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B1E3E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- 1,845,396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80E92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7CC3D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723765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610,212,054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C3F62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C8306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69,800,000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F5DC9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680,012,054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1DAD9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- 111,743,946</w:t>
            </w:r>
          </w:p>
        </w:tc>
      </w:tr>
      <w:tr w:rsidR="008D2915" w14:paraId="61FA1155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DCF4999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44731C0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4C567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137,773,000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D44B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80,619,208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5630FC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612E9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47,637,917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F44526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128,257,125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194E0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D3F10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D2B57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889635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80,619,208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F7526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205F5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47,637,917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F6F32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128,257,125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8DB593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- 9,515,875</w:t>
            </w:r>
          </w:p>
        </w:tc>
      </w:tr>
      <w:tr w:rsidR="008D2915" w:rsidRPr="00504E8A" w14:paraId="1B973E42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177C3DE" w14:textId="77777777" w:rsidR="008D2915" w:rsidRPr="00504E8A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7AA1FB41" w14:textId="77777777" w:rsidR="008D2915" w:rsidRPr="00504E8A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04E8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30E42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4,756,717,000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AC6EA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1,073,188,571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731EAE8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B1A363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3,417,515,703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9E358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4,490,704,274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78E87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7A13C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6E77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FA45B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1,073,188,571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50C7E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11EDF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3,417,515,703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E3F38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4,490,704,274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E025C2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- 266,012,726</w:t>
            </w:r>
          </w:p>
        </w:tc>
      </w:tr>
      <w:tr w:rsidR="008D2915" w14:paraId="2B859A37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43C32E3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478D7D3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FC9DA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2,398,375,000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3A08D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403,333,352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572A1F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9BB28A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1,921,612,677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12D4C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2,324,946,029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7893E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CFE48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80064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7DEB2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403,333,352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B3C9E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568C4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1,921,612,677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511B7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2,324,946,029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97BEF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- 73,428,971</w:t>
            </w:r>
          </w:p>
        </w:tc>
      </w:tr>
      <w:tr w:rsidR="008D2915" w14:paraId="38207B67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F7A0852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79E118C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1406F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1,215,556,000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5B38A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285,541,108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B98FDC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74C0A4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861,772,580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339AA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1,147,313,688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C1472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D42D8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E3D6B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B0B3D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285,541,108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F05A5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C73CB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861,772,580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6FE76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1,147,313,688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D0E495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- 68,242,312</w:t>
            </w:r>
          </w:p>
        </w:tc>
      </w:tr>
      <w:tr w:rsidR="008D2915" w14:paraId="1E690934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12AEE5E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7075EB7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C9992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1,142,786,000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044A3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384,314,111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9F5DD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DF0C3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634,130,446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FE497E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1,018,444,557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A422B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D3B11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3E685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36DF4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384,314,111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1F72D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848A3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634,130,446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B7A5C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1,018,444,557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60249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- 124,341,443</w:t>
            </w:r>
          </w:p>
        </w:tc>
      </w:tr>
      <w:tr w:rsidR="008D2915" w:rsidRPr="00504E8A" w14:paraId="4D292E76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E92E0E3" w14:textId="77777777" w:rsidR="008D2915" w:rsidRPr="00504E8A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23CA4BDE" w14:textId="77777777" w:rsidR="008D2915" w:rsidRPr="00504E8A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04E8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CD509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105,316,000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99EC5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78,397,243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10C17D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7FAD42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22,089,848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AA394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100,487,091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6459D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D69EE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A3CE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1EA2C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78,397,243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58D0F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547D0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22,089,848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4E2AE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100,487,091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D1795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- 4,828,909</w:t>
            </w:r>
          </w:p>
        </w:tc>
      </w:tr>
      <w:tr w:rsidR="008D2915" w14:paraId="7FC527BB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FE84A9F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D8382DD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402E9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29,923,000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48AD6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24,039,624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530172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0F47CB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4,930,963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60907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28,970,587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93940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A2A61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CB6AA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C71A1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24,039,624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4223D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654C9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4,930,963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37144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28,970,587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115A6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- 952,413</w:t>
            </w:r>
          </w:p>
        </w:tc>
      </w:tr>
      <w:tr w:rsidR="008D2915" w14:paraId="149E3D82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99231BC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88ADC6E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37275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75,393,000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ED74C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54,357,619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8A68C6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866150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17,158,885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4188C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71,516,504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2A29D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930EB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9645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7C4E2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54,357,619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D000F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C2F8A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17,158,885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C9D31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71,516,504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B5056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- 3,876,496</w:t>
            </w:r>
          </w:p>
        </w:tc>
      </w:tr>
      <w:tr w:rsidR="008D2915" w:rsidRPr="00504E8A" w14:paraId="392B82FB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5AA50F6" w14:textId="77777777" w:rsidR="008D2915" w:rsidRPr="00504E8A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41F0B1B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CE7983">
              <w:rPr>
                <w:rFonts w:ascii="標楷體" w:eastAsia="標楷體" w:hAnsi="標楷體" w:hint="eastAsia"/>
                <w:b/>
                <w:noProof/>
                <w:spacing w:val="-16"/>
                <w:sz w:val="20"/>
              </w:rPr>
              <w:t>社區發展及環境保護支出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DE130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79,605,000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8D5FD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66,447,074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5A39D7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0DBD11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9,813,612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F04AE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76,260,686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77201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1702F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D9E49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2388C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66,447,074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429BA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59FDF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9,813,612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71556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76,260,686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E56A4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- 3,344,314</w:t>
            </w:r>
          </w:p>
        </w:tc>
      </w:tr>
      <w:tr w:rsidR="008D2915" w14:paraId="762B70E2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4CB8D0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B5AF766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D1FD3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79,605,000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EBF5E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66,447,074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4449CE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744B7A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9,813,612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46DBD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76,260,686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6D5E5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C9EEA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D5578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8CC91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66,447,074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0B3D6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3FDEF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9,813,612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5A042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76,260,686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5DEBC9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- 3,344,314</w:t>
            </w:r>
          </w:p>
        </w:tc>
      </w:tr>
      <w:tr w:rsidR="008D2915" w:rsidRPr="00504E8A" w14:paraId="27DFC81B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B967965" w14:textId="77777777" w:rsidR="008D2915" w:rsidRPr="00504E8A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56BC1C17" w14:textId="77777777" w:rsidR="008D2915" w:rsidRPr="00504E8A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04E8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8E76B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312,203,000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6C6A6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90,049,073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F3B905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B1C6085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163,950,927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AFBA2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254,000,000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84B93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C341E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C45EF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7AE81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90,049,073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2792F4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3D5C2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163,950,927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42E6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254,000,000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C7461F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E7983">
              <w:rPr>
                <w:rFonts w:ascii="新細明體" w:hAnsi="新細明體"/>
                <w:b/>
                <w:noProof/>
                <w:sz w:val="20"/>
              </w:rPr>
              <w:t>- 58,203,000</w:t>
            </w:r>
          </w:p>
        </w:tc>
      </w:tr>
      <w:tr w:rsidR="008D2915" w14:paraId="6EF9A892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F0C7931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C922E49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06660E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254,000,000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86287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90,049,073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CCC119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BCA861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163,950,927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873D2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254,000,000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42EE4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BC924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43ADB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6D1B9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90,049,073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C8CB2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2723D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163,950,927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9796D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254,000,000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82DA33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D2915" w14:paraId="719E2467" w14:textId="77777777" w:rsidTr="00CE79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AC4E544" w14:textId="77777777" w:rsidR="008D2915" w:rsidRDefault="008D2915" w:rsidP="00CE7983">
            <w:pPr>
              <w:snapToGrid w:val="0"/>
              <w:spacing w:line="3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C7AA0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E9C6832" w14:textId="77777777" w:rsidR="008D2915" w:rsidRDefault="008D2915" w:rsidP="00CE7983">
            <w:pPr>
              <w:snapToGrid w:val="0"/>
              <w:spacing w:line="3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C7AA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56482B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58,203,000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1B52C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143FFED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8BE05A8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EBE0B6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8886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367D10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68A2E2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3D8A4C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EF696A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ABDF3F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A068A1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DA9BF7" w14:textId="77777777" w:rsidR="008D2915" w:rsidRPr="00CE7983" w:rsidRDefault="008D2915" w:rsidP="00CE7983">
            <w:pPr>
              <w:snapToGrid w:val="0"/>
              <w:spacing w:line="3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E7983">
              <w:rPr>
                <w:rFonts w:ascii="新細明體" w:hAnsi="新細明體"/>
                <w:noProof/>
                <w:sz w:val="20"/>
              </w:rPr>
              <w:t>- 58,203,000</w:t>
            </w:r>
          </w:p>
        </w:tc>
      </w:tr>
    </w:tbl>
    <w:p w14:paraId="7206C8A2" w14:textId="3442D6C7" w:rsidR="005A5C82" w:rsidRPr="005A5C82" w:rsidRDefault="008D2915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 w:hint="eastAsia"/>
        </w:rPr>
      </w:pPr>
      <w:r>
        <w:rPr>
          <w:rFonts w:ascii="標楷體" w:eastAsia="標楷體" w:hAnsi="標楷體"/>
        </w:rPr>
        <w:t>註：</w:t>
      </w:r>
      <w:r w:rsidR="00CE7983">
        <w:rPr>
          <w:rFonts w:ascii="標楷體" w:eastAsia="標楷體" w:hAnsi="標楷體" w:hint="eastAsia"/>
        </w:rPr>
        <w:t>114</w:t>
      </w:r>
      <w:r>
        <w:rPr>
          <w:rFonts w:ascii="標楷體" w:eastAsia="標楷體" w:hAnsi="標楷體"/>
        </w:rPr>
        <w:t>年度第二預備金原編列預算數</w:t>
      </w:r>
      <w:r w:rsidR="00CE7983">
        <w:rPr>
          <w:rFonts w:ascii="標楷體" w:eastAsia="標楷體" w:hAnsi="標楷體" w:hint="eastAsia"/>
        </w:rPr>
        <w:t>6</w:t>
      </w:r>
      <w:r w:rsidR="00CE7983">
        <w:rPr>
          <w:rFonts w:ascii="標楷體" w:eastAsia="標楷體" w:hAnsi="標楷體"/>
        </w:rPr>
        <w:t>,000</w:t>
      </w:r>
      <w:r w:rsidR="00CE7983">
        <w:rPr>
          <w:rFonts w:ascii="標楷體" w:eastAsia="標楷體" w:hAnsi="標楷體" w:hint="eastAsia"/>
        </w:rPr>
        <w:t>萬元</w:t>
      </w:r>
      <w:r>
        <w:rPr>
          <w:rFonts w:ascii="標楷體" w:eastAsia="標楷體" w:hAnsi="標楷體"/>
        </w:rPr>
        <w:t>，其中資本門部分經縣政府核准動支</w:t>
      </w:r>
      <w:r w:rsidR="00CE7983">
        <w:rPr>
          <w:rFonts w:ascii="標楷體" w:eastAsia="標楷體" w:hAnsi="標楷體" w:hint="eastAsia"/>
        </w:rPr>
        <w:t>13萬元</w:t>
      </w:r>
      <w:r>
        <w:rPr>
          <w:rFonts w:ascii="標楷體" w:eastAsia="標楷體" w:hAnsi="標楷體"/>
        </w:rPr>
        <w:t>。</w:t>
      </w:r>
    </w:p>
    <w:sectPr w:rsidR="005A5C82" w:rsidRPr="005A5C82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9625D" w14:textId="77777777" w:rsidR="008D2915" w:rsidRDefault="008D2915">
      <w:r>
        <w:separator/>
      </w:r>
    </w:p>
  </w:endnote>
  <w:endnote w:type="continuationSeparator" w:id="0">
    <w:p w14:paraId="05CC628B" w14:textId="77777777" w:rsidR="008D2915" w:rsidRDefault="008D2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61B8D" w14:textId="18DC8B74" w:rsidR="00CE7983" w:rsidRPr="00CE7983" w:rsidRDefault="00CE7983" w:rsidP="00CE7983">
    <w:pPr>
      <w:pStyle w:val="a4"/>
      <w:jc w:val="center"/>
      <w:rPr>
        <w:rFonts w:ascii="標楷體" w:eastAsia="標楷體" w:hAnsi="標楷體"/>
      </w:rPr>
    </w:pPr>
    <w:r w:rsidRPr="00CE7983">
      <w:rPr>
        <w:rFonts w:ascii="標楷體" w:eastAsia="標楷體" w:hAnsi="標楷體" w:hint="eastAsia"/>
      </w:rPr>
      <w:t>第10-3頁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BDF06" w14:textId="77777777" w:rsidR="008D2915" w:rsidRDefault="008D2915">
      <w:r>
        <w:separator/>
      </w:r>
    </w:p>
  </w:footnote>
  <w:footnote w:type="continuationSeparator" w:id="0">
    <w:p w14:paraId="2488F023" w14:textId="77777777" w:rsidR="008D2915" w:rsidRDefault="008D2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EA50" w14:textId="5A9993B6" w:rsidR="00975682" w:rsidRDefault="008A286D">
    <w:pPr>
      <w:pStyle w:val="a3"/>
      <w:jc w:val="center"/>
    </w:pPr>
    <w:r w:rsidRPr="008A286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8A286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8A286D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臺東縣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8A286D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8A286D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2DE1D" w14:textId="66A378AE" w:rsidR="00975682" w:rsidRDefault="00CE7983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8A286D" w:rsidRPr="008A286D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8A286D" w:rsidRPr="008A286D">
      <w:rPr>
        <w:rFonts w:ascii="標楷體" w:eastAsia="標楷體" w:hAnsi="標楷體" w:hint="eastAsia"/>
        <w:b/>
        <w:spacing w:val="60"/>
        <w:sz w:val="32"/>
        <w:u w:val="single"/>
      </w:rPr>
      <w:t>臺東縣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8A286D" w:rsidRPr="008A286D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915"/>
    <w:rsid w:val="000E09BC"/>
    <w:rsid w:val="00187730"/>
    <w:rsid w:val="002B20C7"/>
    <w:rsid w:val="004B41BD"/>
    <w:rsid w:val="005A5C82"/>
    <w:rsid w:val="006A11BB"/>
    <w:rsid w:val="00725752"/>
    <w:rsid w:val="008A286D"/>
    <w:rsid w:val="008D2915"/>
    <w:rsid w:val="00975682"/>
    <w:rsid w:val="00B26D79"/>
    <w:rsid w:val="00CB7FF9"/>
    <w:rsid w:val="00CE7983"/>
    <w:rsid w:val="00CF71B6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DBFBCB4"/>
  <w15:chartTrackingRefBased/>
  <w15:docId w15:val="{E4E43A07-E0A0-45E6-88A5-B6424264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UNN2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7UNN2歲出政事別總表.dot</Template>
  <TotalTime>5</TotalTime>
  <Pages>1</Pages>
  <Words>557</Words>
  <Characters>2052</Characters>
  <Application>Microsoft Office Word</Application>
  <DocSecurity>0</DocSecurity>
  <Lines>17</Lines>
  <Paragraphs>5</Paragraphs>
  <ScaleCrop>false</ScaleCrop>
  <Company>N.A.O.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賴立芯</dc:creator>
  <cp:keywords/>
  <cp:lastModifiedBy>賴立芯</cp:lastModifiedBy>
  <cp:revision>3</cp:revision>
  <dcterms:created xsi:type="dcterms:W3CDTF">2026-06-13T11:34:00Z</dcterms:created>
  <dcterms:modified xsi:type="dcterms:W3CDTF">2026-06-13T11:39:00Z</dcterms:modified>
</cp:coreProperties>
</file>