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240"/>
        <w:gridCol w:w="120"/>
        <w:gridCol w:w="2880"/>
        <w:gridCol w:w="1475"/>
        <w:gridCol w:w="1418"/>
        <w:gridCol w:w="639"/>
        <w:gridCol w:w="608"/>
        <w:gridCol w:w="1410"/>
        <w:gridCol w:w="1410"/>
        <w:gridCol w:w="1530"/>
        <w:gridCol w:w="1349"/>
        <w:gridCol w:w="1559"/>
        <w:gridCol w:w="1417"/>
        <w:gridCol w:w="851"/>
        <w:gridCol w:w="1701"/>
        <w:gridCol w:w="713"/>
        <w:gridCol w:w="1555"/>
        <w:gridCol w:w="605"/>
      </w:tblGrid>
      <w:tr w:rsidR="0033339B" w14:paraId="53BA6806" w14:textId="77777777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FDA58" w14:textId="77777777"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83A03" w14:textId="77777777" w:rsidR="0033339B" w:rsidRDefault="0033339B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648F9" w14:textId="7AC29F12" w:rsidR="0033339B" w:rsidRDefault="0033339B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C57C31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 w14:paraId="04420BE8" w14:textId="77777777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right w:val="nil"/>
            </w:tcBorders>
          </w:tcPr>
          <w:p w14:paraId="313599C7" w14:textId="77777777"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3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70593AD6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2A3311E3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14:paraId="408EE182" w14:textId="77777777" w:rsidTr="00D72B54">
        <w:trPr>
          <w:cantSplit/>
          <w:tblHeader/>
        </w:trPr>
        <w:tc>
          <w:tcPr>
            <w:tcW w:w="3600" w:type="dxa"/>
            <w:gridSpan w:val="4"/>
            <w:tcBorders>
              <w:left w:val="nil"/>
            </w:tcBorders>
            <w:vAlign w:val="center"/>
          </w:tcPr>
          <w:p w14:paraId="74CF7FF8" w14:textId="77777777" w:rsidR="0033339B" w:rsidRDefault="0033339B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475" w:type="dxa"/>
            <w:vMerge w:val="restart"/>
            <w:vAlign w:val="center"/>
          </w:tcPr>
          <w:p w14:paraId="576D523D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485" w:type="dxa"/>
            <w:gridSpan w:val="5"/>
            <w:vAlign w:val="center"/>
          </w:tcPr>
          <w:p w14:paraId="17F8E5D3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706" w:type="dxa"/>
            <w:gridSpan w:val="5"/>
            <w:vAlign w:val="center"/>
          </w:tcPr>
          <w:p w14:paraId="42958633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414" w:type="dxa"/>
            <w:gridSpan w:val="2"/>
            <w:vAlign w:val="center"/>
          </w:tcPr>
          <w:p w14:paraId="7D4A355B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2160" w:type="dxa"/>
            <w:gridSpan w:val="2"/>
            <w:tcBorders>
              <w:right w:val="nil"/>
            </w:tcBorders>
            <w:vAlign w:val="center"/>
          </w:tcPr>
          <w:p w14:paraId="22EDD44E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14:paraId="18F66BB6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33339B" w14:paraId="001A6333" w14:textId="77777777" w:rsidTr="00D72B54">
        <w:trPr>
          <w:cantSplit/>
          <w:tblHeader/>
        </w:trPr>
        <w:tc>
          <w:tcPr>
            <w:tcW w:w="360" w:type="dxa"/>
            <w:tcBorders>
              <w:left w:val="nil"/>
            </w:tcBorders>
            <w:vAlign w:val="center"/>
          </w:tcPr>
          <w:p w14:paraId="446E2180" w14:textId="77777777" w:rsidR="0033339B" w:rsidRDefault="0033339B" w:rsidP="003D20E4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50080D35" w14:textId="77777777" w:rsidR="0033339B" w:rsidRDefault="0033339B" w:rsidP="00410C1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80" w:type="dxa"/>
            <w:vAlign w:val="center"/>
          </w:tcPr>
          <w:p w14:paraId="5FEF7EB2" w14:textId="77777777" w:rsidR="0033339B" w:rsidRDefault="0033339B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475" w:type="dxa"/>
            <w:vMerge/>
            <w:vAlign w:val="center"/>
          </w:tcPr>
          <w:p w14:paraId="01DC67B5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F833396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247" w:type="dxa"/>
            <w:gridSpan w:val="2"/>
            <w:vAlign w:val="center"/>
          </w:tcPr>
          <w:p w14:paraId="675F0178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0" w:type="dxa"/>
            <w:vAlign w:val="center"/>
          </w:tcPr>
          <w:p w14:paraId="42C852CD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1A1D6621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30" w:type="dxa"/>
            <w:vAlign w:val="center"/>
          </w:tcPr>
          <w:p w14:paraId="74E3C9CA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349" w:type="dxa"/>
            <w:vAlign w:val="center"/>
          </w:tcPr>
          <w:p w14:paraId="61C1475D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59" w:type="dxa"/>
            <w:vAlign w:val="center"/>
          </w:tcPr>
          <w:p w14:paraId="4EDB93B9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7" w:type="dxa"/>
            <w:vAlign w:val="center"/>
          </w:tcPr>
          <w:p w14:paraId="58BF1159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851" w:type="dxa"/>
            <w:vAlign w:val="center"/>
          </w:tcPr>
          <w:p w14:paraId="350967D0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701" w:type="dxa"/>
            <w:vAlign w:val="center"/>
          </w:tcPr>
          <w:p w14:paraId="44E0604B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13" w:type="dxa"/>
            <w:vAlign w:val="center"/>
          </w:tcPr>
          <w:p w14:paraId="6EDAECE4" w14:textId="77777777" w:rsidR="0033339B" w:rsidRDefault="0033339B" w:rsidP="00410C1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1555" w:type="dxa"/>
            <w:vAlign w:val="center"/>
          </w:tcPr>
          <w:p w14:paraId="5FBEEA40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605" w:type="dxa"/>
            <w:tcBorders>
              <w:right w:val="nil"/>
            </w:tcBorders>
            <w:vAlign w:val="center"/>
          </w:tcPr>
          <w:p w14:paraId="3A2D8A2B" w14:textId="77777777" w:rsidR="0033339B" w:rsidRDefault="0033339B" w:rsidP="00410C12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C57C31" w:rsidRPr="005045A8" w14:paraId="202AA915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77715741" w14:textId="77777777" w:rsidR="00C57C31" w:rsidRPr="005045A8" w:rsidRDefault="00C57C31" w:rsidP="00F478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22D403D" w14:textId="77777777" w:rsidR="00C57C31" w:rsidRPr="005045A8" w:rsidRDefault="00C57C31" w:rsidP="00F478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D064618" w14:textId="77777777" w:rsidR="00C57C31" w:rsidRPr="005045A8" w:rsidRDefault="00C57C31" w:rsidP="00F4783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045A8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4BBC9B4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28,936,628,000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35E712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21,385,296,619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5EE478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39C88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4,870,006,545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0CF94E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26,255,303,164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902714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21,382,733,694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2337F6D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05885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4,870,006,545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4D7E6D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26,252,740,239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F7F43D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619D6D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- 2,683,887,761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31E1539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- 9.28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2C4F839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- 2,562,925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179291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- 0.01</w:t>
            </w:r>
          </w:p>
        </w:tc>
      </w:tr>
      <w:tr w:rsidR="00C57C31" w:rsidRPr="005045A8" w14:paraId="6B2C46C8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FA54DEB" w14:textId="77777777" w:rsidR="00C57C31" w:rsidRPr="005045A8" w:rsidRDefault="00C57C31" w:rsidP="00F478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5045A8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3AAF3B2" w14:textId="77777777" w:rsidR="00C57C31" w:rsidRPr="005045A8" w:rsidRDefault="00C57C31" w:rsidP="00F478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053C226" w14:textId="77777777" w:rsidR="00C57C31" w:rsidRPr="005045A8" w:rsidRDefault="00C57C31" w:rsidP="00F4783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045A8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84C232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6,109,823,000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EC79D5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5,297,100,197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3A0AE035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482699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562,084,249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FD912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5,859,184,446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AB6494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5,297,100,197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1E2606E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E3AB2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562,084,249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29CBD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5,859,184,446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E7DB45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22.32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7B96FD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- 250,638,554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3B5C42A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- 4.10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D75B2DE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75BE351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C57C31" w14:paraId="19DB940B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CA454E1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758F6B4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1EB1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AFD55B8" w14:textId="77777777" w:rsidR="00C57C31" w:rsidRDefault="00C57C31" w:rsidP="00F478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91EB1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3CE572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644,111,000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F133F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562,857,352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0962DC81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B1F191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52,066,100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58D241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614,923,452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2AD523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562,857,352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4E3861C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0CAA1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52,066,100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E5790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614,923,452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604754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2.34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9D0FD2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- 29,187,548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E74CEE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- 4.53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2311AD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0DFEEDE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C57C31" w14:paraId="510FE6A4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7CB28DD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7EB68F8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1EB1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D26E542" w14:textId="77777777" w:rsidR="00C57C31" w:rsidRDefault="00C57C31" w:rsidP="00F478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91EB1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835F5C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293,579,000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22ED91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278,968,736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4C00D3CE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6CA50B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1,733,700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A865B6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280,702,436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F6CAA92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278,968,736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06D8996E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82C42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1,733,700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AB4EE1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280,702,436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FDD13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1.07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5150FA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- 12,876,564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719C60A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- 4.39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7350512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81036B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C57C31" w14:paraId="3C5340A2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A100B73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4942DDF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1EB1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3B0777D" w14:textId="77777777" w:rsidR="00C57C31" w:rsidRDefault="00C57C31" w:rsidP="00F478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91EB1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3E4C815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3,192,803,000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DCA704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2,624,349,188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5E00390A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99926C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469,979,467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3705FB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3,094,328,655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154374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2,624,349,188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1FC98DA9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4C620A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469,979,467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59E4B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3,094,328,655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A7F41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11.79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4C8F6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- 98,474,345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6026CD04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- 3.08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4B9407CA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8FBBB7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C57C31" w14:paraId="41BF4174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0E36B7B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F9F255A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1EB1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768B51A" w14:textId="77777777" w:rsidR="00C57C31" w:rsidRDefault="00C57C31" w:rsidP="00F478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91EB1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6F88442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1,759,741,000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F69B5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1,639,656,792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6DB21765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4385FE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33,270,859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1C4BFA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1,672,927,651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3F9E24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1,639,656,792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346AB1D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360642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33,270,859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9AFACD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1,672,927,651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9468C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6.37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859AF9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- 86,813,349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4797312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- 4.93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E447D55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488DE2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C57C31" w14:paraId="12A36576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13EDD79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3C35F19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1EB1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9240A63" w14:textId="77777777" w:rsidR="00C57C31" w:rsidRDefault="00C57C31" w:rsidP="00F478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91EB1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6AF5CA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219,589,000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82EAC2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191,268,129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3974D7C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86320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5,034,123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13A01DA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196,302,252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965AA5D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191,268,129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3C45850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0D61AE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5,034,123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669233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196,302,252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797229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0.75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1D860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- 23,286,748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7ABB36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- 10.60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10E4FB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D15A68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C57C31" w:rsidRPr="005045A8" w14:paraId="4CD57C6E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21782B79" w14:textId="77777777" w:rsidR="00C57C31" w:rsidRPr="005045A8" w:rsidRDefault="00C57C31" w:rsidP="00F478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5045A8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A287F00" w14:textId="77777777" w:rsidR="00C57C31" w:rsidRPr="005045A8" w:rsidRDefault="00C57C31" w:rsidP="00F478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1E9CE5C3" w14:textId="77777777" w:rsidR="00C57C31" w:rsidRPr="005045A8" w:rsidRDefault="00C57C31" w:rsidP="00F4783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045A8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4273D9D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7,303,451,000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73665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6,718,187,429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62AA55A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D161D92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135,211,288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4796CDD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6,853,398,717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15239D1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6,715,624,504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5A80F77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A289B1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135,211,288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890FA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6,850,835,792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29ACDE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26.10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D9938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- 452,615,208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05FD2B1D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- 6.20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C6BAA2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- 2,562,925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96CC53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- 0.04</w:t>
            </w:r>
          </w:p>
        </w:tc>
      </w:tr>
      <w:tr w:rsidR="00C57C31" w14:paraId="7E017551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3513786E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6FFE017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1EB1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1449ACF" w14:textId="77777777" w:rsidR="00C57C31" w:rsidRDefault="00C57C31" w:rsidP="00F478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91EB1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FF3E9D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6,785,212,000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5EB37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6,285,752,905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2B18F989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829D3E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71,171,240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7B374F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6,356,924,145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9C5572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6,283,189,980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1A86C52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46B26D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71,171,240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37D51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6,354,361,220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F6B6D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24.20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D1F82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- 430,850,780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F29CF1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- 6.35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21FAF7AE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- 2,562,925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3FCA2E2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- 0.04</w:t>
            </w:r>
          </w:p>
        </w:tc>
      </w:tr>
      <w:tr w:rsidR="00C57C31" w14:paraId="0F721248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8FE8DA1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88C0DDC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1EB1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FFCAFDA" w14:textId="77777777" w:rsidR="00C57C31" w:rsidRDefault="00C57C31" w:rsidP="00F478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91EB1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BF30CA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518,239,000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38F69A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432,434,524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5259318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CF1CF5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64,040,048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E96ACF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496,474,572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576179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432,434,524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6E7299A5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7D40D5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64,040,048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2D08D1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496,474,572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B800C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1.89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03D89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- 21,764,428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3B991F6D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- 4.20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C577B2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31B755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C57C31" w:rsidRPr="005045A8" w14:paraId="08053E81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26340F0D" w14:textId="77777777" w:rsidR="00C57C31" w:rsidRPr="005045A8" w:rsidRDefault="00C57C31" w:rsidP="00F478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5045A8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63236B9" w14:textId="77777777" w:rsidR="00C57C31" w:rsidRPr="005045A8" w:rsidRDefault="00C57C31" w:rsidP="00F478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F6A183F" w14:textId="77777777" w:rsidR="00C57C31" w:rsidRPr="005045A8" w:rsidRDefault="00C57C31" w:rsidP="00F4783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045A8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430F5D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6,851,225,000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54017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2,526,838,140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42C9DDB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54BB65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3,858,146,359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49FAB15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6,384,984,499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C731F4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2,526,838,140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378451D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449DE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3,858,146,359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6A062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6,384,984,499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7BB7BA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24.32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442A12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- 466,240,501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2A0EC3AA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- 6.81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375236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FDC0DA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C57C31" w14:paraId="2428E567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C3B851F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26EE130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1EB1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2C1A9A2" w14:textId="77777777" w:rsidR="00C57C31" w:rsidRDefault="00C57C31" w:rsidP="00F478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91EB1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A95725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3,381,010,000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510A5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1,055,776,450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3A067A0E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5854BB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2,203,257,442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5B79E01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3,259,033,892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354801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1,055,776,450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47183EAE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297DD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2,203,257,442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CD78C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3,259,033,892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9F0B55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12.41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82C00E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- 121,976,108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520E9C72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- 3.61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594A692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2C6EAC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C57C31" w14:paraId="22652965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FF55A7D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29D557D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1EB1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8E55B5A" w14:textId="77777777" w:rsidR="00C57C31" w:rsidRDefault="00C57C31" w:rsidP="00F478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91EB1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1EE5559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139,619,000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4D266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90,847,676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0DC6120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2AF937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39,136,800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4B99AD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129,984,476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F761D0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90,847,676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7145384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8C598E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39,136,800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544FC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129,984,476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84C80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0.50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F991E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- 9,634,524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4C5E0B2D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- 6.90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4EDF9E2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3C33214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C57C31" w14:paraId="718C4AD7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DF1D28C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12709F1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1EB1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1B54E86" w14:textId="77777777" w:rsidR="00C57C31" w:rsidRDefault="00C57C31" w:rsidP="00F478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91EB1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3923AB5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1,402,419,000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E2E4ED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454,850,344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7A755A9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226FCA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871,374,997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B274CC2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1,326,225,341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DB8870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454,850,344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7B21964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8FD1A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871,374,997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69D63E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1,326,225,341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14CF0A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5.05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B9E2E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- 76,193,659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7942B1C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- 5.43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EA9F9EE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9E5D795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C57C31" w14:paraId="4334A491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2E200089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CC146F0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1EB1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DCB1D62" w14:textId="77777777" w:rsidR="00C57C31" w:rsidRDefault="00C57C31" w:rsidP="00F478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91EB1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4331B4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1,928,177,000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AA7B7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925,363,670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524F43B2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E4D7B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744,377,120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735197D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1,669,740,790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B1FDA94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925,363,670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20113782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8B449A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744,377,120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D3A1A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1,669,740,790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ECADF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6.36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DA24EA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- 258,436,210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4AC6CC1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- 13.40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4791940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6E9D24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C57C31" w:rsidRPr="005045A8" w14:paraId="445DB971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559A200C" w14:textId="77777777" w:rsidR="00C57C31" w:rsidRPr="005045A8" w:rsidRDefault="00C57C31" w:rsidP="00F478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5045A8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4CC503E" w14:textId="77777777" w:rsidR="00C57C31" w:rsidRPr="005045A8" w:rsidRDefault="00C57C31" w:rsidP="00F478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D2F12DE" w14:textId="77777777" w:rsidR="00C57C31" w:rsidRPr="005045A8" w:rsidRDefault="00C57C31" w:rsidP="00F4783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045A8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1F3BF45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4,720,555,000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FD6DD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4,276,711,936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6B6BBEA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F7DD59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60,660,610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773834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4,337,372,546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B3E78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4,276,711,936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69C5E834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69FBA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60,660,610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E799D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4,337,372,546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06CAF2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16.52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A44B9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- 383,182,454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20F53AC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- 8.12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ADD7481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CCB753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C57C31" w14:paraId="69145346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5AA00FCC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98AE697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1EB1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0BD14C1" w14:textId="77777777" w:rsidR="00C57C31" w:rsidRDefault="00C57C31" w:rsidP="00F478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91EB1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0D23184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95,026,000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C2631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89,102,377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4E60C79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D5E25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5581DE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89,102,377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08131DE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89,102,377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4762D589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A6B1FA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06890E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89,102,377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0C4B1A2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0.34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DF5BA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- 5,923,623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07CB3025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- 6.23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902AA3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6482731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C57C31" w14:paraId="37B051D1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BCB816A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930A94E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1EB1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ADC0175" w14:textId="77777777" w:rsidR="00C57C31" w:rsidRDefault="00C57C31" w:rsidP="00F478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91EB1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530C37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301,696,000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C77D8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231,718,583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322780F5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8AF379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DAB32D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231,718,583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BCA1955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231,718,583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633A8055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5A2E65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B2B9A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231,718,583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88F0C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0.88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8A6D44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- 69,977,417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008EBB8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- 23.19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EBCB3C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849F10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C57C31" w14:paraId="74313ED8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023F8237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9732FCD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1EB1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2FDB1AE" w14:textId="77777777" w:rsidR="00C57C31" w:rsidRDefault="00C57C31" w:rsidP="00F478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91EB1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996216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1,972,113,000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8C20F2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1,843,150,078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5DD8A40D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B1A7324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4,993,963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C025EA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1,848,144,041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67B42D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1,843,150,078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41BF50B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87B7C5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4,993,963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A1EB1D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1,848,144,041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6C59C9E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7.04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160E2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- 123,968,959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17299CDA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- 6.29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27310E4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35BCF6D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C57C31" w14:paraId="3A9D4EAE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2044D1CB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B310CD3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1EB1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3C5B757" w14:textId="77777777" w:rsidR="00C57C31" w:rsidRDefault="00C57C31" w:rsidP="00F478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91EB1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31789C2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54,672,000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0C8269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47,046,313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2FF3D30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7F4B9E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735,892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8D538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47,782,205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2CB0045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47,046,313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00D62BD1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5B8EC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735,892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801A7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47,782,205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842DD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0.18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DF9B2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- 6,889,795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794EE49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- 12.60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2A3E651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4C7A8A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C57C31" w14:paraId="4BA10D83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3FE03E68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8C6E36A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1EB1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10F25DD" w14:textId="77777777" w:rsidR="00C57C31" w:rsidRDefault="00C57C31" w:rsidP="00F478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91EB1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D2C464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2,297,048,000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911E7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2,065,694,585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08495FD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1EE9AF1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54,930,755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BACF3E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2,120,625,340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EAD402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2,065,694,585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67825B8D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FF0C1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54,930,755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7F75FE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2,120,625,340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DE6E7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8.08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41636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- 176,422,660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788EACB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- 7.68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485144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068480D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C57C31" w:rsidRPr="005045A8" w14:paraId="6411A04A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7C903EEA" w14:textId="77777777" w:rsidR="00C57C31" w:rsidRPr="005045A8" w:rsidRDefault="00C57C31" w:rsidP="00F478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5045A8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4CA9F87" w14:textId="77777777" w:rsidR="00C57C31" w:rsidRPr="005045A8" w:rsidRDefault="00C57C31" w:rsidP="00F478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C56D616" w14:textId="77777777" w:rsidR="00C57C31" w:rsidRPr="005045A8" w:rsidRDefault="00C57C31" w:rsidP="00F4783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045A8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A5FCDE1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536,303,000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69F9F1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424,383,848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44A67E2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424B5A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89,953,112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451837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514,336,960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2DB99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424,383,848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63366ACA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ABAE69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89,953,112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4EC29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514,336,960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8D046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1.96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EE0D6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- 21,966,040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6D84EE2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- 4.10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FB2124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D75322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C57C31" w14:paraId="38F040A0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33F1179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58E1995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1EB1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7786608" w14:textId="77777777" w:rsidR="00C57C31" w:rsidRDefault="00C57C31" w:rsidP="00F478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91EB1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0EF3952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514,793,000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76AE4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403,241,576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809533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8CACC0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89,953,112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7033C2E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493,194,688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2289DA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403,241,576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5B3513EA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49E8B4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89,953,112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70FC1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493,194,688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82ADE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1.88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566AA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- 21,598,312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7347876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- 4.20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A224D5E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0FEC59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C57C31" w14:paraId="06A1B5BF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73EC081F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10090D6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1EB1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DC13A15" w14:textId="77777777" w:rsidR="00C57C31" w:rsidRDefault="00C57C31" w:rsidP="00F478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91EB1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8DE1764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21,510,000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34100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21,142,272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27588975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A9E12F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D4A4FD1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21,142,272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6E4E6B5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21,142,272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2673893E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64E10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1A54C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21,142,272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348609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0.08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06AC1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- 367,728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48039C69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- 1.71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4D943445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9A629E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C57C31" w:rsidRPr="005045A8" w14:paraId="27FC9EAE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04C6106B" w14:textId="77777777" w:rsidR="00C57C31" w:rsidRPr="005045A8" w:rsidRDefault="00C57C31" w:rsidP="00F478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5045A8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D709CE8" w14:textId="77777777" w:rsidR="00C57C31" w:rsidRPr="005045A8" w:rsidRDefault="00C57C31" w:rsidP="00F478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2440476D" w14:textId="77777777" w:rsidR="00C57C31" w:rsidRPr="005045A8" w:rsidRDefault="00C57C31" w:rsidP="00F4783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045A8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100DD9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2,331,370,000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41BE2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1,938,845,539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5A289EE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36501B9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4FFEF1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1,938,845,539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836FB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1,938,845,539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226181B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BA3934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312CB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1,938,845,539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8C9A54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7.39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097769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- 392,524,461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5036CA64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- 16.84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0FF3099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8F8485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C57C31" w14:paraId="24A258FC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216047F6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5B57E8A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1EB1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EC42344" w14:textId="77777777" w:rsidR="00C57C31" w:rsidRDefault="00C57C31" w:rsidP="00F478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91EB1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589A4D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2,331,370,000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85D4B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1,938,845,539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653DB5E2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B779DC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EDC799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1,938,845,539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B0EF14D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1,938,845,539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374C0412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44EBF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1E7E1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1,938,845,539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9D7F3E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7.39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B58E15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- 392,524,461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5C18A44D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- 16.84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86414B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27C465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C57C31" w:rsidRPr="005045A8" w14:paraId="694A533C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033C8102" w14:textId="77777777" w:rsidR="00C57C31" w:rsidRPr="005045A8" w:rsidRDefault="00C57C31" w:rsidP="00F478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5045A8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32DEBD0" w14:textId="77777777" w:rsidR="00C57C31" w:rsidRPr="005045A8" w:rsidRDefault="00C57C31" w:rsidP="00F478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3BC6C58" w14:textId="77777777" w:rsidR="00C57C31" w:rsidRPr="005045A8" w:rsidRDefault="00C57C31" w:rsidP="00F4783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045A8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7E955E61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60,000,000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52BD74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20,434,864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583ADBB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50AD2E4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495A81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20,434,864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821F35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20,434,864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4981EAD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1BDD0E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FC2179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20,434,864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9D126D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0.08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D88FA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- 39,565,136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590AD78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- 65.94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0FFB06D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C4189A5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C57C31" w14:paraId="3D4870C8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3680BE5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99D4DFF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1EB1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2C60881" w14:textId="77777777" w:rsidR="00C57C31" w:rsidRDefault="00C57C31" w:rsidP="00F478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91EB1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24100A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60,000,000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C3AF1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20,434,864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4820A859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E73181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B62ED2A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20,434,864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D31532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20,434,864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784FD269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47FEC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06033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20,434,864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B63689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0.08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5712A4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- 39,565,136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0772F48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- 65.94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01A7A9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2DDAD2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C57C31" w:rsidRPr="005045A8" w14:paraId="56414D74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F1B8ABD" w14:textId="77777777" w:rsidR="00C57C31" w:rsidRPr="005045A8" w:rsidRDefault="00C57C31" w:rsidP="00F478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5045A8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EA64594" w14:textId="77777777" w:rsidR="00C57C31" w:rsidRPr="005045A8" w:rsidRDefault="00C57C31" w:rsidP="00F4783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BC84590" w14:textId="77777777" w:rsidR="00C57C31" w:rsidRPr="005045A8" w:rsidRDefault="00C57C31" w:rsidP="00F4783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045A8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D217675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1,023,901,000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CA5BD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182,794,666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5932322D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BBD7D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163,950,927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5437B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346,745,593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EAFF0A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182,794,666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5946F102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98B36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163,950,927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27D39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346,745,593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EDC2F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1.32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5C650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- 677,155,407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339C905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/>
                <w:b/>
                <w:noProof/>
                <w:sz w:val="20"/>
              </w:rPr>
              <w:t>- 66.13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85A286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5CDE119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D72B54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C57C31" w14:paraId="13093A6E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22453F06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58F8186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1EB1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D68E24B" w14:textId="77777777" w:rsidR="00C57C31" w:rsidRDefault="00C57C31" w:rsidP="00F478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91EB1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BBE57A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965,698,000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364837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182,794,666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0D7D1A95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3718D3D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163,950,927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441F1A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346,745,593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E69D5E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182,794,666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3D40C8C1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625E1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163,950,927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BF96B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346,745,593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A0654C8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1.32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EF561E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- 618,952,407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4BC7B874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- 64.09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47FC283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F9F72F0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C57C31" w14:paraId="613E4672" w14:textId="77777777" w:rsidTr="00D72B5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4134E3F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3ADC13E" w14:textId="77777777" w:rsidR="00C57C31" w:rsidRDefault="00C57C31" w:rsidP="00F4783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891EB1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BDB591D" w14:textId="77777777" w:rsidR="00C57C31" w:rsidRDefault="00C57C31" w:rsidP="00F47837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891EB1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8F69576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58,203,000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D0A73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6DAC7AB1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CEBC699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C2E9D72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5AEB4B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42015DA9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72E5D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E7A9CA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6997ED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F64E5F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- 58,203,000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32293BF3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- 100.00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2ED9DE9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0CFDC2C" w14:textId="77777777" w:rsidR="00C57C31" w:rsidRPr="00D72B54" w:rsidRDefault="00C57C31" w:rsidP="00F47837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D72B54">
              <w:rPr>
                <w:rFonts w:ascii="新細明體" w:eastAsia="標楷體" w:hAnsi="新細明體"/>
                <w:noProof/>
                <w:sz w:val="20"/>
              </w:rPr>
              <w:t>--</w:t>
            </w:r>
          </w:p>
        </w:tc>
      </w:tr>
    </w:tbl>
    <w:p w14:paraId="0972C193" w14:textId="0294F088" w:rsidR="00ED38BF" w:rsidRDefault="00C57C31">
      <w:pPr>
        <w:ind w:right="7"/>
        <w:jc w:val="both"/>
        <w:rPr>
          <w:rFonts w:ascii="標楷體" w:eastAsia="標楷體" w:hAnsi="標楷體"/>
          <w:sz w:val="20"/>
        </w:rPr>
      </w:pPr>
      <w:proofErr w:type="gramStart"/>
      <w:r>
        <w:rPr>
          <w:rFonts w:ascii="標楷體" w:eastAsia="標楷體" w:hAnsi="標楷體"/>
          <w:sz w:val="20"/>
        </w:rPr>
        <w:t>註</w:t>
      </w:r>
      <w:proofErr w:type="gramEnd"/>
      <w:r>
        <w:rPr>
          <w:rFonts w:ascii="標楷體" w:eastAsia="標楷體" w:hAnsi="標楷體"/>
          <w:sz w:val="20"/>
        </w:rPr>
        <w:t>：</w:t>
      </w:r>
      <w:proofErr w:type="gramStart"/>
      <w:r w:rsidR="00601D62">
        <w:rPr>
          <w:rFonts w:ascii="標楷體" w:eastAsia="標楷體" w:hAnsi="標楷體" w:hint="eastAsia"/>
          <w:sz w:val="20"/>
        </w:rPr>
        <w:t>114</w:t>
      </w:r>
      <w:proofErr w:type="gramEnd"/>
      <w:r>
        <w:rPr>
          <w:rFonts w:ascii="標楷體" w:eastAsia="標楷體" w:hAnsi="標楷體"/>
          <w:sz w:val="20"/>
        </w:rPr>
        <w:t>年度第二預備金原編列預算數</w:t>
      </w:r>
      <w:r w:rsidR="003D20E4">
        <w:rPr>
          <w:rFonts w:ascii="標楷體" w:eastAsia="標楷體" w:hAnsi="標楷體" w:hint="eastAsia"/>
          <w:sz w:val="20"/>
        </w:rPr>
        <w:t>6,</w:t>
      </w:r>
      <w:r w:rsidR="003D20E4">
        <w:rPr>
          <w:rFonts w:ascii="標楷體" w:eastAsia="標楷體" w:hAnsi="標楷體"/>
          <w:sz w:val="20"/>
        </w:rPr>
        <w:t>000</w:t>
      </w:r>
      <w:r w:rsidR="003D20E4">
        <w:rPr>
          <w:rFonts w:ascii="標楷體" w:eastAsia="標楷體" w:hAnsi="標楷體" w:hint="eastAsia"/>
          <w:sz w:val="20"/>
        </w:rPr>
        <w:t>萬元</w:t>
      </w:r>
      <w:r>
        <w:rPr>
          <w:rFonts w:ascii="標楷體" w:eastAsia="標楷體" w:hAnsi="標楷體"/>
          <w:sz w:val="20"/>
        </w:rPr>
        <w:t>，經縣政府核准動支</w:t>
      </w:r>
      <w:r w:rsidR="003D20E4">
        <w:rPr>
          <w:rFonts w:ascii="標楷體" w:eastAsia="標楷體" w:hAnsi="標楷體" w:hint="eastAsia"/>
          <w:sz w:val="20"/>
        </w:rPr>
        <w:t>179萬餘元</w:t>
      </w:r>
      <w:r>
        <w:rPr>
          <w:rFonts w:ascii="標楷體" w:eastAsia="標楷體" w:hAnsi="標楷體"/>
          <w:sz w:val="20"/>
        </w:rPr>
        <w:t>，賸餘</w:t>
      </w:r>
      <w:r w:rsidR="003D20E4">
        <w:rPr>
          <w:rFonts w:ascii="標楷體" w:eastAsia="標楷體" w:hAnsi="標楷體" w:hint="eastAsia"/>
          <w:sz w:val="20"/>
        </w:rPr>
        <w:t>5,8</w:t>
      </w:r>
      <w:r w:rsidR="003D20E4">
        <w:rPr>
          <w:rFonts w:ascii="標楷體" w:eastAsia="標楷體" w:hAnsi="標楷體"/>
          <w:sz w:val="20"/>
        </w:rPr>
        <w:t>20</w:t>
      </w:r>
      <w:r>
        <w:rPr>
          <w:rFonts w:ascii="標楷體" w:eastAsia="標楷體" w:hAnsi="標楷體"/>
          <w:sz w:val="20"/>
        </w:rPr>
        <w:t>餘萬元。</w:t>
      </w:r>
    </w:p>
    <w:sectPr w:rsidR="00ED38BF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B71DD" w14:textId="77777777" w:rsidR="00C57C31" w:rsidRDefault="00C57C31">
      <w:r>
        <w:separator/>
      </w:r>
    </w:p>
  </w:endnote>
  <w:endnote w:type="continuationSeparator" w:id="0">
    <w:p w14:paraId="093EEDFD" w14:textId="77777777" w:rsidR="00C57C31" w:rsidRDefault="00C57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C6E1C" w14:textId="79C82AF7" w:rsidR="003D20E4" w:rsidRPr="003D20E4" w:rsidRDefault="003D20E4">
    <w:pPr>
      <w:pStyle w:val="a4"/>
      <w:jc w:val="center"/>
      <w:rPr>
        <w:rFonts w:ascii="標楷體" w:eastAsia="標楷體" w:hAnsi="標楷體"/>
      </w:rPr>
    </w:pPr>
    <w:r w:rsidRPr="003D20E4">
      <w:rPr>
        <w:rFonts w:ascii="標楷體" w:eastAsia="標楷體" w:hAnsi="標楷體" w:hint="eastAsia"/>
      </w:rPr>
      <w:t>第10-</w:t>
    </w:r>
    <w:sdt>
      <w:sdtPr>
        <w:rPr>
          <w:rFonts w:ascii="標楷體" w:eastAsia="標楷體" w:hAnsi="標楷體"/>
        </w:rPr>
        <w:id w:val="1917132961"/>
        <w:docPartObj>
          <w:docPartGallery w:val="Page Numbers (Bottom of Page)"/>
          <w:docPartUnique/>
        </w:docPartObj>
      </w:sdtPr>
      <w:sdtEndPr/>
      <w:sdtContent>
        <w:r w:rsidRPr="003D20E4">
          <w:rPr>
            <w:rFonts w:ascii="標楷體" w:eastAsia="標楷體" w:hAnsi="標楷體"/>
          </w:rPr>
          <w:fldChar w:fldCharType="begin"/>
        </w:r>
        <w:r w:rsidRPr="003D20E4">
          <w:rPr>
            <w:rFonts w:ascii="標楷體" w:eastAsia="標楷體" w:hAnsi="標楷體"/>
          </w:rPr>
          <w:instrText>PAGE   \* MERGEFORMAT</w:instrText>
        </w:r>
        <w:r w:rsidRPr="003D20E4">
          <w:rPr>
            <w:rFonts w:ascii="標楷體" w:eastAsia="標楷體" w:hAnsi="標楷體"/>
          </w:rPr>
          <w:fldChar w:fldCharType="separate"/>
        </w:r>
        <w:r w:rsidRPr="003D20E4">
          <w:rPr>
            <w:rFonts w:ascii="標楷體" w:eastAsia="標楷體" w:hAnsi="標楷體"/>
            <w:lang w:val="zh-TW"/>
          </w:rPr>
          <w:t>2</w:t>
        </w:r>
        <w:r w:rsidRPr="003D20E4">
          <w:rPr>
            <w:rFonts w:ascii="標楷體" w:eastAsia="標楷體" w:hAnsi="標楷體"/>
          </w:rPr>
          <w:fldChar w:fldCharType="end"/>
        </w:r>
        <w:r w:rsidRPr="003D20E4">
          <w:rPr>
            <w:rFonts w:ascii="標楷體" w:eastAsia="標楷體" w:hAnsi="標楷體" w:hint="eastAsia"/>
          </w:rPr>
          <w:t>頁</w:t>
        </w:r>
      </w:sdtContent>
    </w:sdt>
  </w:p>
  <w:p w14:paraId="3DD93A40" w14:textId="77777777" w:rsidR="003D20E4" w:rsidRDefault="003D20E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F40EA" w14:textId="2A387409" w:rsidR="003D20E4" w:rsidRPr="003D20E4" w:rsidRDefault="003D20E4">
    <w:pPr>
      <w:pStyle w:val="a4"/>
      <w:jc w:val="center"/>
      <w:rPr>
        <w:rFonts w:ascii="標楷體" w:eastAsia="標楷體" w:hAnsi="標楷體"/>
      </w:rPr>
    </w:pPr>
    <w:r w:rsidRPr="003D20E4">
      <w:rPr>
        <w:rFonts w:ascii="標楷體" w:eastAsia="標楷體" w:hAnsi="標楷體" w:hint="eastAsia"/>
      </w:rPr>
      <w:t>第10-</w:t>
    </w:r>
    <w:sdt>
      <w:sdtPr>
        <w:rPr>
          <w:rFonts w:ascii="標楷體" w:eastAsia="標楷體" w:hAnsi="標楷體"/>
        </w:rPr>
        <w:id w:val="780065400"/>
        <w:docPartObj>
          <w:docPartGallery w:val="Page Numbers (Bottom of Page)"/>
          <w:docPartUnique/>
        </w:docPartObj>
      </w:sdtPr>
      <w:sdtEndPr/>
      <w:sdtContent>
        <w:r w:rsidRPr="003D20E4">
          <w:rPr>
            <w:rFonts w:ascii="標楷體" w:eastAsia="標楷體" w:hAnsi="標楷體"/>
          </w:rPr>
          <w:fldChar w:fldCharType="begin"/>
        </w:r>
        <w:r w:rsidRPr="003D20E4">
          <w:rPr>
            <w:rFonts w:ascii="標楷體" w:eastAsia="標楷體" w:hAnsi="標楷體"/>
          </w:rPr>
          <w:instrText>PAGE   \* MERGEFORMAT</w:instrText>
        </w:r>
        <w:r w:rsidRPr="003D20E4">
          <w:rPr>
            <w:rFonts w:ascii="標楷體" w:eastAsia="標楷體" w:hAnsi="標楷體"/>
          </w:rPr>
          <w:fldChar w:fldCharType="separate"/>
        </w:r>
        <w:r w:rsidRPr="003D20E4">
          <w:rPr>
            <w:rFonts w:ascii="標楷體" w:eastAsia="標楷體" w:hAnsi="標楷體"/>
            <w:lang w:val="zh-TW"/>
          </w:rPr>
          <w:t>2</w:t>
        </w:r>
        <w:r w:rsidRPr="003D20E4">
          <w:rPr>
            <w:rFonts w:ascii="標楷體" w:eastAsia="標楷體" w:hAnsi="標楷體"/>
          </w:rPr>
          <w:fldChar w:fldCharType="end"/>
        </w:r>
        <w:r w:rsidRPr="003D20E4">
          <w:rPr>
            <w:rFonts w:ascii="標楷體" w:eastAsia="標楷體" w:hAnsi="標楷體" w:hint="eastAsia"/>
          </w:rPr>
          <w:t>頁</w:t>
        </w:r>
      </w:sdtContent>
    </w:sdt>
  </w:p>
  <w:p w14:paraId="4F43BA9E" w14:textId="77777777" w:rsidR="003D20E4" w:rsidRDefault="003D20E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8D82E" w14:textId="77777777" w:rsidR="00C57C31" w:rsidRDefault="00C57C31">
      <w:r>
        <w:separator/>
      </w:r>
    </w:p>
  </w:footnote>
  <w:footnote w:type="continuationSeparator" w:id="0">
    <w:p w14:paraId="3D0FD119" w14:textId="77777777" w:rsidR="00C57C31" w:rsidRDefault="00C57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9CBE8" w14:textId="3AE56A34" w:rsidR="0033339B" w:rsidRDefault="003D20E4">
    <w:pPr>
      <w:pStyle w:val="a3"/>
      <w:jc w:val="center"/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一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71478B" w:rsidRPr="0071478B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="0071478B" w:rsidRPr="0071478B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="0071478B" w:rsidRPr="0071478B">
      <w:rPr>
        <w:rFonts w:ascii="標楷體" w:eastAsia="標楷體" w:hAnsi="標楷體" w:hint="eastAsia"/>
        <w:b/>
        <w:spacing w:val="60"/>
        <w:sz w:val="32"/>
        <w:szCs w:val="32"/>
        <w:u w:val="single"/>
      </w:rPr>
      <w:t>東縣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</w:t>
    </w:r>
    <w:r w:rsidR="007A5795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71478B" w:rsidRPr="0071478B">
      <w:rPr>
        <w:rFonts w:ascii="標楷體" w:eastAsia="標楷體" w:hAnsi="標楷體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9FDC1" w14:textId="7F48BE89" w:rsidR="003D20E4" w:rsidRDefault="003D20E4">
    <w:pPr>
      <w:pStyle w:val="a3"/>
      <w:jc w:val="center"/>
      <w:rPr>
        <w:rFonts w:ascii="標楷體" w:eastAsia="標楷體" w:hAnsi="標楷體"/>
        <w:b/>
        <w:color w:val="000000"/>
        <w:spacing w:val="20"/>
        <w:sz w:val="32"/>
        <w:szCs w:val="32"/>
        <w:u w:val="single"/>
      </w:rPr>
    </w:pPr>
    <w:r>
      <w:rPr>
        <w:rFonts w:ascii="標楷體" w:eastAsia="標楷體" w:hint="eastAsia"/>
        <w:b/>
        <w:spacing w:val="60"/>
        <w:sz w:val="32"/>
        <w:u w:val="single"/>
      </w:rPr>
      <w:t>拾、歲出政事別決算審定總表</w:t>
    </w:r>
  </w:p>
  <w:p w14:paraId="53C57BE2" w14:textId="72233256" w:rsidR="0033339B" w:rsidRDefault="003D20E4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一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71478B" w:rsidRPr="0071478B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33339B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="0071478B" w:rsidRPr="0071478B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71478B" w:rsidRPr="0071478B">
      <w:rPr>
        <w:rFonts w:ascii="標楷體" w:eastAsia="標楷體" w:hAnsi="標楷體" w:hint="eastAsia"/>
        <w:b/>
        <w:spacing w:val="60"/>
        <w:sz w:val="32"/>
        <w:u w:val="single"/>
      </w:rPr>
      <w:t>東縣</w:t>
    </w:r>
    <w:r w:rsidR="0033339B">
      <w:rPr>
        <w:rFonts w:ascii="標楷體" w:eastAsia="標楷體" w:hint="eastAsia"/>
        <w:b/>
        <w:spacing w:val="60"/>
        <w:sz w:val="32"/>
        <w:u w:val="single"/>
      </w:rPr>
      <w:t>總決算歲出政事別決算審定</w:t>
    </w:r>
    <w:r w:rsidR="00586E92">
      <w:rPr>
        <w:rFonts w:ascii="標楷體" w:eastAsia="標楷體" w:hint="eastAsia"/>
        <w:b/>
        <w:spacing w:val="60"/>
        <w:sz w:val="32"/>
        <w:u w:val="single"/>
      </w:rPr>
      <w:t>總</w:t>
    </w:r>
    <w:r w:rsidR="0033339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C31"/>
    <w:rsid w:val="00012B65"/>
    <w:rsid w:val="000C5542"/>
    <w:rsid w:val="000F7EBC"/>
    <w:rsid w:val="001D045E"/>
    <w:rsid w:val="0033339B"/>
    <w:rsid w:val="003D20E4"/>
    <w:rsid w:val="00410C12"/>
    <w:rsid w:val="00586E92"/>
    <w:rsid w:val="005A0053"/>
    <w:rsid w:val="005C229D"/>
    <w:rsid w:val="00601D62"/>
    <w:rsid w:val="00665DC2"/>
    <w:rsid w:val="00671557"/>
    <w:rsid w:val="0071478B"/>
    <w:rsid w:val="007A5795"/>
    <w:rsid w:val="007C5530"/>
    <w:rsid w:val="00A70E4D"/>
    <w:rsid w:val="00B10685"/>
    <w:rsid w:val="00B72CD3"/>
    <w:rsid w:val="00C57C31"/>
    <w:rsid w:val="00C84213"/>
    <w:rsid w:val="00D3677E"/>
    <w:rsid w:val="00D72B54"/>
    <w:rsid w:val="00E14208"/>
    <w:rsid w:val="00ED38BF"/>
    <w:rsid w:val="00EF45AF"/>
    <w:rsid w:val="00EF4AE3"/>
    <w:rsid w:val="00F3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6E31C39"/>
  <w15:chartTrackingRefBased/>
  <w15:docId w15:val="{46A05780-A39D-4FBA-8074-C40A04A53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3D20E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mjrG0GU1z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mjrG0GU1z歲出政事別決算審定表.dot</Template>
  <TotalTime>20</TotalTime>
  <Pages>1</Pages>
  <Words>833</Words>
  <Characters>3266</Characters>
  <Application>Microsoft Office Word</Application>
  <DocSecurity>0</DocSecurity>
  <Lines>27</Lines>
  <Paragraphs>8</Paragraphs>
  <ScaleCrop>false</ScaleCrop>
  <Company>N.A.O.</Company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賴立芯</dc:creator>
  <cp:keywords/>
  <cp:lastModifiedBy>賴立芯</cp:lastModifiedBy>
  <cp:revision>7</cp:revision>
  <cp:lastPrinted>2026-06-12T06:44:00Z</cp:lastPrinted>
  <dcterms:created xsi:type="dcterms:W3CDTF">2026-06-12T08:04:00Z</dcterms:created>
  <dcterms:modified xsi:type="dcterms:W3CDTF">2026-06-13T10:06:00Z</dcterms:modified>
</cp:coreProperties>
</file>