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519D4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  <w:bookmarkStart w:id="0" w:name="_Hlk194051429"/>
    </w:p>
    <w:p w14:paraId="5F7CD63F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3340F05" w14:textId="77777777" w:rsidR="00505E7B" w:rsidRPr="0053555E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5186FF36" w14:textId="77777777" w:rsidR="000828D7" w:rsidRPr="0053555E" w:rsidRDefault="000828D7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680177BA" w14:textId="00509EE8" w:rsidR="00505E7B" w:rsidRDefault="00505E7B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C83CC12" w14:textId="77777777" w:rsidR="000828D7" w:rsidRPr="0053555E" w:rsidRDefault="000828D7" w:rsidP="00505E7B">
      <w:pPr>
        <w:autoSpaceDE w:val="0"/>
        <w:autoSpaceDN w:val="0"/>
        <w:rPr>
          <w:rFonts w:hAnsi="新細明體" w:cs="新細明體"/>
          <w:kern w:val="0"/>
          <w:sz w:val="20"/>
        </w:rPr>
      </w:pPr>
    </w:p>
    <w:p w14:paraId="1B5B0845" w14:textId="77777777" w:rsidR="00505E7B" w:rsidRPr="00814708" w:rsidRDefault="00505E7B" w:rsidP="00505E7B">
      <w:pPr>
        <w:autoSpaceDE w:val="0"/>
        <w:autoSpaceDN w:val="0"/>
        <w:spacing w:before="84"/>
        <w:rPr>
          <w:rFonts w:hAnsi="新細明體" w:cs="新細明體"/>
          <w:color w:val="000000" w:themeColor="text1"/>
          <w:kern w:val="0"/>
          <w:sz w:val="20"/>
        </w:rPr>
      </w:pPr>
    </w:p>
    <w:p w14:paraId="0E58EF8C" w14:textId="4CB4CDD6" w:rsidR="00505E7B" w:rsidRPr="00814708" w:rsidRDefault="00505E7B" w:rsidP="00505E7B">
      <w:pPr>
        <w:autoSpaceDE w:val="0"/>
        <w:autoSpaceDN w:val="0"/>
        <w:ind w:left="2244"/>
        <w:rPr>
          <w:rFonts w:hAnsi="新細明體" w:cs="新細明體"/>
          <w:color w:val="000000" w:themeColor="text1"/>
          <w:kern w:val="0"/>
          <w:sz w:val="20"/>
        </w:rPr>
      </w:pPr>
    </w:p>
    <w:p w14:paraId="04EA9558" w14:textId="1B1C94F8" w:rsidR="00505E7B" w:rsidRPr="00814708" w:rsidRDefault="00E5445C" w:rsidP="00481C48">
      <w:pPr>
        <w:autoSpaceDE w:val="0"/>
        <w:autoSpaceDN w:val="0"/>
        <w:spacing w:afterLines="100" w:after="360" w:line="480" w:lineRule="auto"/>
        <w:jc w:val="center"/>
        <w:rPr>
          <w:rFonts w:hAnsi="新細明體" w:cs="新細明體"/>
          <w:color w:val="000000" w:themeColor="text1"/>
          <w:kern w:val="0"/>
          <w:sz w:val="56"/>
        </w:rPr>
      </w:pPr>
      <w:r w:rsidRPr="00814708">
        <w:rPr>
          <w:rFonts w:ascii="標楷體" w:eastAsia="標楷體" w:hAnsi="標楷體" w:hint="eastAsia"/>
          <w:b/>
          <w:bCs/>
          <w:color w:val="000000" w:themeColor="text1"/>
          <w:spacing w:val="110"/>
          <w:kern w:val="16"/>
          <w:sz w:val="80"/>
          <w:szCs w:val="80"/>
        </w:rPr>
        <w:t>中華民國11</w:t>
      </w:r>
      <w:r w:rsidR="005A57ED">
        <w:rPr>
          <w:rFonts w:ascii="標楷體" w:eastAsia="標楷體" w:hAnsi="標楷體" w:hint="eastAsia"/>
          <w:b/>
          <w:bCs/>
          <w:color w:val="000000" w:themeColor="text1"/>
          <w:spacing w:val="110"/>
          <w:kern w:val="16"/>
          <w:sz w:val="80"/>
          <w:szCs w:val="80"/>
        </w:rPr>
        <w:t>4</w:t>
      </w:r>
      <w:r w:rsidRPr="00814708">
        <w:rPr>
          <w:rFonts w:ascii="標楷體" w:eastAsia="標楷體" w:hAnsi="標楷體" w:hint="eastAsia"/>
          <w:b/>
          <w:bCs/>
          <w:color w:val="000000" w:themeColor="text1"/>
          <w:spacing w:val="110"/>
          <w:kern w:val="16"/>
          <w:sz w:val="80"/>
          <w:szCs w:val="80"/>
        </w:rPr>
        <w:t>年度</w:t>
      </w:r>
    </w:p>
    <w:p w14:paraId="7DF1E36C" w14:textId="3288FAC2" w:rsidR="00E5445C" w:rsidRPr="00814708" w:rsidRDefault="00983DA6" w:rsidP="00481C48">
      <w:pPr>
        <w:spacing w:afterLines="100" w:after="360" w:line="480" w:lineRule="auto"/>
        <w:jc w:val="center"/>
        <w:rPr>
          <w:rFonts w:ascii="標楷體" w:eastAsia="標楷體" w:hAnsi="標楷體"/>
          <w:b/>
          <w:bCs/>
          <w:color w:val="000000" w:themeColor="text1"/>
          <w:kern w:val="16"/>
          <w:sz w:val="80"/>
          <w:szCs w:val="80"/>
        </w:rPr>
      </w:pPr>
      <w:r w:rsidRPr="00814708">
        <w:rPr>
          <w:rFonts w:ascii="標楷體" w:eastAsia="標楷體" w:hAnsi="標楷體" w:hint="eastAsia"/>
          <w:b/>
          <w:bCs/>
          <w:color w:val="000000" w:themeColor="text1"/>
          <w:kern w:val="16"/>
          <w:sz w:val="80"/>
          <w:szCs w:val="80"/>
        </w:rPr>
        <w:t>臺東</w:t>
      </w:r>
      <w:r w:rsidR="00E5445C" w:rsidRPr="00814708">
        <w:rPr>
          <w:rFonts w:ascii="標楷體" w:eastAsia="標楷體" w:hAnsi="標楷體" w:hint="eastAsia"/>
          <w:b/>
          <w:bCs/>
          <w:color w:val="000000" w:themeColor="text1"/>
          <w:kern w:val="16"/>
          <w:sz w:val="80"/>
          <w:szCs w:val="80"/>
        </w:rPr>
        <w:t>縣總決算暨附屬單位決算及綜計表審核報告</w:t>
      </w:r>
    </w:p>
    <w:p w14:paraId="181BB307" w14:textId="16CBF6CC" w:rsidR="00481C48" w:rsidRPr="00814708" w:rsidRDefault="00481C48" w:rsidP="00481C48">
      <w:pPr>
        <w:spacing w:line="480" w:lineRule="auto"/>
        <w:jc w:val="center"/>
        <w:rPr>
          <w:rFonts w:ascii="標楷體" w:eastAsia="標楷體" w:hAnsi="標楷體"/>
          <w:b/>
          <w:bCs/>
          <w:color w:val="000000" w:themeColor="text1"/>
          <w:kern w:val="16"/>
          <w:sz w:val="80"/>
          <w:szCs w:val="80"/>
        </w:rPr>
      </w:pPr>
      <w:r w:rsidRPr="00814708">
        <w:rPr>
          <w:rFonts w:ascii="標楷體" w:eastAsia="標楷體" w:hAnsi="標楷體" w:hint="eastAsia"/>
          <w:b/>
          <w:bCs/>
          <w:color w:val="000000" w:themeColor="text1"/>
          <w:kern w:val="16"/>
          <w:sz w:val="80"/>
          <w:szCs w:val="80"/>
        </w:rPr>
        <w:t>（參考資料－總決算部分）</w:t>
      </w:r>
    </w:p>
    <w:p w14:paraId="36700F63" w14:textId="77777777" w:rsidR="00505E7B" w:rsidRPr="00814708" w:rsidRDefault="00505E7B" w:rsidP="00505E7B">
      <w:pPr>
        <w:autoSpaceDE w:val="0"/>
        <w:autoSpaceDN w:val="0"/>
        <w:rPr>
          <w:rFonts w:hAnsi="新細明體" w:cs="新細明體"/>
          <w:color w:val="000000" w:themeColor="text1"/>
          <w:kern w:val="0"/>
          <w:sz w:val="56"/>
        </w:rPr>
      </w:pPr>
    </w:p>
    <w:p w14:paraId="040B0835" w14:textId="20C3BA95" w:rsidR="00505E7B" w:rsidRPr="00814708" w:rsidRDefault="00505E7B" w:rsidP="00505E7B">
      <w:pPr>
        <w:autoSpaceDE w:val="0"/>
        <w:autoSpaceDN w:val="0"/>
        <w:rPr>
          <w:rFonts w:hAnsi="新細明體" w:cs="新細明體"/>
          <w:color w:val="000000" w:themeColor="text1"/>
          <w:kern w:val="0"/>
          <w:sz w:val="56"/>
        </w:rPr>
      </w:pPr>
    </w:p>
    <w:p w14:paraId="3646986B" w14:textId="77777777" w:rsidR="00505E7B" w:rsidRPr="00814708" w:rsidRDefault="00505E7B" w:rsidP="00505E7B">
      <w:pPr>
        <w:autoSpaceDE w:val="0"/>
        <w:autoSpaceDN w:val="0"/>
        <w:rPr>
          <w:rFonts w:hAnsi="新細明體" w:cs="新細明體"/>
          <w:color w:val="000000" w:themeColor="text1"/>
          <w:kern w:val="0"/>
          <w:sz w:val="56"/>
        </w:rPr>
      </w:pPr>
    </w:p>
    <w:p w14:paraId="1F30F5FF" w14:textId="77777777" w:rsidR="000828D7" w:rsidRDefault="000828D7" w:rsidP="00505E7B">
      <w:pPr>
        <w:autoSpaceDE w:val="0"/>
        <w:autoSpaceDN w:val="0"/>
        <w:rPr>
          <w:rFonts w:hAnsi="新細明體" w:cs="新細明體"/>
          <w:color w:val="000000" w:themeColor="text1"/>
          <w:kern w:val="0"/>
          <w:sz w:val="56"/>
        </w:rPr>
      </w:pPr>
    </w:p>
    <w:p w14:paraId="62D657C9" w14:textId="77777777" w:rsidR="000828D7" w:rsidRPr="00814708" w:rsidRDefault="000828D7" w:rsidP="00505E7B">
      <w:pPr>
        <w:autoSpaceDE w:val="0"/>
        <w:autoSpaceDN w:val="0"/>
        <w:rPr>
          <w:rFonts w:hAnsi="新細明體" w:cs="新細明體"/>
          <w:color w:val="000000" w:themeColor="text1"/>
          <w:kern w:val="0"/>
          <w:sz w:val="56"/>
        </w:rPr>
      </w:pPr>
    </w:p>
    <w:p w14:paraId="4821F2E2" w14:textId="105D1D79" w:rsidR="00505E7B" w:rsidRPr="00814708" w:rsidRDefault="00505E7B" w:rsidP="00505E7B">
      <w:pPr>
        <w:autoSpaceDE w:val="0"/>
        <w:autoSpaceDN w:val="0"/>
        <w:spacing w:before="433"/>
        <w:rPr>
          <w:rFonts w:hAnsi="新細明體" w:cs="新細明體"/>
          <w:color w:val="000000" w:themeColor="text1"/>
          <w:kern w:val="0"/>
          <w:sz w:val="56"/>
        </w:rPr>
      </w:pPr>
    </w:p>
    <w:p w14:paraId="5B69396A" w14:textId="3D01EAB8" w:rsidR="002240F4" w:rsidRPr="00814708" w:rsidRDefault="00505E7B" w:rsidP="00814708">
      <w:pPr>
        <w:tabs>
          <w:tab w:val="left" w:pos="1401"/>
          <w:tab w:val="left" w:pos="2801"/>
        </w:tabs>
        <w:autoSpaceDE w:val="0"/>
        <w:autoSpaceDN w:val="0"/>
        <w:ind w:left="-1"/>
        <w:jc w:val="center"/>
        <w:rPr>
          <w:rFonts w:ascii="標楷體" w:eastAsia="標楷體" w:hAnsi="標楷體" w:cs="細明體_HKSCS"/>
          <w:b/>
          <w:bCs/>
          <w:color w:val="000000" w:themeColor="text1"/>
          <w:spacing w:val="-10"/>
          <w:kern w:val="0"/>
          <w:sz w:val="56"/>
          <w:szCs w:val="56"/>
        </w:rPr>
      </w:pPr>
      <w:r w:rsidRPr="00814708">
        <w:rPr>
          <w:rFonts w:ascii="標楷體" w:eastAsia="標楷體" w:hAnsi="標楷體" w:cs="細明體_HKSCS" w:hint="eastAsia"/>
          <w:b/>
          <w:bCs/>
          <w:color w:val="000000" w:themeColor="text1"/>
          <w:spacing w:val="-10"/>
          <w:kern w:val="0"/>
          <w:sz w:val="56"/>
          <w:szCs w:val="56"/>
        </w:rPr>
        <w:t>審計部</w:t>
      </w:r>
      <w:r w:rsidR="00983DA6" w:rsidRPr="00814708">
        <w:rPr>
          <w:rFonts w:ascii="標楷體" w:eastAsia="標楷體" w:hAnsi="標楷體" w:cs="細明體_HKSCS" w:hint="eastAsia"/>
          <w:b/>
          <w:bCs/>
          <w:color w:val="000000" w:themeColor="text1"/>
          <w:spacing w:val="-10"/>
          <w:kern w:val="0"/>
          <w:sz w:val="56"/>
          <w:szCs w:val="56"/>
        </w:rPr>
        <w:t>臺灣省臺東縣</w:t>
      </w:r>
      <w:r w:rsidRPr="00814708">
        <w:rPr>
          <w:rFonts w:ascii="標楷體" w:eastAsia="標楷體" w:hAnsi="標楷體" w:cs="細明體_HKSCS" w:hint="eastAsia"/>
          <w:b/>
          <w:bCs/>
          <w:color w:val="000000" w:themeColor="text1"/>
          <w:spacing w:val="-10"/>
          <w:kern w:val="0"/>
          <w:sz w:val="56"/>
          <w:szCs w:val="56"/>
        </w:rPr>
        <w:t>審計</w:t>
      </w:r>
      <w:r w:rsidR="00983DA6" w:rsidRPr="00814708">
        <w:rPr>
          <w:rFonts w:ascii="標楷體" w:eastAsia="標楷體" w:hAnsi="標楷體" w:cs="細明體_HKSCS" w:hint="eastAsia"/>
          <w:b/>
          <w:bCs/>
          <w:color w:val="000000" w:themeColor="text1"/>
          <w:spacing w:val="-10"/>
          <w:kern w:val="0"/>
          <w:sz w:val="56"/>
          <w:szCs w:val="56"/>
        </w:rPr>
        <w:t>室</w:t>
      </w:r>
      <w:bookmarkEnd w:id="0"/>
    </w:p>
    <w:sectPr w:rsidR="002240F4" w:rsidRPr="00814708" w:rsidSect="00AB161F">
      <w:headerReference w:type="default" r:id="rId8"/>
      <w:headerReference w:type="first" r:id="rId9"/>
      <w:pgSz w:w="23811" w:h="16838" w:orient="landscape" w:code="8"/>
      <w:pgMar w:top="1134" w:right="1418" w:bottom="851" w:left="1418" w:header="57" w:footer="964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4F18" w14:textId="04F819C9" w:rsidR="00AB161F" w:rsidRDefault="00AB161F" w:rsidP="00AB161F">
    <w:pPr>
      <w:widowControl/>
      <w:tabs>
        <w:tab w:val="right" w:leader="dot" w:pos="10206"/>
      </w:tabs>
      <w:overflowPunct w:val="0"/>
      <w:autoSpaceDE w:val="0"/>
      <w:autoSpaceDN w:val="0"/>
      <w:spacing w:line="520" w:lineRule="exact"/>
      <w:jc w:val="both"/>
      <w:rPr>
        <w:rFonts w:ascii="標楷體" w:eastAsia="標楷體" w:hAnsi="標楷體"/>
        <w:b/>
        <w:kern w:val="32"/>
        <w:sz w:val="32"/>
        <w:szCs w:val="32"/>
      </w:rPr>
    </w:pPr>
  </w:p>
  <w:p w14:paraId="3D833692" w14:textId="2B0F4C8A" w:rsidR="00AB161F" w:rsidRPr="00AB161F" w:rsidRDefault="00AB161F" w:rsidP="00AB161F">
    <w:pPr>
      <w:widowControl/>
      <w:tabs>
        <w:tab w:val="right" w:leader="dot" w:pos="10206"/>
      </w:tabs>
      <w:overflowPunct w:val="0"/>
      <w:autoSpaceDE w:val="0"/>
      <w:autoSpaceDN w:val="0"/>
      <w:spacing w:line="520" w:lineRule="exact"/>
      <w:jc w:val="both"/>
      <w:rPr>
        <w:rFonts w:ascii="標楷體" w:eastAsia="標楷體" w:hAnsi="標楷體"/>
        <w:b/>
        <w:kern w:val="32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DA4C" w14:textId="05607B26" w:rsidR="00AE45F2" w:rsidRPr="00AA2D2A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59132987">
    <w:abstractNumId w:val="1"/>
  </w:num>
  <w:num w:numId="2" w16cid:durableId="52070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3262E"/>
    <w:rsid w:val="00064124"/>
    <w:rsid w:val="00074F9E"/>
    <w:rsid w:val="000828D7"/>
    <w:rsid w:val="00084F28"/>
    <w:rsid w:val="00085C0D"/>
    <w:rsid w:val="00086702"/>
    <w:rsid w:val="000939F1"/>
    <w:rsid w:val="000A552C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D1F31"/>
    <w:rsid w:val="001D702D"/>
    <w:rsid w:val="001E5C26"/>
    <w:rsid w:val="001F601A"/>
    <w:rsid w:val="002140B6"/>
    <w:rsid w:val="00220942"/>
    <w:rsid w:val="002240F4"/>
    <w:rsid w:val="00226416"/>
    <w:rsid w:val="00231FCB"/>
    <w:rsid w:val="00250F8C"/>
    <w:rsid w:val="002A6E4C"/>
    <w:rsid w:val="002B113E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D5F05"/>
    <w:rsid w:val="003E3299"/>
    <w:rsid w:val="003F1EE8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77610"/>
    <w:rsid w:val="00481C48"/>
    <w:rsid w:val="00490811"/>
    <w:rsid w:val="004D1010"/>
    <w:rsid w:val="004D2950"/>
    <w:rsid w:val="00505E7B"/>
    <w:rsid w:val="005246FC"/>
    <w:rsid w:val="0053555E"/>
    <w:rsid w:val="005454B6"/>
    <w:rsid w:val="005578B1"/>
    <w:rsid w:val="005A41A7"/>
    <w:rsid w:val="005A57ED"/>
    <w:rsid w:val="005C49F2"/>
    <w:rsid w:val="005D3491"/>
    <w:rsid w:val="005F2154"/>
    <w:rsid w:val="005F4F80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E0988"/>
    <w:rsid w:val="006F61BA"/>
    <w:rsid w:val="007219FA"/>
    <w:rsid w:val="00721C67"/>
    <w:rsid w:val="0072766E"/>
    <w:rsid w:val="00730731"/>
    <w:rsid w:val="0073253F"/>
    <w:rsid w:val="00737313"/>
    <w:rsid w:val="00737E4A"/>
    <w:rsid w:val="00741630"/>
    <w:rsid w:val="00760E85"/>
    <w:rsid w:val="00794371"/>
    <w:rsid w:val="007A0A8C"/>
    <w:rsid w:val="007C27BE"/>
    <w:rsid w:val="007C5FCA"/>
    <w:rsid w:val="007C62EC"/>
    <w:rsid w:val="007C6B6F"/>
    <w:rsid w:val="007D4AD1"/>
    <w:rsid w:val="007F5644"/>
    <w:rsid w:val="007F5A17"/>
    <w:rsid w:val="00814708"/>
    <w:rsid w:val="008205FD"/>
    <w:rsid w:val="008276C4"/>
    <w:rsid w:val="008427C6"/>
    <w:rsid w:val="008A3768"/>
    <w:rsid w:val="008A4744"/>
    <w:rsid w:val="008A72C0"/>
    <w:rsid w:val="008C51AD"/>
    <w:rsid w:val="008D7380"/>
    <w:rsid w:val="008D753A"/>
    <w:rsid w:val="008E5BC2"/>
    <w:rsid w:val="009103B1"/>
    <w:rsid w:val="00911F41"/>
    <w:rsid w:val="00931D9A"/>
    <w:rsid w:val="0093707D"/>
    <w:rsid w:val="00967F13"/>
    <w:rsid w:val="0097490E"/>
    <w:rsid w:val="00983DA6"/>
    <w:rsid w:val="00984502"/>
    <w:rsid w:val="0098575B"/>
    <w:rsid w:val="009926DE"/>
    <w:rsid w:val="009A7CFD"/>
    <w:rsid w:val="009C467C"/>
    <w:rsid w:val="009C65DC"/>
    <w:rsid w:val="009D435F"/>
    <w:rsid w:val="009D69C3"/>
    <w:rsid w:val="009E3ACF"/>
    <w:rsid w:val="009F3261"/>
    <w:rsid w:val="009F7F60"/>
    <w:rsid w:val="00A03585"/>
    <w:rsid w:val="00A10C34"/>
    <w:rsid w:val="00A26471"/>
    <w:rsid w:val="00A376CB"/>
    <w:rsid w:val="00A428A6"/>
    <w:rsid w:val="00A509CC"/>
    <w:rsid w:val="00A8013A"/>
    <w:rsid w:val="00AA1C0A"/>
    <w:rsid w:val="00AA2D2A"/>
    <w:rsid w:val="00AB161F"/>
    <w:rsid w:val="00AC309C"/>
    <w:rsid w:val="00AE45F2"/>
    <w:rsid w:val="00AE487A"/>
    <w:rsid w:val="00AF0673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C7236"/>
    <w:rsid w:val="00BE49FE"/>
    <w:rsid w:val="00BE6298"/>
    <w:rsid w:val="00C0042B"/>
    <w:rsid w:val="00C026AB"/>
    <w:rsid w:val="00C1295D"/>
    <w:rsid w:val="00C24D4A"/>
    <w:rsid w:val="00C26F05"/>
    <w:rsid w:val="00C43DCC"/>
    <w:rsid w:val="00C45343"/>
    <w:rsid w:val="00C46245"/>
    <w:rsid w:val="00C61413"/>
    <w:rsid w:val="00C74020"/>
    <w:rsid w:val="00C91CF3"/>
    <w:rsid w:val="00CF5BB4"/>
    <w:rsid w:val="00D2228F"/>
    <w:rsid w:val="00D23789"/>
    <w:rsid w:val="00D2540E"/>
    <w:rsid w:val="00D84EE4"/>
    <w:rsid w:val="00D8552B"/>
    <w:rsid w:val="00D9068B"/>
    <w:rsid w:val="00D90EB8"/>
    <w:rsid w:val="00D97E55"/>
    <w:rsid w:val="00DA0286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72385"/>
    <w:rsid w:val="00E85117"/>
    <w:rsid w:val="00E902B4"/>
    <w:rsid w:val="00EA1DEE"/>
    <w:rsid w:val="00EA2FE8"/>
    <w:rsid w:val="00EA600E"/>
    <w:rsid w:val="00EA7EC2"/>
    <w:rsid w:val="00EC33AA"/>
    <w:rsid w:val="00ED1FA7"/>
    <w:rsid w:val="00EE78F2"/>
    <w:rsid w:val="00F3443D"/>
    <w:rsid w:val="00F43561"/>
    <w:rsid w:val="00F56EFC"/>
    <w:rsid w:val="00F71BB6"/>
    <w:rsid w:val="00F74F79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  <w:style w:type="paragraph" w:styleId="33">
    <w:name w:val="Body Text Indent 3"/>
    <w:basedOn w:val="a"/>
    <w:link w:val="34"/>
    <w:uiPriority w:val="99"/>
    <w:semiHidden/>
    <w:unhideWhenUsed/>
    <w:rsid w:val="00AA2D2A"/>
    <w:pPr>
      <w:spacing w:after="120"/>
      <w:ind w:leftChars="200" w:left="480"/>
    </w:pPr>
    <w:rPr>
      <w:sz w:val="16"/>
      <w:szCs w:val="16"/>
    </w:rPr>
  </w:style>
  <w:style w:type="character" w:customStyle="1" w:styleId="34">
    <w:name w:val="本文縮排 3 字元"/>
    <w:basedOn w:val="a0"/>
    <w:link w:val="33"/>
    <w:uiPriority w:val="99"/>
    <w:rsid w:val="00AA2D2A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181</TotalTime>
  <Pages>1</Pages>
  <Words>52</Words>
  <Characters>20</Characters>
  <Application>Microsoft Office Word</Application>
  <DocSecurity>0</DocSecurity>
  <Lines>1</Lines>
  <Paragraphs>1</Paragraphs>
  <ScaleCrop>false</ScaleCrop>
  <Company>N.A.O.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許芝瑄</cp:lastModifiedBy>
  <cp:revision>61</cp:revision>
  <cp:lastPrinted>2025-06-20T02:09:00Z</cp:lastPrinted>
  <dcterms:created xsi:type="dcterms:W3CDTF">2025-03-28T02:08:00Z</dcterms:created>
  <dcterms:modified xsi:type="dcterms:W3CDTF">2026-06-22T10:03:00Z</dcterms:modified>
</cp:coreProperties>
</file>