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6156B" w14:textId="438E2E48" w:rsidR="00570609" w:rsidRPr="00983510" w:rsidRDefault="00B93C94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伍</w:t>
      </w:r>
      <w:r w:rsidRPr="008D49FC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6C660F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114</w:t>
      </w:r>
      <w:proofErr w:type="gramEnd"/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proofErr w:type="gramStart"/>
      <w:r w:rsidR="006C660F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臺</w:t>
      </w:r>
      <w:proofErr w:type="gramEnd"/>
      <w:r w:rsidR="006C660F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東縣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7D905673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25517CE7" w14:textId="77777777"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2687177D" w14:textId="77777777" w:rsidTr="006C660F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7EF6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836C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EC131" w14:textId="1B2C6B58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proofErr w:type="gramStart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</w:t>
            </w:r>
            <w:proofErr w:type="gramEnd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修正總決算、</w:t>
            </w:r>
          </w:p>
          <w:p w14:paraId="2DE6517D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D0F655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6C660F" w:rsidRPr="00856D12" w14:paraId="26C15C71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DC09B2B" w14:textId="77777777" w:rsidR="006C660F" w:rsidRPr="00856D12" w:rsidRDefault="006C660F" w:rsidP="00410677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56D12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10D9344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23584">
              <w:rPr>
                <w:rFonts w:ascii="新細明體" w:hAnsi="新細明體"/>
                <w:b/>
                <w:noProof/>
                <w:sz w:val="20"/>
                <w:szCs w:val="20"/>
              </w:rPr>
              <w:t>29,294,685,293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0D77EF5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823584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+ 4,803,717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362E3C05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23584">
              <w:rPr>
                <w:rFonts w:ascii="新細明體" w:hAnsi="新細明體"/>
                <w:b/>
                <w:noProof/>
                <w:sz w:val="20"/>
                <w:szCs w:val="20"/>
              </w:rPr>
              <w:t>29,299,489,010</w:t>
            </w:r>
          </w:p>
        </w:tc>
      </w:tr>
      <w:tr w:rsidR="006C660F" w:rsidRPr="00216B33" w14:paraId="3C1C4C0B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3041F9C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03D853B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10,288,944,518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32CEEF1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DD76A78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10,288,944,518</w:t>
            </w:r>
          </w:p>
        </w:tc>
      </w:tr>
      <w:tr w:rsidR="006C660F" w:rsidRPr="00216B33" w14:paraId="7388B10F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49E22A8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1A446A5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289,719,266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63709F2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3885793B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289,719,266</w:t>
            </w:r>
          </w:p>
        </w:tc>
      </w:tr>
      <w:tr w:rsidR="006C660F" w:rsidRPr="00216B33" w14:paraId="36AB8EBE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DFD8A7A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2B6583D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231,211,852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86407E9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09030C4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231,211,852</w:t>
            </w:r>
          </w:p>
        </w:tc>
      </w:tr>
      <w:tr w:rsidR="006C660F" w:rsidRPr="00216B33" w14:paraId="5D9224F1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E8FEA0F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213415B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165,236,117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7BEF5EE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3ED9C4D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165,236,117</w:t>
            </w:r>
          </w:p>
        </w:tc>
      </w:tr>
      <w:tr w:rsidR="006C660F" w:rsidRPr="00216B33" w14:paraId="113CCBEE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AA00BC4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8F02C5A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7,156,977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0E263D8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81D25B7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7,156,977</w:t>
            </w:r>
          </w:p>
        </w:tc>
      </w:tr>
      <w:tr w:rsidR="006C660F" w:rsidRPr="00216B33" w14:paraId="280971EE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468130B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7AF85EF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18,113,974,918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3B1DBBE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947F187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18,113,974,918</w:t>
            </w:r>
          </w:p>
        </w:tc>
      </w:tr>
      <w:tr w:rsidR="006C660F" w:rsidRPr="00216B33" w14:paraId="6B1D872F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D647F8C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37DC74B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49,275,439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B53733E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B78FA0C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49,275,439</w:t>
            </w:r>
          </w:p>
        </w:tc>
      </w:tr>
      <w:tr w:rsidR="006C660F" w:rsidRPr="00216B33" w14:paraId="6B651D27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6D7F468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5C82E00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149,166,206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B995EE9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+ 4,803,717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5DAF139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153,969,923</w:t>
            </w:r>
          </w:p>
        </w:tc>
      </w:tr>
      <w:tr w:rsidR="006C660F" w:rsidRPr="00856D12" w14:paraId="46C3A6BC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11C4E57" w14:textId="77777777" w:rsidR="006C660F" w:rsidRPr="00856D12" w:rsidRDefault="006C660F" w:rsidP="00410677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56D12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5F62C1B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23584">
              <w:rPr>
                <w:rFonts w:ascii="新細明體" w:hAnsi="新細明體"/>
                <w:b/>
                <w:noProof/>
                <w:sz w:val="20"/>
                <w:szCs w:val="20"/>
              </w:rPr>
              <w:t>23,206,221,594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006F31B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823584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- 2,562,925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5A930D9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23584">
              <w:rPr>
                <w:rFonts w:ascii="新細明體" w:hAnsi="新細明體"/>
                <w:b/>
                <w:noProof/>
                <w:sz w:val="20"/>
                <w:szCs w:val="20"/>
              </w:rPr>
              <w:t>23,203,658,669</w:t>
            </w:r>
          </w:p>
        </w:tc>
      </w:tr>
      <w:tr w:rsidR="006C660F" w:rsidRPr="00216B33" w14:paraId="146A2CFB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AE05316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AE05632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4,174,601,925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B57A8E3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CF6D585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4,174,601,925</w:t>
            </w:r>
          </w:p>
        </w:tc>
      </w:tr>
      <w:tr w:rsidR="006C660F" w:rsidRPr="00216B33" w14:paraId="476CC344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84C4E9B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2707DB4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3,223,020,508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09343BA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C99E82C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3,223,020,508</w:t>
            </w:r>
          </w:p>
        </w:tc>
      </w:tr>
      <w:tr w:rsidR="006C660F" w:rsidRPr="00216B33" w14:paraId="5839DF8E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28BD508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97858C4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14,277,973,081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8F22E45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- 2,562,925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DE5E974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14,275,410,156</w:t>
            </w:r>
          </w:p>
        </w:tc>
      </w:tr>
      <w:tr w:rsidR="006C660F" w:rsidRPr="00216B33" w14:paraId="522C9A27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F423150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96AA506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16,528,535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B49C4A7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809FC9C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16,528,535</w:t>
            </w:r>
          </w:p>
        </w:tc>
      </w:tr>
      <w:tr w:rsidR="006C660F" w:rsidRPr="00216B33" w14:paraId="162737AC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422ADD3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1734176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999,761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DA2FC20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0AF0A34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999,761</w:t>
            </w:r>
          </w:p>
        </w:tc>
      </w:tr>
      <w:tr w:rsidR="006C660F" w:rsidRPr="00216B33" w14:paraId="6D793C14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98F7F99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11F00AE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20,434,864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D69BC7E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C713133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20,434,864</w:t>
            </w:r>
          </w:p>
        </w:tc>
      </w:tr>
      <w:tr w:rsidR="006C660F" w:rsidRPr="00216B33" w14:paraId="36FF1285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F02C134" w14:textId="77777777" w:rsidR="006C660F" w:rsidRPr="00216B33" w:rsidRDefault="006C660F" w:rsidP="00410677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30EBE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7BABE23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1,492,662,920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21CFAD1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CCEDCF2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23584">
              <w:rPr>
                <w:rFonts w:ascii="新細明體" w:hAnsi="新細明體"/>
                <w:noProof/>
                <w:sz w:val="20"/>
                <w:szCs w:val="20"/>
              </w:rPr>
              <w:t>1,492,662,920</w:t>
            </w:r>
          </w:p>
        </w:tc>
      </w:tr>
      <w:tr w:rsidR="006C660F" w:rsidRPr="00856D12" w14:paraId="28192084" w14:textId="77777777" w:rsidTr="006C660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653A7" w14:textId="77777777" w:rsidR="006C660F" w:rsidRPr="00856D12" w:rsidRDefault="006C660F" w:rsidP="00410677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56D12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4179E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23584">
              <w:rPr>
                <w:rFonts w:ascii="新細明體" w:hAnsi="新細明體"/>
                <w:b/>
                <w:noProof/>
                <w:sz w:val="20"/>
                <w:szCs w:val="20"/>
              </w:rPr>
              <w:t>6,088,463,699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ADC3E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823584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+ 7,366,642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01A2D" w14:textId="77777777" w:rsidR="006C660F" w:rsidRPr="00823584" w:rsidRDefault="006C660F" w:rsidP="0041067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23584">
              <w:rPr>
                <w:rFonts w:ascii="新細明體" w:hAnsi="新細明體"/>
                <w:b/>
                <w:noProof/>
                <w:sz w:val="20"/>
                <w:szCs w:val="20"/>
              </w:rPr>
              <w:t>6,095,830,341</w:t>
            </w:r>
          </w:p>
        </w:tc>
      </w:tr>
    </w:tbl>
    <w:p w14:paraId="3770F8CA" w14:textId="3E0951FC" w:rsidR="00570609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p w14:paraId="069B10FC" w14:textId="05E73E43" w:rsidR="000119A0" w:rsidRPr="000119A0" w:rsidRDefault="000119A0" w:rsidP="000119A0">
      <w:pPr>
        <w:rPr>
          <w:rFonts w:ascii="標楷體" w:eastAsia="標楷體" w:hAnsi="標楷體"/>
          <w:sz w:val="18"/>
          <w:szCs w:val="18"/>
        </w:rPr>
      </w:pPr>
    </w:p>
    <w:p w14:paraId="134C31FC" w14:textId="6D265960" w:rsidR="000119A0" w:rsidRPr="000119A0" w:rsidRDefault="000119A0" w:rsidP="000119A0">
      <w:pPr>
        <w:rPr>
          <w:rFonts w:ascii="標楷體" w:eastAsia="標楷體" w:hAnsi="標楷體"/>
          <w:sz w:val="18"/>
          <w:szCs w:val="18"/>
        </w:rPr>
      </w:pPr>
    </w:p>
    <w:p w14:paraId="78D88975" w14:textId="77777777" w:rsidR="000119A0" w:rsidRPr="000119A0" w:rsidRDefault="000119A0" w:rsidP="000119A0">
      <w:pPr>
        <w:rPr>
          <w:rFonts w:ascii="標楷體" w:eastAsia="標楷體" w:hAnsi="標楷體"/>
          <w:sz w:val="18"/>
          <w:szCs w:val="18"/>
        </w:rPr>
      </w:pPr>
    </w:p>
    <w:sectPr w:rsidR="000119A0" w:rsidRPr="000119A0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6C4E7" w14:textId="77777777" w:rsidR="006C660F" w:rsidRDefault="006C660F" w:rsidP="00963F24">
      <w:r>
        <w:separator/>
      </w:r>
    </w:p>
  </w:endnote>
  <w:endnote w:type="continuationSeparator" w:id="0">
    <w:p w14:paraId="738BB87C" w14:textId="77777777" w:rsidR="006C660F" w:rsidRDefault="006C660F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28079" w14:textId="499CECE8" w:rsidR="007073D2" w:rsidRPr="000119A0" w:rsidRDefault="000119A0" w:rsidP="007073D2">
    <w:pPr>
      <w:pStyle w:val="a9"/>
      <w:ind w:right="360" w:firstLine="360"/>
      <w:jc w:val="center"/>
      <w:rPr>
        <w:rFonts w:ascii="標楷體" w:eastAsia="標楷體" w:hAnsi="標楷體"/>
      </w:rPr>
    </w:pPr>
    <w:r w:rsidRPr="000119A0">
      <w:rPr>
        <w:rFonts w:ascii="標楷體" w:eastAsia="標楷體" w:hAnsi="標楷體" w:hint="eastAsia"/>
      </w:rPr>
      <w:t>第5-1頁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80336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53521" w14:textId="77777777" w:rsidR="006C660F" w:rsidRDefault="006C660F" w:rsidP="00963F24">
      <w:r>
        <w:separator/>
      </w:r>
    </w:p>
  </w:footnote>
  <w:footnote w:type="continuationSeparator" w:id="0">
    <w:p w14:paraId="188568B1" w14:textId="77777777" w:rsidR="006C660F" w:rsidRDefault="006C660F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0F"/>
    <w:rsid w:val="00001AE2"/>
    <w:rsid w:val="000119A0"/>
    <w:rsid w:val="00050AF8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758A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70609"/>
    <w:rsid w:val="005811CD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C660F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23584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93C94"/>
    <w:rsid w:val="00B974BA"/>
    <w:rsid w:val="00BD1808"/>
    <w:rsid w:val="00BD5986"/>
    <w:rsid w:val="00C2503F"/>
    <w:rsid w:val="00C416E1"/>
    <w:rsid w:val="00C44527"/>
    <w:rsid w:val="00C561EA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9302FBF"/>
  <w15:docId w15:val="{0A7F8328-20D5-43A0-A80F-D2C0353C7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CbCbOxjVpr5J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B835-FC13-43E0-A26B-81CEB4365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GCbCbOxjVpr5J審定後收入支出彙計表A3.dot</Template>
  <TotalTime>0</TotalTime>
  <Pages>1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鄭博育</dc:creator>
  <cp:keywords/>
  <cp:lastModifiedBy>賴立芯</cp:lastModifiedBy>
  <cp:revision>5</cp:revision>
  <cp:lastPrinted>2021-06-26T02:53:00Z</cp:lastPrinted>
  <dcterms:created xsi:type="dcterms:W3CDTF">2026-06-15T07:38:00Z</dcterms:created>
  <dcterms:modified xsi:type="dcterms:W3CDTF">2026-06-23T09:13:00Z</dcterms:modified>
</cp:coreProperties>
</file>