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0"/>
        <w:gridCol w:w="1790"/>
        <w:gridCol w:w="909"/>
        <w:gridCol w:w="1899"/>
        <w:gridCol w:w="2808"/>
        <w:gridCol w:w="2808"/>
        <w:gridCol w:w="2809"/>
        <w:gridCol w:w="2808"/>
        <w:gridCol w:w="2808"/>
        <w:gridCol w:w="2809"/>
      </w:tblGrid>
      <w:tr w:rsidR="00C401F6" w:rsidRPr="00C401F6" w:rsidTr="000D0F66">
        <w:tc>
          <w:tcPr>
            <w:tcW w:w="42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F3372" w:rsidRPr="00C401F6" w:rsidRDefault="005F3372" w:rsidP="00374B0D">
            <w:pPr>
              <w:rPr>
                <w:rFonts w:ascii="標楷體" w:eastAsia="標楷體"/>
                <w:sz w:val="20"/>
              </w:rPr>
            </w:pPr>
            <w:r w:rsidRPr="00C401F6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9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shd w:val="clear" w:color="auto" w:fill="auto"/>
            <w:vAlign w:val="center"/>
          </w:tcPr>
          <w:p w:rsidR="005F3372" w:rsidRPr="00C401F6" w:rsidRDefault="005F3372" w:rsidP="00374B0D">
            <w:pPr>
              <w:rPr>
                <w:rFonts w:ascii="標楷體" w:eastAsia="標楷體"/>
                <w:sz w:val="20"/>
              </w:rPr>
            </w:pPr>
            <w:r w:rsidRPr="00C401F6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49" w:type="dxa"/>
            <w:gridSpan w:val="7"/>
            <w:vMerge w:val="restart"/>
            <w:tcBorders>
              <w:top w:val="nil"/>
              <w:left w:val="nil"/>
            </w:tcBorders>
            <w:shd w:val="clear" w:color="auto" w:fill="auto"/>
            <w:vAlign w:val="bottom"/>
          </w:tcPr>
          <w:p w:rsidR="005F3372" w:rsidRPr="00C401F6" w:rsidRDefault="005F3372" w:rsidP="00374B0D">
            <w:pPr>
              <w:jc w:val="right"/>
            </w:pPr>
            <w:r w:rsidRPr="00C401F6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C401F6" w:rsidRPr="00C401F6" w:rsidTr="00191A9B">
        <w:tc>
          <w:tcPr>
            <w:tcW w:w="420" w:type="dxa"/>
            <w:tcBorders>
              <w:top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F3372" w:rsidRPr="00C401F6" w:rsidRDefault="005F3372" w:rsidP="00374B0D">
            <w:pPr>
              <w:rPr>
                <w:rFonts w:ascii="標楷體" w:eastAsia="標楷體"/>
                <w:sz w:val="20"/>
              </w:rPr>
            </w:pPr>
            <w:r w:rsidRPr="00C401F6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99" w:type="dxa"/>
            <w:gridSpan w:val="2"/>
            <w:vMerge/>
            <w:tcBorders>
              <w:left w:val="nil"/>
              <w:bottom w:val="single" w:sz="6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5F3372" w:rsidRPr="00C401F6" w:rsidRDefault="005F3372" w:rsidP="00374B0D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49" w:type="dxa"/>
            <w:gridSpan w:val="7"/>
            <w:vMerge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:rsidR="005F3372" w:rsidRPr="00C401F6" w:rsidRDefault="005F3372" w:rsidP="00374B0D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C401F6" w:rsidRPr="00C401F6" w:rsidTr="00191A9B">
        <w:trPr>
          <w:cantSplit/>
          <w:tblHeader/>
        </w:trPr>
        <w:tc>
          <w:tcPr>
            <w:tcW w:w="221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B766C" w:rsidRPr="00C401F6" w:rsidRDefault="00E778A4" w:rsidP="00374B0D">
            <w:pPr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noProof/>
                <w:spacing w:val="-1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14605</wp:posOffset>
                      </wp:positionV>
                      <wp:extent cx="1400175" cy="318135"/>
                      <wp:effectExtent l="0" t="0" r="0" b="0"/>
                      <wp:wrapNone/>
                      <wp:docPr id="2" name="Lin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0175" cy="31813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631C47" id="Line 16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1.15pt" to="108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" strokeweight=".5pt"/>
                  </w:pict>
                </mc:Fallback>
              </mc:AlternateContent>
            </w:r>
            <w:r w:rsidR="005B766C" w:rsidRPr="00C401F6">
              <w:rPr>
                <w:rFonts w:ascii="標楷體" w:eastAsia="標楷體" w:hint="eastAsia"/>
                <w:spacing w:val="-10"/>
                <w:sz w:val="20"/>
              </w:rPr>
              <w:t>機</w:t>
            </w:r>
            <w:r w:rsidR="005B766C" w:rsidRPr="00C401F6">
              <w:rPr>
                <w:rFonts w:ascii="標楷體" w:eastAsia="標楷體"/>
                <w:spacing w:val="-10"/>
                <w:sz w:val="20"/>
              </w:rPr>
              <w:t xml:space="preserve">  </w:t>
            </w:r>
            <w:r w:rsidR="005B766C" w:rsidRPr="00C401F6">
              <w:rPr>
                <w:rFonts w:ascii="標楷體" w:eastAsia="標楷體" w:hint="eastAsia"/>
                <w:spacing w:val="-10"/>
                <w:sz w:val="20"/>
              </w:rPr>
              <w:t>關</w:t>
            </w:r>
            <w:r w:rsidR="005B766C" w:rsidRPr="00C401F6">
              <w:rPr>
                <w:rFonts w:ascii="標楷體" w:eastAsia="標楷體"/>
                <w:spacing w:val="-10"/>
                <w:sz w:val="20"/>
              </w:rPr>
              <w:t xml:space="preserve">  </w:t>
            </w:r>
            <w:r w:rsidR="005B766C" w:rsidRPr="00C401F6"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:rsidR="005B766C" w:rsidRPr="00C401F6" w:rsidRDefault="005B766C" w:rsidP="00374B0D">
            <w:pPr>
              <w:rPr>
                <w:rFonts w:ascii="標楷體" w:eastAsia="標楷體"/>
                <w:spacing w:val="-10"/>
                <w:sz w:val="20"/>
              </w:rPr>
            </w:pPr>
            <w:r w:rsidRPr="00C401F6"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 w:rsidRPr="00C401F6">
              <w:rPr>
                <w:rFonts w:ascii="標楷體" w:eastAsia="標楷體"/>
                <w:spacing w:val="-10"/>
                <w:sz w:val="20"/>
              </w:rPr>
              <w:t xml:space="preserve">  </w:t>
            </w:r>
            <w:r w:rsidRPr="00C401F6"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</w:tc>
        <w:tc>
          <w:tcPr>
            <w:tcW w:w="28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B766C" w:rsidRPr="00C401F6" w:rsidRDefault="005B766C" w:rsidP="00374B0D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 w:rsidRPr="00C401F6">
              <w:rPr>
                <w:rFonts w:ascii="標楷體" w:eastAsia="標楷體"/>
                <w:spacing w:val="-10"/>
                <w:sz w:val="20"/>
              </w:rPr>
              <w:t>市議會主管</w:t>
            </w:r>
          </w:p>
        </w:tc>
        <w:tc>
          <w:tcPr>
            <w:tcW w:w="28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B766C" w:rsidRPr="00C401F6" w:rsidRDefault="005B766C" w:rsidP="00374B0D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 w:rsidRPr="00C401F6">
              <w:rPr>
                <w:rFonts w:ascii="標楷體" w:eastAsia="標楷體"/>
                <w:spacing w:val="-10"/>
                <w:sz w:val="20"/>
              </w:rPr>
              <w:t>市政府主管</w:t>
            </w:r>
          </w:p>
        </w:tc>
        <w:tc>
          <w:tcPr>
            <w:tcW w:w="28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B766C" w:rsidRPr="00C401F6" w:rsidRDefault="005B766C" w:rsidP="00374B0D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 w:rsidRPr="00C401F6">
              <w:rPr>
                <w:rFonts w:ascii="標楷體" w:eastAsia="標楷體"/>
                <w:spacing w:val="-10"/>
                <w:sz w:val="20"/>
              </w:rPr>
              <w:t>民政處主管</w:t>
            </w:r>
          </w:p>
        </w:tc>
        <w:tc>
          <w:tcPr>
            <w:tcW w:w="28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B766C" w:rsidRPr="00C401F6" w:rsidRDefault="005B766C" w:rsidP="00374B0D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 w:rsidRPr="00C401F6">
              <w:rPr>
                <w:rFonts w:ascii="標楷體" w:eastAsia="標楷體"/>
                <w:spacing w:val="-10"/>
                <w:sz w:val="20"/>
              </w:rPr>
              <w:t>教育處主管</w:t>
            </w:r>
          </w:p>
        </w:tc>
        <w:tc>
          <w:tcPr>
            <w:tcW w:w="28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B766C" w:rsidRPr="00C401F6" w:rsidRDefault="005B766C" w:rsidP="00374B0D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 w:rsidRPr="00C401F6">
              <w:rPr>
                <w:rFonts w:ascii="標楷體" w:eastAsia="標楷體" w:hint="eastAsia"/>
                <w:spacing w:val="-10"/>
                <w:sz w:val="20"/>
              </w:rPr>
              <w:t>產業發展處主管</w:t>
            </w:r>
          </w:p>
        </w:tc>
        <w:tc>
          <w:tcPr>
            <w:tcW w:w="28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B766C" w:rsidRPr="00C401F6" w:rsidRDefault="005B766C" w:rsidP="00374B0D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 w:rsidRPr="00C401F6">
              <w:rPr>
                <w:rFonts w:ascii="標楷體" w:eastAsia="標楷體" w:hint="eastAsia"/>
                <w:spacing w:val="-10"/>
                <w:sz w:val="20"/>
              </w:rPr>
              <w:t>地政處主管</w:t>
            </w:r>
          </w:p>
        </w:tc>
        <w:tc>
          <w:tcPr>
            <w:tcW w:w="28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B766C" w:rsidRPr="00C401F6" w:rsidRDefault="005B766C" w:rsidP="00374B0D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 w:rsidRPr="00C401F6">
              <w:rPr>
                <w:rFonts w:ascii="標楷體" w:eastAsia="標楷體" w:hint="eastAsia"/>
                <w:spacing w:val="-10"/>
                <w:sz w:val="20"/>
              </w:rPr>
              <w:t>稅務局主管</w:t>
            </w:r>
          </w:p>
        </w:tc>
      </w:tr>
      <w:tr w:rsidR="00C401F6" w:rsidRPr="00C401F6" w:rsidTr="00191A9B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C401F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2808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/>
                <w:b/>
                <w:noProof/>
                <w:spacing w:val="-10"/>
                <w:sz w:val="20"/>
              </w:rPr>
              <w:t>838,668</w:t>
            </w:r>
          </w:p>
        </w:tc>
        <w:tc>
          <w:tcPr>
            <w:tcW w:w="280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/>
                <w:b/>
                <w:noProof/>
                <w:spacing w:val="-10"/>
                <w:sz w:val="20"/>
              </w:rPr>
              <w:t>22,376,618,871</w:t>
            </w:r>
          </w:p>
        </w:tc>
        <w:tc>
          <w:tcPr>
            <w:tcW w:w="280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/>
                <w:b/>
                <w:noProof/>
                <w:spacing w:val="-10"/>
                <w:sz w:val="20"/>
              </w:rPr>
              <w:t>140,632,101</w:t>
            </w:r>
          </w:p>
        </w:tc>
        <w:tc>
          <w:tcPr>
            <w:tcW w:w="2809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/>
                <w:b/>
                <w:noProof/>
                <w:spacing w:val="-10"/>
                <w:sz w:val="20"/>
              </w:rPr>
              <w:t>14,358,913</w:t>
            </w:r>
          </w:p>
        </w:tc>
        <w:tc>
          <w:tcPr>
            <w:tcW w:w="280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/>
                <w:b/>
                <w:noProof/>
                <w:spacing w:val="-10"/>
                <w:sz w:val="20"/>
              </w:rPr>
              <w:t>3,743,679</w:t>
            </w:r>
          </w:p>
        </w:tc>
        <w:tc>
          <w:tcPr>
            <w:tcW w:w="280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/>
                <w:b/>
                <w:noProof/>
                <w:spacing w:val="-10"/>
                <w:sz w:val="20"/>
              </w:rPr>
              <w:t>77,369,802</w:t>
            </w:r>
          </w:p>
        </w:tc>
        <w:tc>
          <w:tcPr>
            <w:tcW w:w="2809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/>
                <w:b/>
                <w:noProof/>
                <w:spacing w:val="-10"/>
                <w:sz w:val="20"/>
              </w:rPr>
              <w:t>3,408,230,263</w:t>
            </w:r>
          </w:p>
        </w:tc>
      </w:tr>
      <w:tr w:rsidR="00C401F6" w:rsidRPr="00C401F6" w:rsidTr="00191A9B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C401F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1.</w:t>
            </w:r>
            <w:r w:rsidRPr="00C401F6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710755840"/>
              </w:rPr>
              <w:t>稅課收</w:t>
            </w:r>
            <w:r w:rsidRPr="00C401F6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710755840"/>
              </w:rPr>
              <w:t>入</w:t>
            </w:r>
          </w:p>
        </w:tc>
        <w:tc>
          <w:tcPr>
            <w:tcW w:w="28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7,235,627,470</w:t>
            </w:r>
          </w:p>
        </w:tc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3,398,111,433</w:t>
            </w:r>
          </w:p>
        </w:tc>
      </w:tr>
      <w:tr w:rsidR="00C401F6" w:rsidRPr="00C401F6" w:rsidTr="00191A9B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C401F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2.</w:t>
            </w:r>
            <w:r w:rsidRPr="00C401F6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710755840"/>
              </w:rPr>
              <w:t>罰款及賠償收</w:t>
            </w:r>
            <w:r w:rsidRPr="00C401F6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710755840"/>
              </w:rPr>
              <w:t>入</w:t>
            </w:r>
          </w:p>
        </w:tc>
        <w:tc>
          <w:tcPr>
            <w:tcW w:w="28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290,092,830</w:t>
            </w:r>
          </w:p>
        </w:tc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296,569</w:t>
            </w:r>
          </w:p>
        </w:tc>
        <w:tc>
          <w:tcPr>
            <w:tcW w:w="2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200,079</w:t>
            </w:r>
          </w:p>
        </w:tc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3,210,500</w:t>
            </w:r>
          </w:p>
        </w:tc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1,298,250</w:t>
            </w:r>
          </w:p>
        </w:tc>
        <w:tc>
          <w:tcPr>
            <w:tcW w:w="2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9,759,458</w:t>
            </w:r>
          </w:p>
        </w:tc>
      </w:tr>
      <w:tr w:rsidR="00C401F6" w:rsidRPr="00C401F6" w:rsidTr="00191A9B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C401F6">
              <w:rPr>
                <w:rFonts w:ascii="標楷體" w:eastAsia="標楷體" w:hAnsi="標楷體"/>
                <w:noProof/>
                <w:spacing w:val="-10"/>
                <w:sz w:val="20"/>
              </w:rPr>
              <w:t>3</w:t>
            </w:r>
            <w:r w:rsidRPr="00C401F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.</w:t>
            </w:r>
            <w:r w:rsidRPr="00C401F6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710755840"/>
              </w:rPr>
              <w:t>規費收</w:t>
            </w:r>
            <w:r w:rsidRPr="00C401F6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710755840"/>
              </w:rPr>
              <w:t>入</w:t>
            </w:r>
          </w:p>
        </w:tc>
        <w:tc>
          <w:tcPr>
            <w:tcW w:w="28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112,875</w:t>
            </w:r>
          </w:p>
        </w:tc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134,030,739</w:t>
            </w:r>
          </w:p>
        </w:tc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86,372,618</w:t>
            </w:r>
          </w:p>
        </w:tc>
        <w:tc>
          <w:tcPr>
            <w:tcW w:w="2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6,797,719</w:t>
            </w:r>
          </w:p>
        </w:tc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498,750</w:t>
            </w:r>
          </w:p>
        </w:tc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70,272,990</w:t>
            </w:r>
          </w:p>
        </w:tc>
        <w:tc>
          <w:tcPr>
            <w:tcW w:w="2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30,034</w:t>
            </w:r>
          </w:p>
        </w:tc>
      </w:tr>
      <w:tr w:rsidR="00C401F6" w:rsidRPr="00C401F6" w:rsidTr="00191A9B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C401F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4.</w:t>
            </w:r>
            <w:r w:rsidRPr="00C401F6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710755840"/>
              </w:rPr>
              <w:t>財產收</w:t>
            </w:r>
            <w:r w:rsidRPr="00C401F6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710755840"/>
              </w:rPr>
              <w:t>入</w:t>
            </w:r>
          </w:p>
        </w:tc>
        <w:tc>
          <w:tcPr>
            <w:tcW w:w="28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17,509</w:t>
            </w:r>
          </w:p>
        </w:tc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258,943,814</w:t>
            </w:r>
          </w:p>
        </w:tc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4,164,963</w:t>
            </w:r>
          </w:p>
        </w:tc>
        <w:tc>
          <w:tcPr>
            <w:tcW w:w="2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7,310,585</w:t>
            </w:r>
          </w:p>
        </w:tc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33,157</w:t>
            </w:r>
          </w:p>
        </w:tc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335,237</w:t>
            </w:r>
          </w:p>
        </w:tc>
        <w:tc>
          <w:tcPr>
            <w:tcW w:w="2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43,563</w:t>
            </w:r>
          </w:p>
        </w:tc>
      </w:tr>
      <w:tr w:rsidR="00C401F6" w:rsidRPr="00C401F6" w:rsidTr="00191A9B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C401F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5.</w:t>
            </w:r>
            <w:r w:rsidRPr="00C401F6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fitText w:val="1900" w:id="-710755840"/>
              </w:rPr>
              <w:t>營業盈餘及事業收</w:t>
            </w:r>
            <w:r w:rsidRPr="00C401F6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900" w:id="-710755840"/>
              </w:rPr>
              <w:t>入</w:t>
            </w:r>
          </w:p>
        </w:tc>
        <w:tc>
          <w:tcPr>
            <w:tcW w:w="28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17,140,000</w:t>
            </w:r>
          </w:p>
        </w:tc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</w:tr>
      <w:tr w:rsidR="00C401F6" w:rsidRPr="00C401F6" w:rsidTr="00191A9B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C401F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6.</w:t>
            </w:r>
            <w:r w:rsidRPr="00C401F6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710755840"/>
              </w:rPr>
              <w:t>補助及協助收</w:t>
            </w:r>
            <w:r w:rsidRPr="00C401F6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710755840"/>
              </w:rPr>
              <w:t>入</w:t>
            </w:r>
          </w:p>
        </w:tc>
        <w:tc>
          <w:tcPr>
            <w:tcW w:w="28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14,073,540,470</w:t>
            </w:r>
          </w:p>
        </w:tc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</w:tr>
      <w:tr w:rsidR="00C401F6" w:rsidRPr="00C401F6" w:rsidTr="00191A9B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C401F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7.</w:t>
            </w:r>
            <w:r w:rsidRPr="00C401F6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710755840"/>
              </w:rPr>
              <w:t>捐獻及贈與收</w:t>
            </w:r>
            <w:r w:rsidRPr="00C401F6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710755840"/>
              </w:rPr>
              <w:t>入</w:t>
            </w:r>
          </w:p>
        </w:tc>
        <w:tc>
          <w:tcPr>
            <w:tcW w:w="28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8,087,000</w:t>
            </w:r>
          </w:p>
        </w:tc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49,770,077</w:t>
            </w:r>
          </w:p>
        </w:tc>
        <w:tc>
          <w:tcPr>
            <w:tcW w:w="2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</w:tr>
      <w:tr w:rsidR="00C401F6" w:rsidRPr="00C401F6" w:rsidTr="00191A9B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C401F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8.</w:t>
            </w:r>
            <w:r w:rsidRPr="00C401F6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710755840"/>
              </w:rPr>
              <w:t>其他收</w:t>
            </w:r>
            <w:r w:rsidRPr="00C401F6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710755840"/>
              </w:rPr>
              <w:t>入</w:t>
            </w:r>
          </w:p>
        </w:tc>
        <w:tc>
          <w:tcPr>
            <w:tcW w:w="2808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708,284</w:t>
            </w:r>
          </w:p>
        </w:tc>
        <w:tc>
          <w:tcPr>
            <w:tcW w:w="280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359,156,548</w:t>
            </w:r>
          </w:p>
        </w:tc>
        <w:tc>
          <w:tcPr>
            <w:tcW w:w="280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27,874</w:t>
            </w:r>
          </w:p>
        </w:tc>
        <w:tc>
          <w:tcPr>
            <w:tcW w:w="2809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50,530</w:t>
            </w:r>
          </w:p>
        </w:tc>
        <w:tc>
          <w:tcPr>
            <w:tcW w:w="280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1,272</w:t>
            </w:r>
          </w:p>
        </w:tc>
        <w:tc>
          <w:tcPr>
            <w:tcW w:w="280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5,463,325</w:t>
            </w:r>
          </w:p>
        </w:tc>
        <w:tc>
          <w:tcPr>
            <w:tcW w:w="2809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175ECA" w:rsidRPr="00C401F6" w:rsidRDefault="00175ECA" w:rsidP="00175ECA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C401F6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285,775</w:t>
            </w:r>
          </w:p>
        </w:tc>
      </w:tr>
    </w:tbl>
    <w:p w:rsidR="005B766C" w:rsidRDefault="005B766C" w:rsidP="005F3372"/>
    <w:p w:rsidR="005F3372" w:rsidRPr="005F3372" w:rsidRDefault="005F3372" w:rsidP="005F3372">
      <w:r>
        <w:br w:type="page"/>
      </w:r>
      <w:bookmarkStart w:id="0" w:name="_GoBack"/>
      <w:bookmarkEnd w:id="0"/>
    </w:p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0"/>
        <w:gridCol w:w="1790"/>
        <w:gridCol w:w="909"/>
        <w:gridCol w:w="2367"/>
        <w:gridCol w:w="3276"/>
        <w:gridCol w:w="3277"/>
        <w:gridCol w:w="3276"/>
        <w:gridCol w:w="3276"/>
        <w:gridCol w:w="3277"/>
      </w:tblGrid>
      <w:tr w:rsidR="0030697B" w:rsidRPr="0030697B" w:rsidTr="000D0F66">
        <w:tc>
          <w:tcPr>
            <w:tcW w:w="42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F3372" w:rsidRPr="0030697B" w:rsidRDefault="005F3372" w:rsidP="00374B0D">
            <w:pPr>
              <w:rPr>
                <w:rFonts w:ascii="標楷體" w:eastAsia="標楷體"/>
                <w:sz w:val="20"/>
              </w:rPr>
            </w:pPr>
            <w:r w:rsidRPr="0030697B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269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shd w:val="clear" w:color="auto" w:fill="auto"/>
            <w:vAlign w:val="center"/>
          </w:tcPr>
          <w:p w:rsidR="005F3372" w:rsidRPr="0030697B" w:rsidRDefault="005F3372" w:rsidP="00374B0D">
            <w:pPr>
              <w:rPr>
                <w:rFonts w:ascii="標楷體" w:eastAsia="標楷體"/>
                <w:sz w:val="20"/>
              </w:rPr>
            </w:pPr>
            <w:r w:rsidRPr="0030697B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49" w:type="dxa"/>
            <w:gridSpan w:val="6"/>
            <w:vMerge w:val="restart"/>
            <w:tcBorders>
              <w:top w:val="nil"/>
              <w:left w:val="nil"/>
            </w:tcBorders>
            <w:shd w:val="clear" w:color="auto" w:fill="auto"/>
            <w:vAlign w:val="bottom"/>
          </w:tcPr>
          <w:p w:rsidR="005F3372" w:rsidRPr="0030697B" w:rsidRDefault="005F3372" w:rsidP="00374B0D">
            <w:pPr>
              <w:jc w:val="right"/>
            </w:pPr>
            <w:r w:rsidRPr="0030697B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30697B" w:rsidRPr="0030697B" w:rsidTr="00191A9B">
        <w:tc>
          <w:tcPr>
            <w:tcW w:w="420" w:type="dxa"/>
            <w:tcBorders>
              <w:top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F3372" w:rsidRPr="0030697B" w:rsidRDefault="005F3372" w:rsidP="00374B0D">
            <w:pPr>
              <w:rPr>
                <w:rFonts w:ascii="標楷體" w:eastAsia="標楷體"/>
                <w:sz w:val="20"/>
              </w:rPr>
            </w:pPr>
            <w:r w:rsidRPr="0030697B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99" w:type="dxa"/>
            <w:gridSpan w:val="2"/>
            <w:vMerge/>
            <w:tcBorders>
              <w:left w:val="nil"/>
              <w:bottom w:val="single" w:sz="6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5F3372" w:rsidRPr="0030697B" w:rsidRDefault="005F3372" w:rsidP="00374B0D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49" w:type="dxa"/>
            <w:gridSpan w:val="6"/>
            <w:vMerge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:rsidR="005F3372" w:rsidRPr="0030697B" w:rsidRDefault="005F3372" w:rsidP="00374B0D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30697B" w:rsidRPr="0030697B" w:rsidTr="00191A9B">
        <w:trPr>
          <w:cantSplit/>
          <w:tblHeader/>
        </w:trPr>
        <w:tc>
          <w:tcPr>
            <w:tcW w:w="221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B766C" w:rsidRPr="0030697B" w:rsidRDefault="00E778A4" w:rsidP="005B766C">
            <w:pPr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noProof/>
                <w:spacing w:val="-1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14605</wp:posOffset>
                      </wp:positionV>
                      <wp:extent cx="1400175" cy="318135"/>
                      <wp:effectExtent l="0" t="0" r="0" b="0"/>
                      <wp:wrapNone/>
                      <wp:docPr id="1" name="Lin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0175" cy="31813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15CD12" id="Line 14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1.15pt" to="108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" strokeweight=".5pt"/>
                  </w:pict>
                </mc:Fallback>
              </mc:AlternateContent>
            </w:r>
            <w:r w:rsidR="005B766C" w:rsidRPr="0030697B">
              <w:rPr>
                <w:rFonts w:ascii="標楷體" w:eastAsia="標楷體" w:hint="eastAsia"/>
                <w:spacing w:val="-10"/>
                <w:sz w:val="20"/>
              </w:rPr>
              <w:t>機</w:t>
            </w:r>
            <w:r w:rsidR="005B766C" w:rsidRPr="0030697B">
              <w:rPr>
                <w:rFonts w:ascii="標楷體" w:eastAsia="標楷體"/>
                <w:spacing w:val="-10"/>
                <w:sz w:val="20"/>
              </w:rPr>
              <w:t xml:space="preserve">  </w:t>
            </w:r>
            <w:r w:rsidR="005B766C" w:rsidRPr="0030697B">
              <w:rPr>
                <w:rFonts w:ascii="標楷體" w:eastAsia="標楷體" w:hint="eastAsia"/>
                <w:spacing w:val="-10"/>
                <w:sz w:val="20"/>
              </w:rPr>
              <w:t>關</w:t>
            </w:r>
            <w:r w:rsidR="005B766C" w:rsidRPr="0030697B">
              <w:rPr>
                <w:rFonts w:ascii="標楷體" w:eastAsia="標楷體"/>
                <w:spacing w:val="-10"/>
                <w:sz w:val="20"/>
              </w:rPr>
              <w:t xml:space="preserve">  </w:t>
            </w:r>
            <w:r w:rsidR="005B766C" w:rsidRPr="0030697B"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:rsidR="005B766C" w:rsidRPr="0030697B" w:rsidRDefault="005B766C" w:rsidP="005B766C">
            <w:pPr>
              <w:rPr>
                <w:rFonts w:ascii="標楷體" w:eastAsia="標楷體"/>
                <w:spacing w:val="-10"/>
                <w:sz w:val="20"/>
              </w:rPr>
            </w:pPr>
            <w:r w:rsidRPr="0030697B"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 w:rsidRPr="0030697B">
              <w:rPr>
                <w:rFonts w:ascii="標楷體" w:eastAsia="標楷體"/>
                <w:spacing w:val="-10"/>
                <w:sz w:val="20"/>
              </w:rPr>
              <w:t xml:space="preserve">  </w:t>
            </w:r>
            <w:r w:rsidRPr="0030697B"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</w:tc>
        <w:tc>
          <w:tcPr>
            <w:tcW w:w="3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B766C" w:rsidRPr="0030697B" w:rsidRDefault="005B766C" w:rsidP="005B766C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 w:rsidRPr="0030697B">
              <w:rPr>
                <w:rFonts w:ascii="標楷體" w:eastAsia="標楷體" w:hint="eastAsia"/>
                <w:spacing w:val="-10"/>
                <w:sz w:val="20"/>
              </w:rPr>
              <w:t>警察局主管</w:t>
            </w:r>
          </w:p>
        </w:tc>
        <w:tc>
          <w:tcPr>
            <w:tcW w:w="3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B766C" w:rsidRPr="0030697B" w:rsidRDefault="005B766C" w:rsidP="005B766C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 w:rsidRPr="0030697B">
              <w:rPr>
                <w:rFonts w:ascii="標楷體" w:eastAsia="標楷體" w:hint="eastAsia"/>
                <w:spacing w:val="-10"/>
                <w:sz w:val="20"/>
              </w:rPr>
              <w:t>衛生局主管</w:t>
            </w:r>
          </w:p>
        </w:tc>
        <w:tc>
          <w:tcPr>
            <w:tcW w:w="3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B766C" w:rsidRPr="0030697B" w:rsidRDefault="005B766C" w:rsidP="005B766C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 w:rsidRPr="0030697B">
              <w:rPr>
                <w:rFonts w:ascii="標楷體" w:eastAsia="標楷體"/>
                <w:spacing w:val="-10"/>
                <w:sz w:val="20"/>
              </w:rPr>
              <w:t>環境保護局主管</w:t>
            </w:r>
          </w:p>
        </w:tc>
        <w:tc>
          <w:tcPr>
            <w:tcW w:w="3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B766C" w:rsidRPr="0030697B" w:rsidRDefault="005B766C" w:rsidP="005B766C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 w:rsidRPr="0030697B">
              <w:rPr>
                <w:rFonts w:ascii="標楷體" w:eastAsia="標楷體"/>
                <w:spacing w:val="-10"/>
                <w:sz w:val="20"/>
              </w:rPr>
              <w:t>消防局主管</w:t>
            </w:r>
          </w:p>
        </w:tc>
        <w:tc>
          <w:tcPr>
            <w:tcW w:w="3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B766C" w:rsidRPr="0030697B" w:rsidRDefault="008965B8" w:rsidP="008965B8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 w:rsidRPr="0030697B">
              <w:rPr>
                <w:rFonts w:ascii="標楷體" w:eastAsia="標楷體" w:hint="eastAsia"/>
                <w:spacing w:val="-10"/>
                <w:sz w:val="20"/>
              </w:rPr>
              <w:t>文化</w:t>
            </w:r>
            <w:r w:rsidRPr="0030697B">
              <w:rPr>
                <w:rFonts w:ascii="標楷體" w:eastAsia="標楷體"/>
                <w:spacing w:val="-10"/>
                <w:sz w:val="20"/>
              </w:rPr>
              <w:t>觀光局</w:t>
            </w:r>
            <w:r w:rsidR="005B766C" w:rsidRPr="0030697B">
              <w:rPr>
                <w:rFonts w:ascii="標楷體" w:eastAsia="標楷體"/>
                <w:spacing w:val="-10"/>
                <w:sz w:val="20"/>
              </w:rPr>
              <w:t>主管</w:t>
            </w:r>
          </w:p>
        </w:tc>
        <w:tc>
          <w:tcPr>
            <w:tcW w:w="3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B766C" w:rsidRPr="0030697B" w:rsidRDefault="005B766C" w:rsidP="005B766C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 w:rsidRPr="0030697B">
              <w:rPr>
                <w:rFonts w:ascii="標楷體" w:eastAsia="標楷體"/>
                <w:spacing w:val="-10"/>
                <w:sz w:val="20"/>
              </w:rPr>
              <w:t>合計</w:t>
            </w:r>
          </w:p>
        </w:tc>
      </w:tr>
      <w:tr w:rsidR="0030697B" w:rsidRPr="0030697B" w:rsidTr="00191A9B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0697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3276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/>
                <w:b/>
                <w:noProof/>
                <w:spacing w:val="-10"/>
                <w:sz w:val="20"/>
              </w:rPr>
              <w:t>17,248,874</w:t>
            </w:r>
          </w:p>
        </w:tc>
        <w:tc>
          <w:tcPr>
            <w:tcW w:w="327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/>
                <w:b/>
                <w:noProof/>
                <w:spacing w:val="-10"/>
                <w:sz w:val="20"/>
              </w:rPr>
              <w:t>18,571,508</w:t>
            </w:r>
          </w:p>
        </w:tc>
        <w:tc>
          <w:tcPr>
            <w:tcW w:w="3277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/>
                <w:b/>
                <w:noProof/>
                <w:spacing w:val="-10"/>
                <w:sz w:val="20"/>
              </w:rPr>
              <w:t>262,921,642</w:t>
            </w:r>
          </w:p>
        </w:tc>
        <w:tc>
          <w:tcPr>
            <w:tcW w:w="327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/>
                <w:b/>
                <w:noProof/>
                <w:spacing w:val="-10"/>
                <w:sz w:val="20"/>
              </w:rPr>
              <w:t>4,744,612</w:t>
            </w:r>
          </w:p>
        </w:tc>
        <w:tc>
          <w:tcPr>
            <w:tcW w:w="327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/>
                <w:b/>
                <w:noProof/>
                <w:spacing w:val="-10"/>
                <w:sz w:val="20"/>
              </w:rPr>
              <w:t>10,177,682</w:t>
            </w:r>
          </w:p>
        </w:tc>
        <w:tc>
          <w:tcPr>
            <w:tcW w:w="3277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/>
                <w:b/>
                <w:noProof/>
                <w:spacing w:val="-10"/>
                <w:sz w:val="20"/>
              </w:rPr>
              <w:t>26,335,456,615</w:t>
            </w:r>
          </w:p>
        </w:tc>
      </w:tr>
      <w:tr w:rsidR="0030697B" w:rsidRPr="0030697B" w:rsidTr="00191A9B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069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1.</w:t>
            </w:r>
            <w:r w:rsidRPr="0030697B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710755840"/>
              </w:rPr>
              <w:t>稅課收</w:t>
            </w:r>
            <w:r w:rsidRPr="0030697B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710755840"/>
              </w:rPr>
              <w:t>入</w:t>
            </w:r>
          </w:p>
        </w:tc>
        <w:tc>
          <w:tcPr>
            <w:tcW w:w="327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2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2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10,633,738,903</w:t>
            </w:r>
          </w:p>
        </w:tc>
      </w:tr>
      <w:tr w:rsidR="0030697B" w:rsidRPr="0030697B" w:rsidTr="00191A9B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069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2.</w:t>
            </w:r>
            <w:r w:rsidRPr="0030697B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710755840"/>
              </w:rPr>
              <w:t>罰款及賠償收</w:t>
            </w:r>
            <w:r w:rsidRPr="0030697B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710755840"/>
              </w:rPr>
              <w:t>入</w:t>
            </w:r>
          </w:p>
        </w:tc>
        <w:tc>
          <w:tcPr>
            <w:tcW w:w="327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11,114,846</w:t>
            </w:r>
          </w:p>
        </w:tc>
        <w:tc>
          <w:tcPr>
            <w:tcW w:w="3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13,632,724</w:t>
            </w:r>
          </w:p>
        </w:tc>
        <w:tc>
          <w:tcPr>
            <w:tcW w:w="32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46,735,599</w:t>
            </w:r>
          </w:p>
        </w:tc>
        <w:tc>
          <w:tcPr>
            <w:tcW w:w="3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1,148,494</w:t>
            </w:r>
          </w:p>
        </w:tc>
        <w:tc>
          <w:tcPr>
            <w:tcW w:w="3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2,239,895</w:t>
            </w:r>
          </w:p>
        </w:tc>
        <w:tc>
          <w:tcPr>
            <w:tcW w:w="32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379,729,244</w:t>
            </w:r>
          </w:p>
        </w:tc>
      </w:tr>
      <w:tr w:rsidR="0030697B" w:rsidRPr="0030697B" w:rsidTr="00191A9B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069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3.</w:t>
            </w:r>
            <w:r w:rsidRPr="0030697B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710755840"/>
              </w:rPr>
              <w:t>規費收</w:t>
            </w:r>
            <w:r w:rsidRPr="0030697B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710755840"/>
              </w:rPr>
              <w:t>入</w:t>
            </w:r>
          </w:p>
        </w:tc>
        <w:tc>
          <w:tcPr>
            <w:tcW w:w="327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2,197,089</w:t>
            </w:r>
          </w:p>
        </w:tc>
        <w:tc>
          <w:tcPr>
            <w:tcW w:w="3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829,685</w:t>
            </w:r>
          </w:p>
        </w:tc>
        <w:tc>
          <w:tcPr>
            <w:tcW w:w="32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79,164,935</w:t>
            </w:r>
          </w:p>
        </w:tc>
        <w:tc>
          <w:tcPr>
            <w:tcW w:w="3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8,500</w:t>
            </w:r>
          </w:p>
        </w:tc>
        <w:tc>
          <w:tcPr>
            <w:tcW w:w="3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3,085,083</w:t>
            </w:r>
          </w:p>
        </w:tc>
        <w:tc>
          <w:tcPr>
            <w:tcW w:w="32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383,401,017</w:t>
            </w:r>
          </w:p>
        </w:tc>
      </w:tr>
      <w:tr w:rsidR="0030697B" w:rsidRPr="0030697B" w:rsidTr="00191A9B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069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4.</w:t>
            </w:r>
            <w:r w:rsidRPr="0030697B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710755840"/>
              </w:rPr>
              <w:t>財產收</w:t>
            </w:r>
            <w:r w:rsidRPr="0030697B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710755840"/>
              </w:rPr>
              <w:t>入</w:t>
            </w:r>
          </w:p>
        </w:tc>
        <w:tc>
          <w:tcPr>
            <w:tcW w:w="327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956,415</w:t>
            </w:r>
          </w:p>
        </w:tc>
        <w:tc>
          <w:tcPr>
            <w:tcW w:w="3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4,105,658</w:t>
            </w:r>
          </w:p>
        </w:tc>
        <w:tc>
          <w:tcPr>
            <w:tcW w:w="32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1,507,247</w:t>
            </w:r>
          </w:p>
        </w:tc>
        <w:tc>
          <w:tcPr>
            <w:tcW w:w="3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3,355,500</w:t>
            </w:r>
          </w:p>
        </w:tc>
        <w:tc>
          <w:tcPr>
            <w:tcW w:w="3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4,250,769</w:t>
            </w:r>
          </w:p>
        </w:tc>
        <w:tc>
          <w:tcPr>
            <w:tcW w:w="32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285,024,417</w:t>
            </w:r>
          </w:p>
        </w:tc>
      </w:tr>
      <w:tr w:rsidR="0030697B" w:rsidRPr="0030697B" w:rsidTr="00191A9B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069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5.</w:t>
            </w:r>
            <w:r w:rsidRPr="0030697B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fitText w:val="1900" w:id="-710755840"/>
              </w:rPr>
              <w:t>營業盈餘及事業收</w:t>
            </w:r>
            <w:r w:rsidRPr="0030697B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900" w:id="-710755840"/>
              </w:rPr>
              <w:t>入</w:t>
            </w:r>
          </w:p>
        </w:tc>
        <w:tc>
          <w:tcPr>
            <w:tcW w:w="327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2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2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17,140,000</w:t>
            </w:r>
          </w:p>
        </w:tc>
      </w:tr>
      <w:tr w:rsidR="0030697B" w:rsidRPr="0030697B" w:rsidTr="00191A9B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069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6.</w:t>
            </w:r>
            <w:r w:rsidRPr="0030697B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710755840"/>
              </w:rPr>
              <w:t>補助及協助收</w:t>
            </w:r>
            <w:r w:rsidRPr="0030697B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710755840"/>
              </w:rPr>
              <w:t>入</w:t>
            </w:r>
          </w:p>
        </w:tc>
        <w:tc>
          <w:tcPr>
            <w:tcW w:w="327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2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2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14,073,540,470</w:t>
            </w:r>
          </w:p>
        </w:tc>
      </w:tr>
      <w:tr w:rsidR="0030697B" w:rsidRPr="0030697B" w:rsidTr="00191A9B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069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7.</w:t>
            </w:r>
            <w:r w:rsidRPr="0030697B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710755840"/>
              </w:rPr>
              <w:t>捐獻及贈與收</w:t>
            </w:r>
            <w:r w:rsidRPr="0030697B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710755840"/>
              </w:rPr>
              <w:t>入</w:t>
            </w:r>
          </w:p>
        </w:tc>
        <w:tc>
          <w:tcPr>
            <w:tcW w:w="327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2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32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57,857,077</w:t>
            </w:r>
          </w:p>
        </w:tc>
      </w:tr>
      <w:tr w:rsidR="0030697B" w:rsidRPr="0030697B" w:rsidTr="00191A9B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069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8.</w:t>
            </w:r>
            <w:r w:rsidRPr="0030697B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710755840"/>
              </w:rPr>
              <w:t>其他收</w:t>
            </w:r>
            <w:r w:rsidRPr="0030697B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710755840"/>
              </w:rPr>
              <w:t>入</w:t>
            </w:r>
          </w:p>
        </w:tc>
        <w:tc>
          <w:tcPr>
            <w:tcW w:w="3276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2,980,524</w:t>
            </w:r>
          </w:p>
        </w:tc>
        <w:tc>
          <w:tcPr>
            <w:tcW w:w="327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3,441</w:t>
            </w:r>
          </w:p>
        </w:tc>
        <w:tc>
          <w:tcPr>
            <w:tcW w:w="3277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135,513,861</w:t>
            </w:r>
          </w:p>
        </w:tc>
        <w:tc>
          <w:tcPr>
            <w:tcW w:w="327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232,118</w:t>
            </w:r>
          </w:p>
        </w:tc>
        <w:tc>
          <w:tcPr>
            <w:tcW w:w="327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601,935</w:t>
            </w:r>
          </w:p>
        </w:tc>
        <w:tc>
          <w:tcPr>
            <w:tcW w:w="3277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CC17FF" w:rsidRPr="0030697B" w:rsidRDefault="00CC17FF" w:rsidP="00CC17FF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30697B"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  <w:t>505,025,487</w:t>
            </w:r>
          </w:p>
        </w:tc>
      </w:tr>
    </w:tbl>
    <w:p w:rsidR="005F3372" w:rsidRDefault="005F3372" w:rsidP="005F3372"/>
    <w:sectPr w:rsidR="005F3372">
      <w:headerReference w:type="default" r:id="rId7"/>
      <w:head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372" w:rsidRDefault="005F3372">
      <w:r>
        <w:separator/>
      </w:r>
    </w:p>
  </w:endnote>
  <w:endnote w:type="continuationSeparator" w:id="0">
    <w:p w:rsidR="005F3372" w:rsidRDefault="005F3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372" w:rsidRDefault="005F3372">
      <w:r>
        <w:separator/>
      </w:r>
    </w:p>
  </w:footnote>
  <w:footnote w:type="continuationSeparator" w:id="0">
    <w:p w:rsidR="005F3372" w:rsidRDefault="005F3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645" w:rsidRDefault="005551B5">
    <w:pPr>
      <w:pStyle w:val="a3"/>
      <w:jc w:val="center"/>
    </w:pPr>
    <w:r>
      <w:rPr>
        <w:rFonts w:ascii="標楷體" w:eastAsia="標楷體" w:hAnsi="標楷體" w:hint="eastAsia"/>
        <w:b/>
        <w:spacing w:val="60"/>
        <w:sz w:val="32"/>
        <w:szCs w:val="32"/>
        <w:u w:val="single"/>
      </w:rPr>
      <w:t>陸</w:t>
    </w:r>
    <w:r w:rsidR="005A610E">
      <w:rPr>
        <w:rFonts w:ascii="標楷體" w:eastAsia="標楷體" w:hint="eastAsia"/>
        <w:b/>
        <w:spacing w:val="60"/>
        <w:sz w:val="32"/>
        <w:szCs w:val="32"/>
        <w:u w:val="single"/>
      </w:rPr>
      <w:t>、</w:t>
    </w:r>
    <w:r w:rsidR="00F33645" w:rsidRPr="00EA6F5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="00AA4005">
      <w:rPr>
        <w:rFonts w:ascii="標楷體" w:eastAsia="標楷體" w:hAnsi="標楷體"/>
        <w:b/>
        <w:spacing w:val="60"/>
        <w:sz w:val="32"/>
        <w:szCs w:val="32"/>
        <w:u w:val="single"/>
      </w:rPr>
      <w:t>11</w:t>
    </w:r>
    <w:r w:rsidR="00AA4005">
      <w:rPr>
        <w:rFonts w:ascii="標楷體" w:eastAsia="標楷體" w:hAnsi="標楷體" w:hint="eastAsia"/>
        <w:b/>
        <w:spacing w:val="60"/>
        <w:sz w:val="32"/>
        <w:szCs w:val="32"/>
        <w:u w:val="single"/>
      </w:rPr>
      <w:t>4</w:t>
    </w:r>
    <w:r w:rsidR="00F33645" w:rsidRPr="00EA6F5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5551B5">
      <w:rPr>
        <w:rFonts w:ascii="標楷體" w:eastAsia="標楷體" w:hAnsi="標楷體" w:hint="eastAsia"/>
        <w:b/>
        <w:spacing w:val="60"/>
        <w:sz w:val="32"/>
        <w:szCs w:val="32"/>
        <w:u w:val="single"/>
      </w:rPr>
      <w:t>基隆市</w:t>
    </w:r>
    <w:r w:rsidR="00F33645" w:rsidRPr="00EA6F5D">
      <w:rPr>
        <w:rFonts w:ascii="標楷體" w:eastAsia="標楷體" w:hint="eastAsia"/>
        <w:b/>
        <w:spacing w:val="60"/>
        <w:sz w:val="32"/>
        <w:szCs w:val="32"/>
        <w:u w:val="single"/>
      </w:rPr>
      <w:t>總決算各主管機關歲入來源別科目決算審定數綜計表</w:t>
    </w:r>
    <w:r w:rsidRPr="008C206D">
      <w:rPr>
        <w:rFonts w:ascii="標楷體" w:eastAsia="標楷體" w:hAnsi="標楷體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645" w:rsidRDefault="005551B5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spacing w:val="60"/>
        <w:sz w:val="32"/>
        <w:u w:val="single"/>
      </w:rPr>
      <w:t>陸</w:t>
    </w:r>
    <w:r w:rsidR="005A610E">
      <w:rPr>
        <w:rFonts w:ascii="標楷體" w:eastAsia="標楷體" w:hint="eastAsia"/>
        <w:b/>
        <w:spacing w:val="60"/>
        <w:sz w:val="32"/>
        <w:u w:val="single"/>
      </w:rPr>
      <w:t>、</w:t>
    </w:r>
    <w:r w:rsidR="00F33645" w:rsidRPr="00B95F6B">
      <w:rPr>
        <w:rFonts w:ascii="標楷體" w:eastAsia="標楷體" w:hint="eastAsia"/>
        <w:b/>
        <w:spacing w:val="60"/>
        <w:sz w:val="32"/>
        <w:u w:val="single"/>
      </w:rPr>
      <w:t>中華民國</w:t>
    </w:r>
    <w:r w:rsidR="00175ECA" w:rsidRPr="00C401F6">
      <w:rPr>
        <w:rFonts w:ascii="標楷體" w:eastAsia="標楷體" w:hAnsi="標楷體"/>
        <w:b/>
        <w:spacing w:val="60"/>
        <w:sz w:val="32"/>
        <w:u w:val="single"/>
      </w:rPr>
      <w:t>11</w:t>
    </w:r>
    <w:r w:rsidR="00175ECA" w:rsidRPr="00C401F6">
      <w:rPr>
        <w:rFonts w:ascii="標楷體" w:eastAsia="標楷體" w:hAnsi="標楷體" w:hint="eastAsia"/>
        <w:b/>
        <w:spacing w:val="60"/>
        <w:sz w:val="32"/>
        <w:u w:val="single"/>
      </w:rPr>
      <w:t>4</w:t>
    </w:r>
    <w:r w:rsidR="00F33645" w:rsidRPr="00B95F6B">
      <w:rPr>
        <w:rFonts w:ascii="標楷體" w:eastAsia="標楷體" w:hint="eastAsia"/>
        <w:b/>
        <w:spacing w:val="60"/>
        <w:sz w:val="32"/>
        <w:u w:val="single"/>
      </w:rPr>
      <w:t>年度</w:t>
    </w:r>
    <w:r w:rsidRPr="005551B5">
      <w:rPr>
        <w:rFonts w:ascii="標楷體" w:eastAsia="標楷體" w:hAnsi="標楷體" w:hint="eastAsia"/>
        <w:b/>
        <w:spacing w:val="60"/>
        <w:sz w:val="32"/>
        <w:u w:val="single"/>
      </w:rPr>
      <w:t>基隆市</w:t>
    </w:r>
    <w:r w:rsidR="00F33645" w:rsidRPr="00B95F6B">
      <w:rPr>
        <w:rFonts w:ascii="標楷體" w:eastAsia="標楷體" w:hint="eastAsia"/>
        <w:b/>
        <w:spacing w:val="60"/>
        <w:sz w:val="32"/>
        <w:u w:val="single"/>
      </w:rPr>
      <w:t>總決算各主管機關歲入來源別科目決算審定數綜計表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372"/>
    <w:rsid w:val="000D0F66"/>
    <w:rsid w:val="000D4F05"/>
    <w:rsid w:val="000F3B45"/>
    <w:rsid w:val="000F5C79"/>
    <w:rsid w:val="00143F79"/>
    <w:rsid w:val="00166FAE"/>
    <w:rsid w:val="00175ECA"/>
    <w:rsid w:val="00191A9B"/>
    <w:rsid w:val="0022580D"/>
    <w:rsid w:val="002934F7"/>
    <w:rsid w:val="0030697B"/>
    <w:rsid w:val="00397B4B"/>
    <w:rsid w:val="003C6046"/>
    <w:rsid w:val="0047422B"/>
    <w:rsid w:val="005551B5"/>
    <w:rsid w:val="005A610E"/>
    <w:rsid w:val="005B766C"/>
    <w:rsid w:val="005F216F"/>
    <w:rsid w:val="005F3372"/>
    <w:rsid w:val="00683427"/>
    <w:rsid w:val="006F09C1"/>
    <w:rsid w:val="00805B3D"/>
    <w:rsid w:val="00810A19"/>
    <w:rsid w:val="0085072B"/>
    <w:rsid w:val="008965B8"/>
    <w:rsid w:val="008C206D"/>
    <w:rsid w:val="00A57D0E"/>
    <w:rsid w:val="00AA4005"/>
    <w:rsid w:val="00AD15A7"/>
    <w:rsid w:val="00B5403C"/>
    <w:rsid w:val="00B95F6B"/>
    <w:rsid w:val="00C004BF"/>
    <w:rsid w:val="00C401F6"/>
    <w:rsid w:val="00CC17FF"/>
    <w:rsid w:val="00CE52EB"/>
    <w:rsid w:val="00D17C30"/>
    <w:rsid w:val="00D20547"/>
    <w:rsid w:val="00D7295B"/>
    <w:rsid w:val="00DA6D4D"/>
    <w:rsid w:val="00DF00FA"/>
    <w:rsid w:val="00E257E8"/>
    <w:rsid w:val="00E778A4"/>
    <w:rsid w:val="00EA6F5D"/>
    <w:rsid w:val="00F0168A"/>
    <w:rsid w:val="00F3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5:chartTrackingRefBased/>
  <w15:docId w15:val="{423776E1-093A-4ABF-9F42-80087D3C9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link w:val="a6"/>
    <w:uiPriority w:val="99"/>
    <w:semiHidden/>
    <w:unhideWhenUsed/>
    <w:rsid w:val="00AA4005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AA400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AciitBzg8&#27506;&#20837;&#20358;&#28304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DEC3B-8634-42E5-A99D-00F757C28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AciitBzg8歲入來源別機關別決算審定數綜計表</Template>
  <TotalTime>0</TotalTime>
  <Pages>2</Pages>
  <Words>175</Words>
  <Characters>1000</Characters>
  <Application>Microsoft Office Word</Application>
  <DocSecurity>0</DocSecurity>
  <Lines>8</Lines>
  <Paragraphs>2</Paragraphs>
  <ScaleCrop>false</ScaleCrop>
  <Company>N.A.O.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蕭茹方</dc:creator>
  <cp:keywords/>
  <cp:lastModifiedBy>張鈞凱</cp:lastModifiedBy>
  <cp:revision>2</cp:revision>
  <cp:lastPrinted>2026-06-12T05:32:00Z</cp:lastPrinted>
  <dcterms:created xsi:type="dcterms:W3CDTF">2026-06-22T03:20:00Z</dcterms:created>
  <dcterms:modified xsi:type="dcterms:W3CDTF">2026-06-22T03:20:00Z</dcterms:modified>
</cp:coreProperties>
</file>