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F1ACA" w14:textId="553D146C" w:rsidR="007F6363" w:rsidRPr="003922B2" w:rsidRDefault="000D72E2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114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基隆市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154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2409"/>
      </w:tblGrid>
      <w:tr w:rsidR="007F6363" w14:paraId="4632BA86" w14:textId="77777777" w:rsidTr="00E36973">
        <w:trPr>
          <w:trHeight w:val="315"/>
        </w:trPr>
        <w:tc>
          <w:tcPr>
            <w:tcW w:w="215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374C0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314A4C1F" w14:textId="77777777" w:rsidTr="00E36973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2A792E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8CAA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1D04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1F254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03BAD213" w14:textId="77777777" w:rsidTr="00E36973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56FF4E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1619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90DA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D7E1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C706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2DCA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9547B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0D72E2" w:rsidRPr="009F0063" w14:paraId="3CE538AC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EC483EF" w14:textId="77777777" w:rsidR="000D72E2" w:rsidRPr="009F0063" w:rsidRDefault="000D72E2" w:rsidP="008A281F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4063573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3D5D82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639312D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B2042DF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FB22F58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1CEFDA3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bookmarkStart w:id="0" w:name="_GoBack"/>
        <w:bookmarkEnd w:id="0"/>
      </w:tr>
      <w:tr w:rsidR="000D72E2" w:rsidRPr="009F0063" w14:paraId="735307FA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0BBEBE3" w14:textId="77777777" w:rsidR="000D72E2" w:rsidRPr="009F0063" w:rsidRDefault="000D72E2" w:rsidP="008A281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4552F4C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26,780,920,000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042331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C6EB8F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26,332,833,871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47C835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ED86B60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- 448,086,129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9C1EB7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- 1.67</w:t>
            </w:r>
          </w:p>
        </w:tc>
      </w:tr>
      <w:tr w:rsidR="000D72E2" w14:paraId="4E0F5D62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365F62F" w14:textId="77777777" w:rsidR="000D72E2" w:rsidRPr="005A1810" w:rsidRDefault="000D72E2" w:rsidP="008A281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1613A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A2465D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6,310,557,975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7216BB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23.56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0DEDF93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6,149,810,488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33C380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23.35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9DFC8B6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- 160,747,487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23D0D5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- 2.55</w:t>
            </w:r>
          </w:p>
        </w:tc>
      </w:tr>
      <w:tr w:rsidR="000D72E2" w14:paraId="3D9C749B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E7E68EB" w14:textId="77777777" w:rsidR="000D72E2" w:rsidRPr="005A1810" w:rsidRDefault="000D72E2" w:rsidP="008A281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1613A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28BE3EE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4,464,098,025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B3CBCC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16.67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B9E1CA3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4,483,928,415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BD76A6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17.03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E7DAB8E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19,830,390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62B139F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0.44</w:t>
            </w:r>
          </w:p>
        </w:tc>
      </w:tr>
      <w:tr w:rsidR="000D72E2" w14:paraId="777CDD9A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63240D7" w14:textId="77777777" w:rsidR="000D72E2" w:rsidRPr="005A1810" w:rsidRDefault="000D72E2" w:rsidP="008A281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1613A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0EE4C7A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16,006,264,000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F8AC08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59.77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EEC5BDD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15,699,094,968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8D0686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59.62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9402956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- 307,169,032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7E75DF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- 1.92</w:t>
            </w:r>
          </w:p>
        </w:tc>
      </w:tr>
      <w:tr w:rsidR="000D72E2" w:rsidRPr="009F0063" w14:paraId="2F5A7098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C4E44E0" w14:textId="77777777" w:rsidR="000D72E2" w:rsidRPr="009F0063" w:rsidRDefault="000D72E2" w:rsidP="008A281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1B4F674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22,408,360,782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5F9902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7DA58A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21,013,372,496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44615F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95842DE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- 1,394,988,286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0A11D2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- 6.23</w:t>
            </w:r>
          </w:p>
        </w:tc>
      </w:tr>
      <w:tr w:rsidR="000D72E2" w14:paraId="4C4B6B66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B9E3FC0" w14:textId="77777777" w:rsidR="000D72E2" w:rsidRPr="005A1810" w:rsidRDefault="000D72E2" w:rsidP="008A281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1613A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1007BFF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22,333,360,782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A1B7E8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99.67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192A0E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20,963,865,829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6F2EB5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99.76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55FA480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- 1,369,494,953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36BF08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- 6.13</w:t>
            </w:r>
          </w:p>
        </w:tc>
      </w:tr>
      <w:tr w:rsidR="000D72E2" w14:paraId="08929B92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4640B90" w14:textId="77777777" w:rsidR="000D72E2" w:rsidRPr="005A1810" w:rsidRDefault="000D72E2" w:rsidP="008A281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1613A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D1C4F2F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75,000,000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167693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0.33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2CF973C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49,506,667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E98441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0.24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98398F1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- 25,493,333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8F3289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- 33.99</w:t>
            </w:r>
          </w:p>
        </w:tc>
      </w:tr>
      <w:tr w:rsidR="000D72E2" w:rsidRPr="009F0063" w14:paraId="271B5F64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09C11A0" w14:textId="77777777" w:rsidR="000D72E2" w:rsidRPr="009F0063" w:rsidRDefault="000D72E2" w:rsidP="008A281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E5CE159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4,372,559,218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3DCBFA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C71BF3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5,319,461,375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8802F0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AE55382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946,902,157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C15D0C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21.66</w:t>
            </w:r>
          </w:p>
        </w:tc>
      </w:tr>
      <w:tr w:rsidR="000D72E2" w:rsidRPr="009F0063" w14:paraId="6D485427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027447C" w14:textId="77777777" w:rsidR="000D72E2" w:rsidRPr="009F0063" w:rsidRDefault="000D72E2" w:rsidP="008A281F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D7B3BFC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BB924D0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8C61979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2CC35F7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F3EF3A3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D1582D0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0D72E2" w:rsidRPr="009F0063" w14:paraId="7961F25A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AD16045" w14:textId="77777777" w:rsidR="000D72E2" w:rsidRPr="009F0063" w:rsidRDefault="000D72E2" w:rsidP="008A281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D66F389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2,580,000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9998A7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C81F5E4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2,622,744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C300A6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3FCAB75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42,744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F4A8876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1.66</w:t>
            </w:r>
          </w:p>
        </w:tc>
      </w:tr>
      <w:tr w:rsidR="000D72E2" w14:paraId="19A77DC2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D9B5E95" w14:textId="74C70C7E" w:rsidR="000D72E2" w:rsidRPr="005A1810" w:rsidRDefault="00FD6262" w:rsidP="008A281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noProof/>
              </w:rPr>
              <w:t xml:space="preserve">  </w:t>
            </w:r>
            <w:r w:rsidR="000D72E2" w:rsidRPr="00E1613A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884596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2,580,000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E23B98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152796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2,622,744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9C7883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7C81D51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42,744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319A3A3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1.66</w:t>
            </w:r>
          </w:p>
        </w:tc>
      </w:tr>
      <w:tr w:rsidR="000D72E2" w:rsidRPr="009F0063" w14:paraId="5EA4F9F2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2085FC2" w14:textId="77777777" w:rsidR="000D72E2" w:rsidRPr="009F0063" w:rsidRDefault="000D72E2" w:rsidP="008A281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64E6714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6,190,881,218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D51654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1C6407F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5,729,459,617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A539E0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6AA3C64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- 461,421,601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BDB7F06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- 7.45</w:t>
            </w:r>
          </w:p>
        </w:tc>
      </w:tr>
      <w:tr w:rsidR="000D72E2" w14:paraId="05211DA2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A15A0FC" w14:textId="77777777" w:rsidR="000D72E2" w:rsidRPr="005A1810" w:rsidRDefault="000D72E2" w:rsidP="008A281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1613A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ACDEF37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6,181,881,218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5EDAA3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99.85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F667E6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5,720,459,617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FC9D60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99.84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72E35E8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- 461,421,601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D6CA72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- 7.46</w:t>
            </w:r>
          </w:p>
        </w:tc>
      </w:tr>
      <w:tr w:rsidR="000D72E2" w14:paraId="207C99C8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27A7564" w14:textId="77777777" w:rsidR="000D72E2" w:rsidRPr="005A1810" w:rsidRDefault="000D72E2" w:rsidP="008A281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1613A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EF66E3D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9,000,000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EFDA73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0.15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9C41C5" w14:textId="77777777" w:rsidR="000D72E2" w:rsidRPr="006B0955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9,000,000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941428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/>
                <w:noProof/>
              </w:rPr>
              <w:t>0.16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ED62A76" w14:textId="47DE4773" w:rsidR="000D72E2" w:rsidRPr="006B0955" w:rsidRDefault="00D44018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927A1F3" w14:textId="77777777" w:rsidR="000D72E2" w:rsidRPr="006B0955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1613A">
              <w:rPr>
                <w:rFonts w:ascii="新細明體" w:hAnsi="新細明體" w:hint="eastAsia"/>
                <w:noProof/>
              </w:rPr>
              <w:t>－</w:t>
            </w:r>
          </w:p>
        </w:tc>
      </w:tr>
      <w:tr w:rsidR="000D72E2" w:rsidRPr="009F0063" w14:paraId="27FCDF17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B69A77B" w14:textId="77777777" w:rsidR="000D72E2" w:rsidRPr="009F0063" w:rsidRDefault="000D72E2" w:rsidP="008A281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F4ACC1C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- 6,188,301,218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853161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C41C99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- 5,726,836,873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89E290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9C58502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461,464,345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98C5745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- 7.46</w:t>
            </w:r>
          </w:p>
        </w:tc>
      </w:tr>
      <w:tr w:rsidR="000D72E2" w:rsidRPr="009F0063" w14:paraId="38A36D72" w14:textId="77777777" w:rsidTr="00E36973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B0733D9" w14:textId="77777777" w:rsidR="000D72E2" w:rsidRPr="009F0063" w:rsidRDefault="000D72E2" w:rsidP="008A281F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9F0063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5CD20A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- 1,815,742,000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F2AB0A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987D91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- 407,375,498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1602D5" w14:textId="77777777" w:rsidR="000D72E2" w:rsidRPr="009F0063" w:rsidRDefault="000D72E2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D779971" w14:textId="77777777" w:rsidR="000D72E2" w:rsidRPr="009F0063" w:rsidRDefault="000D72E2" w:rsidP="008A281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1,408,366,502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0466BD3" w14:textId="4B31FDF7" w:rsidR="000D72E2" w:rsidRPr="009F0063" w:rsidRDefault="00D44018" w:rsidP="008A281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9F0063">
              <w:rPr>
                <w:rFonts w:ascii="新細明體" w:hAnsi="新細明體"/>
                <w:b/>
                <w:noProof/>
              </w:rPr>
              <w:t>- 7</w:t>
            </w:r>
            <w:r w:rsidR="00E9612D">
              <w:rPr>
                <w:rFonts w:ascii="新細明體" w:hAnsi="新細明體" w:hint="eastAsia"/>
                <w:b/>
                <w:noProof/>
              </w:rPr>
              <w:t>7</w:t>
            </w:r>
            <w:r w:rsidRPr="009F0063">
              <w:rPr>
                <w:rFonts w:ascii="新細明體" w:hAnsi="新細明體"/>
                <w:b/>
                <w:noProof/>
              </w:rPr>
              <w:t>.</w:t>
            </w:r>
            <w:r>
              <w:rPr>
                <w:rFonts w:ascii="新細明體" w:hAnsi="新細明體" w:hint="eastAsia"/>
                <w:b/>
                <w:noProof/>
              </w:rPr>
              <w:t>5</w:t>
            </w:r>
            <w:r w:rsidR="00E9612D">
              <w:rPr>
                <w:rFonts w:ascii="新細明體" w:hAnsi="新細明體" w:hint="eastAsia"/>
                <w:b/>
                <w:noProof/>
              </w:rPr>
              <w:t>6</w:t>
            </w:r>
          </w:p>
        </w:tc>
      </w:tr>
    </w:tbl>
    <w:p w14:paraId="5B14345A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E36973">
      <w:headerReference w:type="even" r:id="rId6"/>
      <w:footerReference w:type="even" r:id="rId7"/>
      <w:footerReference w:type="default" r:id="rId8"/>
      <w:pgSz w:w="23811" w:h="16838" w:orient="landscape" w:code="8"/>
      <w:pgMar w:top="1418" w:right="992" w:bottom="1418" w:left="992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FE348" w14:textId="77777777" w:rsidR="000D72E2" w:rsidRDefault="000D72E2" w:rsidP="00BC6307">
      <w:r>
        <w:separator/>
      </w:r>
    </w:p>
  </w:endnote>
  <w:endnote w:type="continuationSeparator" w:id="0">
    <w:p w14:paraId="4EB6F9CA" w14:textId="77777777" w:rsidR="000D72E2" w:rsidRDefault="000D72E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EE31D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74EB8A80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5FE72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94EFE" w14:textId="77777777" w:rsidR="000D72E2" w:rsidRDefault="000D72E2" w:rsidP="00BC6307">
      <w:r>
        <w:separator/>
      </w:r>
    </w:p>
  </w:footnote>
  <w:footnote w:type="continuationSeparator" w:id="0">
    <w:p w14:paraId="51B89397" w14:textId="77777777" w:rsidR="000D72E2" w:rsidRDefault="000D72E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3FB23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2E2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D72E2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4018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05CBD"/>
    <w:rsid w:val="00E10F9A"/>
    <w:rsid w:val="00E26E20"/>
    <w:rsid w:val="00E3029B"/>
    <w:rsid w:val="00E33BD1"/>
    <w:rsid w:val="00E36973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9612D"/>
    <w:rsid w:val="00EB1B6B"/>
    <w:rsid w:val="00EB4430"/>
    <w:rsid w:val="00EB476A"/>
    <w:rsid w:val="00EC0008"/>
    <w:rsid w:val="00EC06EB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D626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73101BA"/>
  <w15:chartTrackingRefBased/>
  <w15:docId w15:val="{DF5C44D4-F0B7-457F-898F-67EED19EA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ijY3u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rijY3u審定後收支性質及餘絀簡明分析表A3.dot</Template>
  <TotalTime>4</TotalTime>
  <Pages>1</Pages>
  <Words>303</Words>
  <Characters>805</Characters>
  <Application>Microsoft Office Word</Application>
  <DocSecurity>0</DocSecurity>
  <Lines>6</Lines>
  <Paragraphs>2</Paragraphs>
  <ScaleCrop>false</ScaleCrop>
  <Company>nao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林宏儒</dc:creator>
  <cp:keywords/>
  <cp:lastModifiedBy>孫宇樓</cp:lastModifiedBy>
  <cp:revision>7</cp:revision>
  <cp:lastPrinted>2016-07-05T08:45:00Z</cp:lastPrinted>
  <dcterms:created xsi:type="dcterms:W3CDTF">2026-06-03T07:40:00Z</dcterms:created>
  <dcterms:modified xsi:type="dcterms:W3CDTF">2026-07-01T07:38:00Z</dcterms:modified>
</cp:coreProperties>
</file>