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9"/>
        <w:gridCol w:w="59"/>
        <w:gridCol w:w="239"/>
        <w:gridCol w:w="2279"/>
        <w:gridCol w:w="1560"/>
        <w:gridCol w:w="1410"/>
        <w:gridCol w:w="1414"/>
        <w:gridCol w:w="1410"/>
        <w:gridCol w:w="1410"/>
        <w:gridCol w:w="1400"/>
        <w:gridCol w:w="1400"/>
        <w:gridCol w:w="1400"/>
        <w:gridCol w:w="1380"/>
        <w:gridCol w:w="1380"/>
        <w:gridCol w:w="1380"/>
        <w:gridCol w:w="1380"/>
        <w:gridCol w:w="2040"/>
      </w:tblGrid>
      <w:tr w:rsidR="002226F9" w:rsidRPr="002226F9" w:rsidTr="003C0CD8">
        <w:trPr>
          <w:cantSplit/>
          <w:trHeight w:val="270"/>
          <w:tblHeader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2CB1" w:rsidRPr="002226F9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  <w:bookmarkStart w:id="0" w:name="_GoBack"/>
            <w:bookmarkEnd w:id="0"/>
          </w:p>
        </w:tc>
        <w:tc>
          <w:tcPr>
            <w:tcW w:w="690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CB1" w:rsidRPr="002226F9" w:rsidRDefault="00A82CB1">
            <w:pPr>
              <w:ind w:left="-42" w:right="8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2CB1" w:rsidRPr="002226F9" w:rsidRDefault="00A82CB1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 w:rsidRPr="002226F9">
              <w:rPr>
                <w:rFonts w:ascii="標楷體" w:eastAsia="標楷體" w:hAnsi="標楷體" w:hint="eastAsia"/>
                <w:sz w:val="20"/>
              </w:rPr>
              <w:t>單位</w:t>
            </w:r>
            <w:r w:rsidRPr="002226F9">
              <w:rPr>
                <w:rFonts w:ascii="標楷體" w:eastAsia="標楷體" w:hAnsi="標楷體"/>
                <w:sz w:val="20"/>
              </w:rPr>
              <w:t>：</w:t>
            </w:r>
            <w:r w:rsidRPr="002226F9">
              <w:rPr>
                <w:rFonts w:ascii="標楷體" w:eastAsia="標楷體" w:hAnsi="標楷體" w:hint="eastAsia"/>
                <w:sz w:val="20"/>
              </w:rPr>
              <w:t>新臺幣</w:t>
            </w:r>
            <w:r w:rsidR="003C0CD8" w:rsidRPr="002226F9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2226F9" w:rsidRPr="002226F9" w:rsidTr="003F08C0">
        <w:trPr>
          <w:cantSplit/>
          <w:trHeight w:val="270"/>
          <w:tblHeader/>
        </w:trPr>
        <w:tc>
          <w:tcPr>
            <w:tcW w:w="35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82CB1" w:rsidRPr="002226F9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2" w:type="dxa"/>
            <w:gridSpan w:val="5"/>
            <w:vMerge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82CB1" w:rsidRPr="002226F9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82CB1" w:rsidRPr="002226F9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2226F9" w:rsidRPr="002226F9" w:rsidTr="003F08C0">
        <w:trPr>
          <w:cantSplit/>
          <w:tblHeader/>
        </w:trPr>
        <w:tc>
          <w:tcPr>
            <w:tcW w:w="2876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A82CB1" w:rsidRPr="002226F9" w:rsidRDefault="00A82CB1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 w:rsidRPr="002226F9"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CB1" w:rsidRPr="002226F9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 w:rsidRPr="002226F9"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644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CB1" w:rsidRPr="002226F9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 w:rsidRPr="002226F9"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420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CB1" w:rsidRPr="002226F9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 w:rsidRPr="002226F9"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552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CB1" w:rsidRPr="002226F9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 w:rsidRPr="002226F9"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040" w:type="dxa"/>
            <w:vMerge w:val="restart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A82CB1" w:rsidRPr="002226F9" w:rsidRDefault="00A82CB1">
            <w:pPr>
              <w:ind w:left="42" w:right="43"/>
              <w:jc w:val="distribute"/>
              <w:rPr>
                <w:rFonts w:eastAsia="標楷體"/>
                <w:sz w:val="20"/>
              </w:rPr>
            </w:pPr>
            <w:r w:rsidRPr="002226F9">
              <w:rPr>
                <w:rFonts w:eastAsia="標楷體" w:hint="eastAsia"/>
                <w:sz w:val="20"/>
              </w:rPr>
              <w:t>決算審定數與預算數</w:t>
            </w:r>
            <w:r w:rsidRPr="002226F9">
              <w:rPr>
                <w:rFonts w:eastAsia="標楷體"/>
                <w:sz w:val="20"/>
              </w:rPr>
              <w:br/>
            </w:r>
            <w:r w:rsidRPr="002226F9">
              <w:rPr>
                <w:rFonts w:eastAsia="標楷體" w:hint="eastAsia"/>
                <w:sz w:val="20"/>
              </w:rPr>
              <w:t>比較增減</w:t>
            </w:r>
          </w:p>
        </w:tc>
      </w:tr>
      <w:tr w:rsidR="002226F9" w:rsidRPr="002226F9" w:rsidTr="003F08C0">
        <w:trPr>
          <w:cantSplit/>
          <w:tblHeader/>
        </w:trPr>
        <w:tc>
          <w:tcPr>
            <w:tcW w:w="299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A82CB1" w:rsidRPr="002226F9" w:rsidRDefault="00A82CB1">
            <w:pPr>
              <w:ind w:right="414"/>
              <w:jc w:val="center"/>
              <w:rPr>
                <w:rFonts w:eastAsia="標楷體"/>
                <w:sz w:val="20"/>
              </w:rPr>
            </w:pPr>
            <w:r w:rsidRPr="002226F9"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9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CB1" w:rsidRPr="002226F9" w:rsidRDefault="00A82CB1">
            <w:pPr>
              <w:jc w:val="center"/>
              <w:rPr>
                <w:rFonts w:eastAsia="標楷體"/>
                <w:sz w:val="20"/>
              </w:rPr>
            </w:pPr>
            <w:r w:rsidRPr="002226F9"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27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CB1" w:rsidRPr="002226F9" w:rsidRDefault="00A82CB1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 w:rsidRPr="002226F9"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60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CB1" w:rsidRPr="002226F9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CB1" w:rsidRPr="002226F9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 w:rsidRPr="002226F9"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1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CB1" w:rsidRPr="002226F9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 w:rsidRPr="002226F9"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CB1" w:rsidRPr="002226F9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 w:rsidRPr="002226F9"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CB1" w:rsidRPr="002226F9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 w:rsidRPr="002226F9"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4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CB1" w:rsidRPr="002226F9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 w:rsidRPr="002226F9"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CB1" w:rsidRPr="002226F9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 w:rsidRPr="002226F9"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CB1" w:rsidRPr="002226F9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 w:rsidRPr="002226F9"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CB1" w:rsidRPr="002226F9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 w:rsidRPr="002226F9"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CB1" w:rsidRPr="002226F9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 w:rsidRPr="002226F9"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3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CB1" w:rsidRPr="002226F9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 w:rsidRPr="002226F9"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CB1" w:rsidRPr="002226F9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 w:rsidRPr="002226F9"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2040" w:type="dxa"/>
            <w:vMerge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A82CB1" w:rsidRPr="002226F9" w:rsidRDefault="00A82CB1">
            <w:pPr>
              <w:ind w:right="14"/>
              <w:jc w:val="center"/>
              <w:rPr>
                <w:rFonts w:eastAsia="標楷體"/>
                <w:sz w:val="20"/>
              </w:rPr>
            </w:pPr>
          </w:p>
        </w:tc>
      </w:tr>
      <w:tr w:rsidR="002226F9" w:rsidRPr="002226F9" w:rsidTr="003F08C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2226F9" w:rsidRPr="002226F9" w:rsidRDefault="002226F9" w:rsidP="002226F9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2226F9" w:rsidRPr="002226F9" w:rsidRDefault="002226F9" w:rsidP="002226F9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2226F9" w:rsidRPr="002226F9" w:rsidRDefault="002226F9" w:rsidP="002226F9">
            <w:pPr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2226F9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經常門合計</w:t>
            </w: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6"/>
                <w:sz w:val="20"/>
              </w:rPr>
              <w:t>26,780,920,000</w:t>
            </w:r>
          </w:p>
        </w:tc>
        <w:tc>
          <w:tcPr>
            <w:tcW w:w="141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6"/>
                <w:sz w:val="20"/>
              </w:rPr>
              <w:t>25,439,219,148</w:t>
            </w:r>
          </w:p>
        </w:tc>
        <w:tc>
          <w:tcPr>
            <w:tcW w:w="141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6"/>
                <w:sz w:val="20"/>
              </w:rPr>
              <w:t>893,077,394</w:t>
            </w:r>
          </w:p>
        </w:tc>
        <w:tc>
          <w:tcPr>
            <w:tcW w:w="141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6"/>
                <w:sz w:val="20"/>
              </w:rPr>
              <w:t>26,332,296,542</w:t>
            </w:r>
          </w:p>
        </w:tc>
        <w:tc>
          <w:tcPr>
            <w:tcW w:w="140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6"/>
                <w:sz w:val="20"/>
              </w:rPr>
              <w:t>537,329</w:t>
            </w:r>
          </w:p>
        </w:tc>
        <w:tc>
          <w:tcPr>
            <w:tcW w:w="140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6"/>
                <w:sz w:val="20"/>
              </w:rPr>
              <w:t>25,439,219,148</w:t>
            </w:r>
          </w:p>
        </w:tc>
        <w:tc>
          <w:tcPr>
            <w:tcW w:w="138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6"/>
                <w:sz w:val="20"/>
              </w:rPr>
              <w:t>893,614,723</w:t>
            </w:r>
          </w:p>
        </w:tc>
        <w:tc>
          <w:tcPr>
            <w:tcW w:w="138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6"/>
                <w:sz w:val="20"/>
              </w:rPr>
              <w:t>26,332,833,871</w:t>
            </w:r>
          </w:p>
        </w:tc>
        <w:tc>
          <w:tcPr>
            <w:tcW w:w="204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6"/>
                <w:sz w:val="20"/>
              </w:rPr>
              <w:t>- 448,086,129</w:t>
            </w:r>
          </w:p>
        </w:tc>
      </w:tr>
      <w:tr w:rsidR="002226F9" w:rsidRPr="002226F9" w:rsidTr="003C0CD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12"/>
                <w:sz w:val="20"/>
              </w:rPr>
              <w:t>1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2226F9" w:rsidRPr="002226F9" w:rsidRDefault="002226F9" w:rsidP="002226F9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:rsidR="002226F9" w:rsidRPr="002226F9" w:rsidRDefault="002226F9" w:rsidP="002226F9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2226F9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稅課收入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6"/>
                <w:sz w:val="20"/>
              </w:rPr>
              <w:t>10,774,656,000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6"/>
                <w:sz w:val="20"/>
              </w:rPr>
              <w:t>10,432,507,552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6"/>
                <w:sz w:val="20"/>
              </w:rPr>
              <w:t>201,231,351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6"/>
                <w:sz w:val="20"/>
              </w:rPr>
              <w:t>10,633,738,903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6"/>
                <w:sz w:val="20"/>
              </w:rPr>
              <w:t>10,432,507,552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6"/>
                <w:sz w:val="20"/>
              </w:rPr>
              <w:t>201,231,351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6"/>
                <w:sz w:val="20"/>
              </w:rPr>
              <w:t>10,633,738,903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6"/>
                <w:sz w:val="20"/>
              </w:rPr>
              <w:t>- 140,917,097</w:t>
            </w:r>
          </w:p>
        </w:tc>
      </w:tr>
      <w:tr w:rsidR="002226F9" w:rsidRPr="002226F9" w:rsidTr="003C0CD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2226F9" w:rsidRPr="002226F9" w:rsidRDefault="002226F9" w:rsidP="002226F9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2226F9" w:rsidRPr="002226F9" w:rsidRDefault="002226F9" w:rsidP="002226F9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2226F9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遺產及贈與稅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115,000,000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193,465,730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193,465,730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193,465,730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193,465,730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78,465,730</w:t>
            </w:r>
          </w:p>
        </w:tc>
      </w:tr>
      <w:tr w:rsidR="002226F9" w:rsidRPr="002226F9" w:rsidTr="003C0CD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2226F9" w:rsidRPr="002226F9" w:rsidRDefault="002226F9" w:rsidP="002226F9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2226F9" w:rsidRPr="002226F9" w:rsidRDefault="002226F9" w:rsidP="002226F9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2226F9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菸酒稅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116,265,000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102,168,446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8,031,254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110,199,700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102,168,446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8,031,254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110,199,700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- 6,065,300</w:t>
            </w:r>
          </w:p>
        </w:tc>
      </w:tr>
      <w:tr w:rsidR="002226F9" w:rsidRPr="002226F9" w:rsidTr="003C0CD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2226F9" w:rsidRPr="002226F9" w:rsidRDefault="002226F9" w:rsidP="002226F9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12"/>
                <w:sz w:val="20"/>
              </w:rPr>
              <w:t>3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2226F9" w:rsidRPr="002226F9" w:rsidRDefault="002226F9" w:rsidP="002226F9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2226F9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印花稅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75,100,000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111,136,996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111,136,996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111,136,996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111,136,996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36,036,996</w:t>
            </w:r>
          </w:p>
        </w:tc>
      </w:tr>
      <w:tr w:rsidR="002226F9" w:rsidRPr="002226F9" w:rsidTr="003C0CD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2226F9" w:rsidRPr="002226F9" w:rsidRDefault="002226F9" w:rsidP="002226F9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12"/>
                <w:sz w:val="20"/>
              </w:rPr>
              <w:t>4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2226F9" w:rsidRPr="002226F9" w:rsidRDefault="002226F9" w:rsidP="002226F9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2226F9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使用牌照稅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798,000,000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817,940,845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817,940,845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817,940,845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817,940,845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19,940,845</w:t>
            </w:r>
          </w:p>
        </w:tc>
      </w:tr>
      <w:tr w:rsidR="002226F9" w:rsidRPr="002226F9" w:rsidTr="003C0CD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2226F9" w:rsidRPr="002226F9" w:rsidRDefault="002226F9" w:rsidP="002226F9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12"/>
                <w:sz w:val="20"/>
              </w:rPr>
              <w:t>5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2226F9" w:rsidRPr="002226F9" w:rsidRDefault="002226F9" w:rsidP="002226F9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2226F9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土地稅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1,724,826,000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1,492,820,944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1,492,820,944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1,492,820,944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1,492,820,944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- 232,005,056</w:t>
            </w:r>
          </w:p>
        </w:tc>
      </w:tr>
      <w:tr w:rsidR="002226F9" w:rsidRPr="002226F9" w:rsidTr="003C0CD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2226F9" w:rsidRPr="002226F9" w:rsidRDefault="002226F9" w:rsidP="002226F9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12"/>
                <w:sz w:val="20"/>
              </w:rPr>
              <w:t>6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2226F9" w:rsidRPr="002226F9" w:rsidRDefault="002226F9" w:rsidP="002226F9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2226F9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房屋稅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760,508,000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841,212,659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841,212,659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841,212,659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841,212,659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80,704,659</w:t>
            </w:r>
          </w:p>
        </w:tc>
      </w:tr>
      <w:tr w:rsidR="002226F9" w:rsidRPr="002226F9" w:rsidTr="003C0CD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2226F9" w:rsidRPr="002226F9" w:rsidRDefault="002226F9" w:rsidP="002226F9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12"/>
                <w:sz w:val="20"/>
              </w:rPr>
              <w:t>7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2226F9" w:rsidRPr="002226F9" w:rsidRDefault="002226F9" w:rsidP="002226F9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2226F9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契稅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156,207,000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105,726,812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105,726,812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105,726,812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105,726,812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- 50,480,188</w:t>
            </w:r>
          </w:p>
        </w:tc>
      </w:tr>
      <w:tr w:rsidR="002226F9" w:rsidRPr="002226F9" w:rsidTr="003C0CD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2226F9" w:rsidRPr="002226F9" w:rsidRDefault="002226F9" w:rsidP="002226F9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12"/>
                <w:sz w:val="20"/>
              </w:rPr>
              <w:t>8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2226F9" w:rsidRPr="002226F9" w:rsidRDefault="002226F9" w:rsidP="002226F9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2226F9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娛樂稅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23,000,000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29,273,177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29,273,177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29,273,177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29,273,177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6,273,177</w:t>
            </w:r>
          </w:p>
        </w:tc>
      </w:tr>
      <w:tr w:rsidR="002226F9" w:rsidRPr="002226F9" w:rsidTr="003C0CD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2226F9" w:rsidRPr="002226F9" w:rsidRDefault="002226F9" w:rsidP="002226F9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12"/>
                <w:sz w:val="20"/>
              </w:rPr>
              <w:t>9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2226F9" w:rsidRPr="002226F9" w:rsidRDefault="002226F9" w:rsidP="002226F9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2226F9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統籌分配稅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7,005,750,000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6,738,761,943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193,200,097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6,931,962,040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6,738,761,943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193,200,097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6,931,962,040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- 73,787,960</w:t>
            </w:r>
          </w:p>
        </w:tc>
      </w:tr>
      <w:tr w:rsidR="002226F9" w:rsidRPr="002226F9" w:rsidTr="003C0CD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12"/>
                <w:sz w:val="20"/>
              </w:rPr>
              <w:t>2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2226F9" w:rsidRPr="002226F9" w:rsidRDefault="002226F9" w:rsidP="002226F9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:rsidR="002226F9" w:rsidRPr="002226F9" w:rsidRDefault="002226F9" w:rsidP="002226F9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2226F9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罰款及賠償收入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6"/>
                <w:sz w:val="20"/>
              </w:rPr>
              <w:t>369,701,000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6"/>
                <w:sz w:val="20"/>
              </w:rPr>
              <w:t>341,122,909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6"/>
                <w:sz w:val="20"/>
              </w:rPr>
              <w:t>38,606,335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6"/>
                <w:sz w:val="20"/>
              </w:rPr>
              <w:t>379,729,244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6"/>
                <w:sz w:val="20"/>
              </w:rPr>
              <w:t>341,122,909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6"/>
                <w:sz w:val="20"/>
              </w:rPr>
              <w:t>38,606,335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6"/>
                <w:sz w:val="20"/>
              </w:rPr>
              <w:t>379,729,244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6"/>
                <w:sz w:val="20"/>
              </w:rPr>
              <w:t>10,028,244</w:t>
            </w:r>
          </w:p>
        </w:tc>
      </w:tr>
      <w:tr w:rsidR="002226F9" w:rsidRPr="002226F9" w:rsidTr="003C0CD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2226F9" w:rsidRPr="002226F9" w:rsidRDefault="002226F9" w:rsidP="002226F9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2226F9" w:rsidRPr="002226F9" w:rsidRDefault="002226F9" w:rsidP="002226F9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2226F9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罰金罰鍰及怠金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364,641,000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321,331,569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38,606,335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359,937,904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321,331,569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38,606,335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359,937,904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- 4,703,096</w:t>
            </w:r>
          </w:p>
        </w:tc>
      </w:tr>
      <w:tr w:rsidR="002226F9" w:rsidRPr="002226F9" w:rsidTr="003C0CD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2226F9" w:rsidRPr="002226F9" w:rsidRDefault="002226F9" w:rsidP="002226F9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12"/>
                <w:sz w:val="20"/>
              </w:rPr>
              <w:t>2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2226F9" w:rsidRPr="002226F9" w:rsidRDefault="002226F9" w:rsidP="002226F9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2226F9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賠償收入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5,060,000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19,791,340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19,791,340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19,791,340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19,791,340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14,731,340</w:t>
            </w:r>
          </w:p>
        </w:tc>
      </w:tr>
      <w:tr w:rsidR="002226F9" w:rsidRPr="002226F9" w:rsidTr="003C0CD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12"/>
                <w:sz w:val="20"/>
              </w:rPr>
              <w:t>3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2226F9" w:rsidRPr="002226F9" w:rsidRDefault="002226F9" w:rsidP="002226F9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:rsidR="002226F9" w:rsidRPr="002226F9" w:rsidRDefault="002226F9" w:rsidP="002226F9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2226F9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6"/>
                <w:sz w:val="20"/>
              </w:rPr>
              <w:t>393,721,000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6"/>
                <w:sz w:val="20"/>
              </w:rPr>
              <w:t>371,333,846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6"/>
                <w:sz w:val="20"/>
              </w:rPr>
              <w:t>12,067,171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6"/>
                <w:sz w:val="20"/>
              </w:rPr>
              <w:t>383,401,017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6"/>
                <w:sz w:val="20"/>
              </w:rPr>
              <w:t>371,333,846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6"/>
                <w:sz w:val="20"/>
              </w:rPr>
              <w:t>12,067,171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6"/>
                <w:sz w:val="20"/>
              </w:rPr>
              <w:t>383,401,017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6"/>
                <w:sz w:val="20"/>
              </w:rPr>
              <w:t>- 10,319,983</w:t>
            </w:r>
          </w:p>
        </w:tc>
      </w:tr>
      <w:tr w:rsidR="002226F9" w:rsidRPr="002226F9" w:rsidTr="003C0CD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2226F9" w:rsidRPr="002226F9" w:rsidRDefault="002226F9" w:rsidP="002226F9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2226F9" w:rsidRPr="002226F9" w:rsidRDefault="002226F9" w:rsidP="002226F9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2226F9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行政規費收入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101,918,000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110,486,398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110,486,398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110,486,398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110,486,398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8,568,398</w:t>
            </w:r>
          </w:p>
        </w:tc>
      </w:tr>
      <w:tr w:rsidR="002226F9" w:rsidRPr="002226F9" w:rsidTr="003C0CD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2226F9" w:rsidRPr="002226F9" w:rsidRDefault="002226F9" w:rsidP="002226F9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2226F9" w:rsidRPr="002226F9" w:rsidRDefault="002226F9" w:rsidP="002226F9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2226F9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使用規費收入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291,803,000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260,847,448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12,067,171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272,914,619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260,847,448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12,067,171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272,914,619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- 18,888,381</w:t>
            </w:r>
          </w:p>
        </w:tc>
      </w:tr>
      <w:tr w:rsidR="002226F9" w:rsidRPr="002226F9" w:rsidTr="003C0CD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12"/>
                <w:sz w:val="20"/>
              </w:rPr>
              <w:t>4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2226F9" w:rsidRPr="002226F9" w:rsidRDefault="002226F9" w:rsidP="002226F9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:rsidR="002226F9" w:rsidRPr="002226F9" w:rsidRDefault="002226F9" w:rsidP="002226F9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2226F9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財產收入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6"/>
                <w:sz w:val="20"/>
              </w:rPr>
              <w:t>246,539,000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6"/>
                <w:sz w:val="20"/>
              </w:rPr>
              <w:t>278,751,223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6"/>
                <w:sz w:val="20"/>
              </w:rPr>
              <w:t>3,650,450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6"/>
                <w:sz w:val="20"/>
              </w:rPr>
              <w:t>282,401,673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6"/>
                <w:sz w:val="20"/>
              </w:rPr>
              <w:t>278,751,223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6"/>
                <w:sz w:val="20"/>
              </w:rPr>
              <w:t>3,650,450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6"/>
                <w:sz w:val="20"/>
              </w:rPr>
              <w:t>282,401,673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6"/>
                <w:sz w:val="20"/>
              </w:rPr>
              <w:t>35,862,673</w:t>
            </w:r>
          </w:p>
        </w:tc>
      </w:tr>
      <w:tr w:rsidR="002226F9" w:rsidRPr="002226F9" w:rsidTr="003C0CD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2226F9" w:rsidRPr="002226F9" w:rsidRDefault="002226F9" w:rsidP="002226F9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2226F9" w:rsidRPr="002226F9" w:rsidRDefault="002226F9" w:rsidP="002226F9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2226F9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財產孳息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240,957,000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271,172,091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3,650,450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274,822,541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271,172,091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3,650,450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274,822,541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33,865,541</w:t>
            </w:r>
          </w:p>
        </w:tc>
      </w:tr>
      <w:tr w:rsidR="002226F9" w:rsidRPr="002226F9" w:rsidTr="003C0CD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2226F9" w:rsidRPr="002226F9" w:rsidRDefault="002226F9" w:rsidP="002226F9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2226F9" w:rsidRPr="002226F9" w:rsidRDefault="002226F9" w:rsidP="002226F9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2226F9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廢舊物資售價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5,582,000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7,579,132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7,579,132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7,579,132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7,579,132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1,997,132</w:t>
            </w:r>
          </w:p>
        </w:tc>
      </w:tr>
      <w:tr w:rsidR="002226F9" w:rsidRPr="002226F9" w:rsidTr="003C0CD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12"/>
                <w:sz w:val="20"/>
              </w:rPr>
              <w:t>5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2226F9" w:rsidRPr="002226F9" w:rsidRDefault="002226F9" w:rsidP="002226F9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:rsidR="002226F9" w:rsidRPr="002226F9" w:rsidRDefault="002226F9" w:rsidP="002226F9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2226F9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營業盈餘及事業收入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6"/>
                <w:sz w:val="20"/>
              </w:rPr>
              <w:t>17,070,000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6"/>
                <w:sz w:val="20"/>
              </w:rPr>
              <w:t>17,140,000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6"/>
                <w:sz w:val="20"/>
              </w:rPr>
              <w:t>17,140,000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6"/>
                <w:sz w:val="20"/>
              </w:rPr>
              <w:t>17,140,000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6"/>
                <w:sz w:val="20"/>
              </w:rPr>
              <w:t>17,140,000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6"/>
                <w:sz w:val="20"/>
              </w:rPr>
              <w:t>70,000</w:t>
            </w:r>
          </w:p>
        </w:tc>
      </w:tr>
      <w:tr w:rsidR="002226F9" w:rsidRPr="002226F9" w:rsidTr="003C0CD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2226F9" w:rsidRPr="002226F9" w:rsidRDefault="002226F9" w:rsidP="002226F9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2226F9" w:rsidRPr="002226F9" w:rsidRDefault="002226F9" w:rsidP="002226F9">
            <w:pPr>
              <w:ind w:leftChars="200" w:left="480"/>
              <w:jc w:val="distribute"/>
              <w:rPr>
                <w:rFonts w:ascii="標楷體" w:eastAsia="標楷體" w:hAnsi="標楷體"/>
                <w:spacing w:val="-26"/>
                <w:sz w:val="20"/>
              </w:rPr>
            </w:pPr>
            <w:r w:rsidRPr="002226F9">
              <w:rPr>
                <w:rFonts w:ascii="標楷體" w:eastAsia="標楷體" w:hAnsi="標楷體" w:hint="eastAsia"/>
                <w:noProof/>
                <w:spacing w:val="-26"/>
                <w:sz w:val="20"/>
              </w:rPr>
              <w:t>非營業特種基金賸餘繳庫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17,070,000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17,140,000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17,140,000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17,140,000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17,140,000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70,000</w:t>
            </w:r>
          </w:p>
        </w:tc>
      </w:tr>
      <w:tr w:rsidR="002226F9" w:rsidRPr="002226F9" w:rsidTr="003C0CD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12"/>
                <w:sz w:val="20"/>
              </w:rPr>
              <w:t>6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2226F9" w:rsidRPr="002226F9" w:rsidRDefault="002226F9" w:rsidP="002226F9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:rsidR="002226F9" w:rsidRPr="002226F9" w:rsidRDefault="002226F9" w:rsidP="002226F9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2226F9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補助及協助收入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6"/>
                <w:sz w:val="20"/>
              </w:rPr>
              <w:t>14,490,318,000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6"/>
                <w:sz w:val="20"/>
              </w:rPr>
              <w:t>13,467,101,179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6"/>
                <w:sz w:val="20"/>
              </w:rPr>
              <w:t>606,439,291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6"/>
                <w:sz w:val="20"/>
              </w:rPr>
              <w:t>14,073,540,470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6"/>
                <w:sz w:val="20"/>
              </w:rPr>
              <w:t>13,467,101,179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6"/>
                <w:sz w:val="20"/>
              </w:rPr>
              <w:t>606,439,291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6"/>
                <w:sz w:val="20"/>
              </w:rPr>
              <w:t>14,073,540,470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6"/>
                <w:sz w:val="20"/>
              </w:rPr>
              <w:t>- 416,777,530</w:t>
            </w:r>
          </w:p>
        </w:tc>
      </w:tr>
      <w:tr w:rsidR="002226F9" w:rsidRPr="002226F9" w:rsidTr="003C0CD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2226F9" w:rsidRPr="002226F9" w:rsidRDefault="002226F9" w:rsidP="002226F9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2226F9" w:rsidRPr="002226F9" w:rsidRDefault="002226F9" w:rsidP="002226F9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2226F9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上級政府補助收入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14,490,318,000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13,467,101,179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606,439,291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14,073,540,470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13,467,101,179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606,439,291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14,073,540,470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- 416,777,530</w:t>
            </w:r>
          </w:p>
        </w:tc>
      </w:tr>
      <w:tr w:rsidR="002226F9" w:rsidRPr="002226F9" w:rsidTr="003C0CD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12"/>
                <w:sz w:val="20"/>
              </w:rPr>
              <w:t>7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2226F9" w:rsidRPr="002226F9" w:rsidRDefault="002226F9" w:rsidP="002226F9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:rsidR="002226F9" w:rsidRPr="002226F9" w:rsidRDefault="002226F9" w:rsidP="002226F9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2226F9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捐獻及贈與收入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6"/>
                <w:sz w:val="20"/>
              </w:rPr>
              <w:t>57,183,000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6"/>
                <w:sz w:val="20"/>
              </w:rPr>
              <w:t>57,267,077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6"/>
                <w:sz w:val="20"/>
              </w:rPr>
              <w:t>590,000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6"/>
                <w:sz w:val="20"/>
              </w:rPr>
              <w:t>57,857,077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6"/>
                <w:sz w:val="20"/>
              </w:rPr>
              <w:t>57,267,077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6"/>
                <w:sz w:val="20"/>
              </w:rPr>
              <w:t>590,000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6"/>
                <w:sz w:val="20"/>
              </w:rPr>
              <w:t>57,857,077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6"/>
                <w:sz w:val="20"/>
              </w:rPr>
              <w:t>674,077</w:t>
            </w:r>
          </w:p>
        </w:tc>
      </w:tr>
      <w:tr w:rsidR="002226F9" w:rsidRPr="002226F9" w:rsidTr="003F08C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tcBorders>
              <w:bottom w:val="nil"/>
            </w:tcBorders>
            <w:shd w:val="clear" w:color="auto" w:fill="auto"/>
            <w:vAlign w:val="center"/>
          </w:tcPr>
          <w:p w:rsidR="002226F9" w:rsidRPr="002226F9" w:rsidRDefault="002226F9" w:rsidP="002226F9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2226F9" w:rsidRPr="002226F9" w:rsidRDefault="002226F9" w:rsidP="002226F9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tcBorders>
              <w:bottom w:val="nil"/>
            </w:tcBorders>
            <w:shd w:val="clear" w:color="auto" w:fill="auto"/>
            <w:vAlign w:val="center"/>
          </w:tcPr>
          <w:p w:rsidR="002226F9" w:rsidRPr="002226F9" w:rsidRDefault="002226F9" w:rsidP="002226F9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2226F9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捐獻收入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57,183,000</w:t>
            </w:r>
          </w:p>
        </w:tc>
        <w:tc>
          <w:tcPr>
            <w:tcW w:w="1410" w:type="dxa"/>
            <w:tcBorders>
              <w:bottom w:val="nil"/>
            </w:tcBorders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57,267,077</w:t>
            </w:r>
          </w:p>
        </w:tc>
        <w:tc>
          <w:tcPr>
            <w:tcW w:w="1414" w:type="dxa"/>
            <w:tcBorders>
              <w:bottom w:val="nil"/>
            </w:tcBorders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590,000</w:t>
            </w:r>
          </w:p>
        </w:tc>
        <w:tc>
          <w:tcPr>
            <w:tcW w:w="1410" w:type="dxa"/>
            <w:tcBorders>
              <w:bottom w:val="nil"/>
            </w:tcBorders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tcBorders>
              <w:bottom w:val="nil"/>
            </w:tcBorders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57,857,077</w:t>
            </w:r>
          </w:p>
        </w:tc>
        <w:tc>
          <w:tcPr>
            <w:tcW w:w="1400" w:type="dxa"/>
            <w:tcBorders>
              <w:bottom w:val="nil"/>
            </w:tcBorders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tcBorders>
              <w:bottom w:val="nil"/>
            </w:tcBorders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tcBorders>
              <w:bottom w:val="nil"/>
            </w:tcBorders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bottom w:val="nil"/>
            </w:tcBorders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57,267,077</w:t>
            </w:r>
          </w:p>
        </w:tc>
        <w:tc>
          <w:tcPr>
            <w:tcW w:w="1380" w:type="dxa"/>
            <w:tcBorders>
              <w:bottom w:val="nil"/>
            </w:tcBorders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590,000</w:t>
            </w:r>
          </w:p>
        </w:tc>
        <w:tc>
          <w:tcPr>
            <w:tcW w:w="1380" w:type="dxa"/>
            <w:tcBorders>
              <w:bottom w:val="nil"/>
            </w:tcBorders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bottom w:val="nil"/>
            </w:tcBorders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57,857,077</w:t>
            </w:r>
          </w:p>
        </w:tc>
        <w:tc>
          <w:tcPr>
            <w:tcW w:w="2040" w:type="dxa"/>
            <w:tcBorders>
              <w:bottom w:val="nil"/>
            </w:tcBorders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674,077</w:t>
            </w:r>
          </w:p>
        </w:tc>
      </w:tr>
      <w:tr w:rsidR="002226F9" w:rsidRPr="002226F9" w:rsidTr="003F08C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226F9" w:rsidRPr="002226F9" w:rsidRDefault="002226F9" w:rsidP="002226F9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12"/>
                <w:sz w:val="20"/>
              </w:rPr>
              <w:t>8</w:t>
            </w:r>
          </w:p>
        </w:tc>
        <w:tc>
          <w:tcPr>
            <w:tcW w:w="29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226F9" w:rsidRPr="002226F9" w:rsidRDefault="002226F9" w:rsidP="002226F9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226F9" w:rsidRPr="002226F9" w:rsidRDefault="002226F9" w:rsidP="002226F9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2226F9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其他收入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6"/>
                <w:sz w:val="20"/>
              </w:rPr>
              <w:t>431,732,000</w:t>
            </w:r>
          </w:p>
        </w:tc>
        <w:tc>
          <w:tcPr>
            <w:tcW w:w="1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6"/>
                <w:sz w:val="20"/>
              </w:rPr>
              <w:t>473,995,362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6"/>
                <w:sz w:val="20"/>
              </w:rPr>
              <w:t>30,492,796</w:t>
            </w:r>
          </w:p>
        </w:tc>
        <w:tc>
          <w:tcPr>
            <w:tcW w:w="1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6"/>
                <w:sz w:val="20"/>
              </w:rPr>
              <w:t>504,488,158</w:t>
            </w:r>
          </w:p>
        </w:tc>
        <w:tc>
          <w:tcPr>
            <w:tcW w:w="1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6"/>
                <w:sz w:val="20"/>
              </w:rPr>
              <w:t>537,329</w:t>
            </w:r>
          </w:p>
        </w:tc>
        <w:tc>
          <w:tcPr>
            <w:tcW w:w="1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6"/>
                <w:sz w:val="20"/>
              </w:rPr>
              <w:t>473,995,362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6"/>
                <w:sz w:val="20"/>
              </w:rPr>
              <w:t>31,030,125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6"/>
                <w:sz w:val="20"/>
              </w:rPr>
              <w:t>505,025,487</w:t>
            </w:r>
          </w:p>
        </w:tc>
        <w:tc>
          <w:tcPr>
            <w:tcW w:w="20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226F9">
              <w:rPr>
                <w:rFonts w:ascii="新細明體" w:hAnsi="新細明體"/>
                <w:b/>
                <w:noProof/>
                <w:spacing w:val="-6"/>
                <w:sz w:val="20"/>
              </w:rPr>
              <w:t>73,293,487</w:t>
            </w:r>
          </w:p>
        </w:tc>
      </w:tr>
      <w:tr w:rsidR="002226F9" w:rsidRPr="002226F9" w:rsidTr="003F08C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2226F9" w:rsidRPr="002226F9" w:rsidRDefault="002226F9" w:rsidP="002226F9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2226F9" w:rsidRPr="002226F9" w:rsidRDefault="002226F9" w:rsidP="002226F9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2226F9" w:rsidRPr="002226F9" w:rsidRDefault="002226F9" w:rsidP="002226F9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2226F9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雜項收入</w:t>
            </w:r>
          </w:p>
        </w:tc>
        <w:tc>
          <w:tcPr>
            <w:tcW w:w="1560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431,732,000</w:t>
            </w:r>
          </w:p>
        </w:tc>
        <w:tc>
          <w:tcPr>
            <w:tcW w:w="1410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473,995,362</w:t>
            </w:r>
          </w:p>
        </w:tc>
        <w:tc>
          <w:tcPr>
            <w:tcW w:w="1414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30,492,796</w:t>
            </w:r>
          </w:p>
        </w:tc>
        <w:tc>
          <w:tcPr>
            <w:tcW w:w="1410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504,488,158</w:t>
            </w:r>
          </w:p>
        </w:tc>
        <w:tc>
          <w:tcPr>
            <w:tcW w:w="1400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537,329</w:t>
            </w:r>
          </w:p>
        </w:tc>
        <w:tc>
          <w:tcPr>
            <w:tcW w:w="1400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473,995,362</w:t>
            </w:r>
          </w:p>
        </w:tc>
        <w:tc>
          <w:tcPr>
            <w:tcW w:w="1380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31,030,125</w:t>
            </w:r>
          </w:p>
        </w:tc>
        <w:tc>
          <w:tcPr>
            <w:tcW w:w="1380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505,025,487</w:t>
            </w:r>
          </w:p>
        </w:tc>
        <w:tc>
          <w:tcPr>
            <w:tcW w:w="2040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2226F9" w:rsidRPr="002226F9" w:rsidRDefault="002226F9" w:rsidP="002226F9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226F9">
              <w:rPr>
                <w:rFonts w:ascii="新細明體" w:hAnsi="新細明體"/>
                <w:noProof/>
                <w:spacing w:val="-6"/>
                <w:sz w:val="20"/>
              </w:rPr>
              <w:t>73,293,487</w:t>
            </w:r>
          </w:p>
        </w:tc>
      </w:tr>
    </w:tbl>
    <w:p w:rsidR="003C15BB" w:rsidRDefault="003C15BB">
      <w:pPr>
        <w:ind w:right="414"/>
        <w:rPr>
          <w:rFonts w:eastAsia="標楷體"/>
          <w:sz w:val="22"/>
        </w:rPr>
      </w:pPr>
    </w:p>
    <w:sectPr w:rsidR="003C15BB">
      <w:headerReference w:type="default" r:id="rId6"/>
      <w:headerReference w:type="first" r:id="rId7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0CD8" w:rsidRDefault="003C0CD8">
      <w:r>
        <w:separator/>
      </w:r>
    </w:p>
  </w:endnote>
  <w:endnote w:type="continuationSeparator" w:id="0">
    <w:p w:rsidR="003C0CD8" w:rsidRDefault="003C0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0CD8" w:rsidRDefault="003C0CD8">
      <w:r>
        <w:separator/>
      </w:r>
    </w:p>
  </w:footnote>
  <w:footnote w:type="continuationSeparator" w:id="0">
    <w:p w:rsidR="003C0CD8" w:rsidRDefault="003C0C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2CB1" w:rsidRDefault="000E65A3">
    <w:pPr>
      <w:pStyle w:val="a3"/>
      <w:jc w:val="center"/>
    </w:pPr>
    <w:r w:rsidRPr="000E65A3">
      <w:rPr>
        <w:rFonts w:ascii="標楷體" w:eastAsia="標楷體" w:hAnsi="標楷體" w:hint="eastAsia"/>
        <w:b/>
        <w:spacing w:val="60"/>
        <w:sz w:val="32"/>
        <w:szCs w:val="32"/>
        <w:u w:val="single"/>
      </w:rPr>
      <w:t>貳</w:t>
    </w:r>
    <w:r w:rsidR="00A82CB1" w:rsidRPr="003C15BB">
      <w:rPr>
        <w:rFonts w:ascii="標楷體" w:eastAsia="標楷體"/>
        <w:b/>
        <w:spacing w:val="60"/>
        <w:sz w:val="32"/>
        <w:szCs w:val="32"/>
        <w:u w:val="single"/>
      </w:rPr>
      <w:t>、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0E65A3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0E65A3">
      <w:rPr>
        <w:rFonts w:ascii="標楷體" w:eastAsia="標楷體" w:hAnsi="標楷體" w:hint="eastAsia"/>
        <w:b/>
        <w:spacing w:val="60"/>
        <w:sz w:val="32"/>
        <w:szCs w:val="32"/>
        <w:u w:val="single"/>
      </w:rPr>
      <w:t>基隆市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總決算歲入來源別</w:t>
    </w:r>
    <w:r w:rsidRPr="000E65A3">
      <w:rPr>
        <w:rFonts w:ascii="標楷體" w:eastAsia="標楷體" w:hAnsi="標楷體" w:hint="eastAsia"/>
        <w:b/>
        <w:spacing w:val="60"/>
        <w:sz w:val="32"/>
        <w:szCs w:val="32"/>
        <w:u w:val="single"/>
      </w:rPr>
      <w:t>經常門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Pr="000E65A3">
      <w:rPr>
        <w:rFonts w:ascii="標楷體" w:eastAsia="標楷體" w:hAnsi="標楷體"/>
        <w:bCs/>
        <w:spacing w:val="60"/>
        <w:sz w:val="32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2CB1" w:rsidRDefault="003A4C2B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二</w:t>
    </w:r>
    <w:r w:rsidR="003C15BB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A82CB1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2226F9">
      <w:rPr>
        <w:rFonts w:ascii="標楷體" w:eastAsia="標楷體" w:hAnsi="標楷體" w:hint="eastAsia"/>
        <w:b/>
        <w:spacing w:val="60"/>
        <w:sz w:val="32"/>
        <w:u w:val="single"/>
      </w:rPr>
      <w:t>114</w:t>
    </w:r>
    <w:proofErr w:type="gramEnd"/>
    <w:r w:rsidR="00A82CB1">
      <w:rPr>
        <w:rFonts w:ascii="標楷體" w:eastAsia="標楷體" w:hint="eastAsia"/>
        <w:b/>
        <w:spacing w:val="60"/>
        <w:sz w:val="32"/>
        <w:u w:val="single"/>
      </w:rPr>
      <w:t>年度</w:t>
    </w:r>
    <w:r w:rsidR="000E65A3" w:rsidRPr="000E65A3">
      <w:rPr>
        <w:rFonts w:ascii="標楷體" w:eastAsia="標楷體" w:hAnsi="標楷體" w:hint="eastAsia"/>
        <w:b/>
        <w:spacing w:val="60"/>
        <w:sz w:val="32"/>
        <w:u w:val="single"/>
      </w:rPr>
      <w:t>基隆市</w:t>
    </w:r>
    <w:r w:rsidR="00A82CB1">
      <w:rPr>
        <w:rFonts w:ascii="標楷體" w:eastAsia="標楷體" w:hint="eastAsia"/>
        <w:b/>
        <w:spacing w:val="60"/>
        <w:sz w:val="32"/>
        <w:u w:val="single"/>
      </w:rPr>
      <w:t>總決算歲入來源別</w:t>
    </w:r>
    <w:r w:rsidR="000E65A3" w:rsidRPr="000E65A3">
      <w:rPr>
        <w:rFonts w:ascii="標楷體" w:eastAsia="標楷體" w:hAnsi="標楷體" w:hint="eastAsia"/>
        <w:b/>
        <w:spacing w:val="60"/>
        <w:sz w:val="32"/>
        <w:u w:val="single"/>
      </w:rPr>
      <w:t>經常門</w:t>
    </w:r>
    <w:r w:rsidR="00A82CB1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CD8"/>
    <w:rsid w:val="000E0216"/>
    <w:rsid w:val="000E65A3"/>
    <w:rsid w:val="00183F3F"/>
    <w:rsid w:val="002226F9"/>
    <w:rsid w:val="003A4C2B"/>
    <w:rsid w:val="003C0CD8"/>
    <w:rsid w:val="003C15BB"/>
    <w:rsid w:val="003F08C0"/>
    <w:rsid w:val="0071640E"/>
    <w:rsid w:val="009C47CC"/>
    <w:rsid w:val="00A82CB1"/>
    <w:rsid w:val="00CB0F10"/>
    <w:rsid w:val="00DF6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  <w15:docId w15:val="{A8F3C28F-200F-4FCE-AD4C-4242F38F6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alloon Text"/>
    <w:basedOn w:val="a"/>
    <w:link w:val="a6"/>
    <w:uiPriority w:val="99"/>
    <w:semiHidden/>
    <w:unhideWhenUsed/>
    <w:rsid w:val="003F08C0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3F08C0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SVwUR&#27506;&#20837;&#20358;&#28304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SVwUR歲入來源別總表</Template>
  <TotalTime>0</TotalTime>
  <Pages>1</Pages>
  <Words>464</Words>
  <Characters>2648</Characters>
  <Application>Microsoft Office Word</Application>
  <DocSecurity>0</DocSecurity>
  <Lines>22</Lines>
  <Paragraphs>6</Paragraphs>
  <ScaleCrop>false</ScaleCrop>
  <Company>N.A.O.</Company>
  <LinksUpToDate>false</LinksUpToDate>
  <CharactersWithSpaces>3106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蕭茹方</dc:creator>
  <cp:keywords/>
  <cp:lastModifiedBy>張鈞凱</cp:lastModifiedBy>
  <cp:revision>2</cp:revision>
  <cp:lastPrinted>2026-06-12T05:35:00Z</cp:lastPrinted>
  <dcterms:created xsi:type="dcterms:W3CDTF">2026-06-22T03:19:00Z</dcterms:created>
  <dcterms:modified xsi:type="dcterms:W3CDTF">2026-06-22T03:19:00Z</dcterms:modified>
</cp:coreProperties>
</file>