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9"/>
        <w:gridCol w:w="239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:rsidTr="00A92868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  <w:bookmarkStart w:id="0" w:name="_GoBack"/>
            <w:bookmarkEnd w:id="0"/>
          </w:p>
        </w:tc>
        <w:tc>
          <w:tcPr>
            <w:tcW w:w="6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A92868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:rsidTr="00224D7E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:rsidTr="00224D7E">
        <w:trPr>
          <w:cantSplit/>
          <w:tblHeader/>
        </w:trPr>
        <w:tc>
          <w:tcPr>
            <w:tcW w:w="2876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:rsidTr="00224D7E">
        <w:trPr>
          <w:cantSplit/>
          <w:tblHeader/>
        </w:trPr>
        <w:tc>
          <w:tcPr>
            <w:tcW w:w="29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A82CB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B37465" w:rsidRPr="00B63C50" w:rsidTr="00224D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37465" w:rsidRPr="00B63C50" w:rsidRDefault="00B37465" w:rsidP="00B37465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37465" w:rsidRPr="00B63C50" w:rsidRDefault="00B37465" w:rsidP="00B37465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37465" w:rsidRPr="00B63C50" w:rsidRDefault="00B37465" w:rsidP="00B37465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B63C50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資本門合計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37465" w:rsidRPr="00D649C2" w:rsidRDefault="00B37465" w:rsidP="00B3746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649C2">
              <w:rPr>
                <w:rFonts w:ascii="新細明體" w:hAnsi="新細明體"/>
                <w:b/>
                <w:noProof/>
                <w:spacing w:val="-6"/>
                <w:sz w:val="20"/>
              </w:rPr>
              <w:t>2,580,000</w:t>
            </w:r>
          </w:p>
        </w:tc>
        <w:tc>
          <w:tcPr>
            <w:tcW w:w="141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37465" w:rsidRPr="00D649C2" w:rsidRDefault="00B37465" w:rsidP="00B3746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649C2">
              <w:rPr>
                <w:rFonts w:ascii="新細明體" w:hAnsi="新細明體"/>
                <w:b/>
                <w:noProof/>
                <w:spacing w:val="-6"/>
                <w:sz w:val="20"/>
              </w:rPr>
              <w:t>2,622,744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37465" w:rsidRPr="00D649C2" w:rsidRDefault="00B37465" w:rsidP="00B3746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649C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37465" w:rsidRPr="00D649C2" w:rsidRDefault="00B37465" w:rsidP="00B3746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649C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37465" w:rsidRPr="00D649C2" w:rsidRDefault="00B37465" w:rsidP="00B3746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649C2">
              <w:rPr>
                <w:rFonts w:ascii="新細明體" w:hAnsi="新細明體"/>
                <w:b/>
                <w:noProof/>
                <w:spacing w:val="-6"/>
                <w:sz w:val="20"/>
              </w:rPr>
              <w:t>2,622,744</w:t>
            </w:r>
          </w:p>
        </w:tc>
        <w:tc>
          <w:tcPr>
            <w:tcW w:w="140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37465" w:rsidRPr="00D649C2" w:rsidRDefault="00B37465" w:rsidP="00B3746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649C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37465" w:rsidRPr="00D649C2" w:rsidRDefault="00B37465" w:rsidP="00B3746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649C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37465" w:rsidRPr="00D649C2" w:rsidRDefault="00B37465" w:rsidP="00B3746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649C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37465" w:rsidRPr="00D649C2" w:rsidRDefault="00B37465" w:rsidP="00B3746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649C2">
              <w:rPr>
                <w:rFonts w:ascii="新細明體" w:hAnsi="新細明體"/>
                <w:b/>
                <w:noProof/>
                <w:spacing w:val="-6"/>
                <w:sz w:val="20"/>
              </w:rPr>
              <w:t>2,622,744</w:t>
            </w:r>
          </w:p>
        </w:tc>
        <w:tc>
          <w:tcPr>
            <w:tcW w:w="138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37465" w:rsidRPr="00D649C2" w:rsidRDefault="00B37465" w:rsidP="00B3746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649C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37465" w:rsidRPr="00D649C2" w:rsidRDefault="00B37465" w:rsidP="00B3746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649C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37465" w:rsidRPr="00D649C2" w:rsidRDefault="00B37465" w:rsidP="00B3746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649C2">
              <w:rPr>
                <w:rFonts w:ascii="新細明體" w:hAnsi="新細明體"/>
                <w:b/>
                <w:noProof/>
                <w:spacing w:val="-6"/>
                <w:sz w:val="20"/>
              </w:rPr>
              <w:t>2,622,744</w:t>
            </w:r>
          </w:p>
        </w:tc>
        <w:tc>
          <w:tcPr>
            <w:tcW w:w="204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B37465" w:rsidRPr="00D649C2" w:rsidRDefault="00B37465" w:rsidP="00B3746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649C2">
              <w:rPr>
                <w:rFonts w:ascii="新細明體" w:hAnsi="新細明體"/>
                <w:b/>
                <w:noProof/>
                <w:spacing w:val="-6"/>
                <w:sz w:val="20"/>
              </w:rPr>
              <w:t>42,744</w:t>
            </w:r>
          </w:p>
        </w:tc>
      </w:tr>
      <w:tr w:rsidR="00B37465" w:rsidRPr="00B63C50" w:rsidTr="00224D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tcBorders>
              <w:bottom w:val="nil"/>
            </w:tcBorders>
            <w:shd w:val="clear" w:color="auto" w:fill="auto"/>
            <w:vAlign w:val="center"/>
          </w:tcPr>
          <w:p w:rsidR="00B37465" w:rsidRPr="00B63C50" w:rsidRDefault="00B37465" w:rsidP="00B37465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B63C50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29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B37465" w:rsidRPr="00B63C50" w:rsidRDefault="00B37465" w:rsidP="00B37465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tcBorders>
              <w:bottom w:val="nil"/>
            </w:tcBorders>
            <w:shd w:val="clear" w:color="auto" w:fill="auto"/>
            <w:vAlign w:val="center"/>
          </w:tcPr>
          <w:p w:rsidR="00B37465" w:rsidRPr="00B63C50" w:rsidRDefault="00B37465" w:rsidP="00B37465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B63C50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center"/>
          </w:tcPr>
          <w:p w:rsidR="00B37465" w:rsidRPr="00D649C2" w:rsidRDefault="00B37465" w:rsidP="00B3746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649C2">
              <w:rPr>
                <w:rFonts w:ascii="新細明體" w:hAnsi="新細明體"/>
                <w:b/>
                <w:noProof/>
                <w:spacing w:val="-6"/>
                <w:sz w:val="20"/>
              </w:rPr>
              <w:t>2,580,000</w:t>
            </w:r>
          </w:p>
        </w:tc>
        <w:tc>
          <w:tcPr>
            <w:tcW w:w="1410" w:type="dxa"/>
            <w:tcBorders>
              <w:bottom w:val="nil"/>
            </w:tcBorders>
            <w:shd w:val="clear" w:color="auto" w:fill="auto"/>
            <w:vAlign w:val="center"/>
          </w:tcPr>
          <w:p w:rsidR="00B37465" w:rsidRPr="00D649C2" w:rsidRDefault="00B37465" w:rsidP="00B3746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649C2">
              <w:rPr>
                <w:rFonts w:ascii="新細明體" w:hAnsi="新細明體"/>
                <w:b/>
                <w:noProof/>
                <w:spacing w:val="-6"/>
                <w:sz w:val="20"/>
              </w:rPr>
              <w:t>2,622,744</w:t>
            </w:r>
          </w:p>
        </w:tc>
        <w:tc>
          <w:tcPr>
            <w:tcW w:w="1414" w:type="dxa"/>
            <w:tcBorders>
              <w:bottom w:val="nil"/>
            </w:tcBorders>
            <w:shd w:val="clear" w:color="auto" w:fill="auto"/>
            <w:vAlign w:val="center"/>
          </w:tcPr>
          <w:p w:rsidR="00B37465" w:rsidRPr="00D649C2" w:rsidRDefault="00B37465" w:rsidP="00B3746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649C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bottom w:val="nil"/>
            </w:tcBorders>
            <w:shd w:val="clear" w:color="auto" w:fill="auto"/>
            <w:vAlign w:val="center"/>
          </w:tcPr>
          <w:p w:rsidR="00B37465" w:rsidRPr="00D649C2" w:rsidRDefault="00B37465" w:rsidP="00B3746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649C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bottom w:val="nil"/>
            </w:tcBorders>
            <w:shd w:val="clear" w:color="auto" w:fill="auto"/>
            <w:vAlign w:val="center"/>
          </w:tcPr>
          <w:p w:rsidR="00B37465" w:rsidRPr="00D649C2" w:rsidRDefault="00B37465" w:rsidP="00B3746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649C2">
              <w:rPr>
                <w:rFonts w:ascii="新細明體" w:hAnsi="新細明體"/>
                <w:b/>
                <w:noProof/>
                <w:spacing w:val="-6"/>
                <w:sz w:val="20"/>
              </w:rPr>
              <w:t>2,622,744</w:t>
            </w:r>
          </w:p>
        </w:tc>
        <w:tc>
          <w:tcPr>
            <w:tcW w:w="1400" w:type="dxa"/>
            <w:tcBorders>
              <w:bottom w:val="nil"/>
            </w:tcBorders>
            <w:shd w:val="clear" w:color="auto" w:fill="auto"/>
            <w:vAlign w:val="center"/>
          </w:tcPr>
          <w:p w:rsidR="00B37465" w:rsidRPr="00D649C2" w:rsidRDefault="00B37465" w:rsidP="00B3746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649C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bottom w:val="nil"/>
            </w:tcBorders>
            <w:shd w:val="clear" w:color="auto" w:fill="auto"/>
            <w:vAlign w:val="center"/>
          </w:tcPr>
          <w:p w:rsidR="00B37465" w:rsidRPr="00D649C2" w:rsidRDefault="00B37465" w:rsidP="00B3746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649C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bottom w:val="nil"/>
            </w:tcBorders>
            <w:shd w:val="clear" w:color="auto" w:fill="auto"/>
            <w:vAlign w:val="center"/>
          </w:tcPr>
          <w:p w:rsidR="00B37465" w:rsidRPr="00D649C2" w:rsidRDefault="00B37465" w:rsidP="00B3746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649C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bottom w:val="nil"/>
            </w:tcBorders>
            <w:shd w:val="clear" w:color="auto" w:fill="auto"/>
            <w:vAlign w:val="center"/>
          </w:tcPr>
          <w:p w:rsidR="00B37465" w:rsidRPr="00D649C2" w:rsidRDefault="00B37465" w:rsidP="00B3746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649C2">
              <w:rPr>
                <w:rFonts w:ascii="新細明體" w:hAnsi="新細明體"/>
                <w:b/>
                <w:noProof/>
                <w:spacing w:val="-6"/>
                <w:sz w:val="20"/>
              </w:rPr>
              <w:t>2,622,744</w:t>
            </w:r>
          </w:p>
        </w:tc>
        <w:tc>
          <w:tcPr>
            <w:tcW w:w="1380" w:type="dxa"/>
            <w:tcBorders>
              <w:bottom w:val="nil"/>
            </w:tcBorders>
            <w:shd w:val="clear" w:color="auto" w:fill="auto"/>
            <w:vAlign w:val="center"/>
          </w:tcPr>
          <w:p w:rsidR="00B37465" w:rsidRPr="00D649C2" w:rsidRDefault="00B37465" w:rsidP="00B3746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649C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bottom w:val="nil"/>
            </w:tcBorders>
            <w:shd w:val="clear" w:color="auto" w:fill="auto"/>
            <w:vAlign w:val="center"/>
          </w:tcPr>
          <w:p w:rsidR="00B37465" w:rsidRPr="00D649C2" w:rsidRDefault="00B37465" w:rsidP="00B3746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649C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bottom w:val="nil"/>
            </w:tcBorders>
            <w:shd w:val="clear" w:color="auto" w:fill="auto"/>
            <w:vAlign w:val="center"/>
          </w:tcPr>
          <w:p w:rsidR="00B37465" w:rsidRPr="00D649C2" w:rsidRDefault="00B37465" w:rsidP="00B3746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649C2">
              <w:rPr>
                <w:rFonts w:ascii="新細明體" w:hAnsi="新細明體"/>
                <w:b/>
                <w:noProof/>
                <w:spacing w:val="-6"/>
                <w:sz w:val="20"/>
              </w:rPr>
              <w:t>2,622,744</w:t>
            </w:r>
          </w:p>
        </w:tc>
        <w:tc>
          <w:tcPr>
            <w:tcW w:w="2040" w:type="dxa"/>
            <w:tcBorders>
              <w:bottom w:val="nil"/>
            </w:tcBorders>
            <w:shd w:val="clear" w:color="auto" w:fill="auto"/>
            <w:vAlign w:val="center"/>
          </w:tcPr>
          <w:p w:rsidR="00B37465" w:rsidRPr="00D649C2" w:rsidRDefault="00B37465" w:rsidP="00B37465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649C2">
              <w:rPr>
                <w:rFonts w:ascii="新細明體" w:hAnsi="新細明體"/>
                <w:b/>
                <w:noProof/>
                <w:spacing w:val="-6"/>
                <w:sz w:val="20"/>
              </w:rPr>
              <w:t>42,744</w:t>
            </w:r>
          </w:p>
        </w:tc>
      </w:tr>
      <w:tr w:rsidR="00B37465" w:rsidTr="00224D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B37465" w:rsidRDefault="00B37465" w:rsidP="00B37465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B37465" w:rsidRDefault="00B37465" w:rsidP="00B37465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2A2F44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B37465" w:rsidRDefault="00B37465" w:rsidP="00B37465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2A2F44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財產售價</w:t>
            </w:r>
          </w:p>
        </w:tc>
        <w:tc>
          <w:tcPr>
            <w:tcW w:w="156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B37465" w:rsidRPr="00DF667B" w:rsidRDefault="00B37465" w:rsidP="00B3746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FE6ACC">
              <w:rPr>
                <w:rFonts w:ascii="新細明體" w:hAnsi="新細明體"/>
                <w:noProof/>
                <w:spacing w:val="-6"/>
                <w:sz w:val="20"/>
              </w:rPr>
              <w:t>2,580,000</w:t>
            </w:r>
          </w:p>
        </w:tc>
        <w:tc>
          <w:tcPr>
            <w:tcW w:w="141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B37465" w:rsidRPr="00DF667B" w:rsidRDefault="00B37465" w:rsidP="00B3746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FE6ACC">
              <w:rPr>
                <w:rFonts w:ascii="新細明體" w:hAnsi="新細明體"/>
                <w:noProof/>
                <w:spacing w:val="-6"/>
                <w:sz w:val="20"/>
              </w:rPr>
              <w:t>2,622,744</w:t>
            </w:r>
          </w:p>
        </w:tc>
        <w:tc>
          <w:tcPr>
            <w:tcW w:w="1414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B37465" w:rsidRPr="00DF667B" w:rsidRDefault="00B37465" w:rsidP="00B3746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FE6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B37465" w:rsidRPr="00DF667B" w:rsidRDefault="00B37465" w:rsidP="00B3746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FE6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B37465" w:rsidRPr="00DF667B" w:rsidRDefault="00B37465" w:rsidP="00B3746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FE6ACC">
              <w:rPr>
                <w:rFonts w:ascii="新細明體" w:hAnsi="新細明體"/>
                <w:noProof/>
                <w:spacing w:val="-6"/>
                <w:sz w:val="20"/>
              </w:rPr>
              <w:t>2,622,744</w:t>
            </w:r>
          </w:p>
        </w:tc>
        <w:tc>
          <w:tcPr>
            <w:tcW w:w="140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B37465" w:rsidRPr="00DF667B" w:rsidRDefault="00B37465" w:rsidP="00B3746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FE6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B37465" w:rsidRPr="00DF667B" w:rsidRDefault="00B37465" w:rsidP="00B3746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FE6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B37465" w:rsidRPr="00DF667B" w:rsidRDefault="00B37465" w:rsidP="00B3746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FE6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B37465" w:rsidRPr="00DF667B" w:rsidRDefault="00B37465" w:rsidP="00B3746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FE6ACC">
              <w:rPr>
                <w:rFonts w:ascii="新細明體" w:hAnsi="新細明體"/>
                <w:noProof/>
                <w:spacing w:val="-6"/>
                <w:sz w:val="20"/>
              </w:rPr>
              <w:t>2,622,744</w:t>
            </w:r>
          </w:p>
        </w:tc>
        <w:tc>
          <w:tcPr>
            <w:tcW w:w="138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B37465" w:rsidRPr="00DF667B" w:rsidRDefault="00B37465" w:rsidP="00B3746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FE6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B37465" w:rsidRPr="00DF667B" w:rsidRDefault="00B37465" w:rsidP="00B3746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FE6AC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B37465" w:rsidRPr="00DF667B" w:rsidRDefault="00B37465" w:rsidP="00B3746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FE6ACC">
              <w:rPr>
                <w:rFonts w:ascii="新細明體" w:hAnsi="新細明體"/>
                <w:noProof/>
                <w:spacing w:val="-6"/>
                <w:sz w:val="20"/>
              </w:rPr>
              <w:t>2,622,744</w:t>
            </w:r>
          </w:p>
        </w:tc>
        <w:tc>
          <w:tcPr>
            <w:tcW w:w="2040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B37465" w:rsidRPr="00DF667B" w:rsidRDefault="00B37465" w:rsidP="00B37465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FE6ACC">
              <w:rPr>
                <w:rFonts w:ascii="新細明體" w:hAnsi="新細明體"/>
                <w:noProof/>
                <w:spacing w:val="-6"/>
                <w:sz w:val="20"/>
              </w:rPr>
              <w:t>42,744</w:t>
            </w:r>
          </w:p>
        </w:tc>
      </w:tr>
    </w:tbl>
    <w:p w:rsidR="003C15BB" w:rsidRDefault="003C15BB">
      <w:pPr>
        <w:ind w:right="414"/>
        <w:rPr>
          <w:rFonts w:eastAsia="標楷體"/>
          <w:sz w:val="22"/>
        </w:rPr>
      </w:pPr>
    </w:p>
    <w:sectPr w:rsidR="003C15BB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868" w:rsidRDefault="00A92868">
      <w:r>
        <w:separator/>
      </w:r>
    </w:p>
  </w:endnote>
  <w:endnote w:type="continuationSeparator" w:id="0">
    <w:p w:rsidR="00A92868" w:rsidRDefault="00A92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868" w:rsidRDefault="00A92868">
      <w:r>
        <w:separator/>
      </w:r>
    </w:p>
  </w:footnote>
  <w:footnote w:type="continuationSeparator" w:id="0">
    <w:p w:rsidR="00A92868" w:rsidRDefault="00A92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CB1" w:rsidRDefault="00D54819">
    <w:pPr>
      <w:pStyle w:val="a3"/>
      <w:jc w:val="center"/>
    </w:pPr>
    <w:r w:rsidRPr="00D54819">
      <w:rPr>
        <w:rFonts w:ascii="標楷體" w:eastAsia="標楷體" w:hAnsi="標楷體" w:hint="eastAsia"/>
        <w:b/>
        <w:spacing w:val="60"/>
        <w:sz w:val="32"/>
        <w:szCs w:val="32"/>
        <w:u w:val="single"/>
      </w:rPr>
      <w:t>參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D54819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D54819">
      <w:rPr>
        <w:rFonts w:ascii="標楷體" w:eastAsia="標楷體" w:hAnsi="標楷體" w:hint="eastAsia"/>
        <w:b/>
        <w:spacing w:val="60"/>
        <w:sz w:val="32"/>
        <w:szCs w:val="32"/>
        <w:u w:val="single"/>
      </w:rPr>
      <w:t>基隆市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D54819">
      <w:rPr>
        <w:rFonts w:ascii="標楷體" w:eastAsia="標楷體" w:hAnsi="標楷體" w:hint="eastAsia"/>
        <w:b/>
        <w:spacing w:val="60"/>
        <w:sz w:val="32"/>
        <w:szCs w:val="32"/>
        <w:u w:val="single"/>
      </w:rPr>
      <w:t>資本門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D54819">
      <w:rPr>
        <w:rFonts w:ascii="標楷體" w:eastAsia="標楷體" w:hAnsi="標楷體"/>
        <w:bCs/>
        <w:spacing w:val="60"/>
        <w:sz w:val="32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CB1" w:rsidRDefault="00D54819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三</w:t>
    </w:r>
    <w:r w:rsidR="003C15B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82CB1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B37465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A82CB1">
      <w:rPr>
        <w:rFonts w:ascii="標楷體" w:eastAsia="標楷體" w:hint="eastAsia"/>
        <w:b/>
        <w:spacing w:val="60"/>
        <w:sz w:val="32"/>
        <w:u w:val="single"/>
      </w:rPr>
      <w:t>年度</w:t>
    </w:r>
    <w:r w:rsidRPr="00D54819">
      <w:rPr>
        <w:rFonts w:ascii="標楷體" w:eastAsia="標楷體" w:hAnsi="標楷體" w:hint="eastAsia"/>
        <w:b/>
        <w:spacing w:val="60"/>
        <w:sz w:val="32"/>
        <w:u w:val="single"/>
      </w:rPr>
      <w:t>基隆市</w:t>
    </w:r>
    <w:r w:rsidR="00A82CB1"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Pr="00D54819">
      <w:rPr>
        <w:rFonts w:ascii="標楷體" w:eastAsia="標楷體" w:hAnsi="標楷體" w:hint="eastAsia"/>
        <w:b/>
        <w:spacing w:val="60"/>
        <w:sz w:val="32"/>
        <w:u w:val="single"/>
      </w:rPr>
      <w:t>資本門</w:t>
    </w:r>
    <w:r w:rsidR="00A82CB1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868"/>
    <w:rsid w:val="000E0216"/>
    <w:rsid w:val="00183F3F"/>
    <w:rsid w:val="00224D7E"/>
    <w:rsid w:val="003C15BB"/>
    <w:rsid w:val="008F3F55"/>
    <w:rsid w:val="009C47CC"/>
    <w:rsid w:val="00A82CB1"/>
    <w:rsid w:val="00A92868"/>
    <w:rsid w:val="00B37465"/>
    <w:rsid w:val="00CB0F10"/>
    <w:rsid w:val="00D54819"/>
    <w:rsid w:val="00DF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B8D79EFF-131B-4FD7-A0C7-D4D08258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vKlP3kFMvF5N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vKlP3kFMvF5N歲入來源別總表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>N.A.O.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蕭茹方</dc:creator>
  <cp:keywords/>
  <cp:lastModifiedBy>張鈞凱</cp:lastModifiedBy>
  <cp:revision>2</cp:revision>
  <dcterms:created xsi:type="dcterms:W3CDTF">2026-06-22T03:19:00Z</dcterms:created>
  <dcterms:modified xsi:type="dcterms:W3CDTF">2026-06-22T03:19:00Z</dcterms:modified>
</cp:coreProperties>
</file>