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18"/>
        <w:gridCol w:w="480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:rsidTr="00F54A21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9805FE" w:rsidRDefault="009805FE" w:rsidP="00F54A21">
            <w:pPr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434B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:rsidTr="002274E5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05FE" w:rsidRDefault="009805FE" w:rsidP="00F54A21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70" w:type="dxa"/>
            <w:gridSpan w:val="6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:rsidTr="002274E5">
        <w:trPr>
          <w:cantSplit/>
          <w:tblHeader/>
        </w:trPr>
        <w:tc>
          <w:tcPr>
            <w:tcW w:w="3480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:rsidTr="002274E5">
        <w:trPr>
          <w:cantSplit/>
          <w:tblHeader/>
        </w:trPr>
        <w:tc>
          <w:tcPr>
            <w:tcW w:w="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8016EE" w:rsidRPr="00D00C76" w:rsidTr="002274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D00C76" w:rsidRDefault="008016EE" w:rsidP="008016E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0C7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26,783,500,000</w:t>
            </w:r>
          </w:p>
        </w:tc>
        <w:tc>
          <w:tcPr>
            <w:tcW w:w="13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25,441,841,892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893,077,394</w:t>
            </w:r>
          </w:p>
        </w:tc>
        <w:tc>
          <w:tcPr>
            <w:tcW w:w="13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26,334,919,286</w:t>
            </w:r>
          </w:p>
        </w:tc>
        <w:tc>
          <w:tcPr>
            <w:tcW w:w="15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25,441,841,892</w:t>
            </w:r>
          </w:p>
        </w:tc>
        <w:tc>
          <w:tcPr>
            <w:tcW w:w="15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893,614,723</w:t>
            </w:r>
          </w:p>
        </w:tc>
        <w:tc>
          <w:tcPr>
            <w:tcW w:w="15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26,335,456,615</w:t>
            </w:r>
          </w:p>
        </w:tc>
        <w:tc>
          <w:tcPr>
            <w:tcW w:w="7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- 448,043,385</w:t>
            </w:r>
          </w:p>
        </w:tc>
        <w:tc>
          <w:tcPr>
            <w:tcW w:w="72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- 1.67</w:t>
            </w:r>
          </w:p>
        </w:tc>
        <w:tc>
          <w:tcPr>
            <w:tcW w:w="14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537,329</w:t>
            </w:r>
          </w:p>
        </w:tc>
        <w:tc>
          <w:tcPr>
            <w:tcW w:w="91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</w:tr>
      <w:tr w:rsidR="008016EE" w:rsidRPr="00D00C76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00C76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016EE" w:rsidRPr="00D00C76" w:rsidRDefault="008016EE" w:rsidP="008016E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0C76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10,774,656,000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10,432,507,552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201,231,351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10,633,738,903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10,432,507,552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201,231,351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10,633,738,903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40.38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- 140,917,097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- 1.31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115,000,000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193,465,730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193,465,730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193,465,730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193,465,730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0.73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78,465,730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68.23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116,265,000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102,168,446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8,031,254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110,199,700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102,168,446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8,031,254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110,199,700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0.42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- 6,065,300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- 5.22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75,100,000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111,136,996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111,136,996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111,136,996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111,136,996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0.42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36,036,996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47.99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798,000,000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817,940,845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817,940,845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817,940,845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817,940,845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3.11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19,940,845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2.50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1,724,826,000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1,492,820,944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1,492,820,944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1,492,820,944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1,492,820,944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5.67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- 232,005,056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- 13.45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760,508,000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841,212,659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841,212,659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841,212,659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841,212,659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3.19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80,704,659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10.61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156,207,000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105,726,812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105,726,812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105,726,812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105,726,812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0.40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- 50,480,188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- 32.32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23,000,000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29,273,177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29,273,177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29,273,177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29,273,177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0.11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6,273,177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27.27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7,005,750,000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6,738,761,943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193,200,097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6,931,962,040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6,738,761,943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193,200,097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6,931,962,040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26.32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- 73,787,960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- 1.05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RPr="00D00C76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00C76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016EE" w:rsidRPr="00D00C76" w:rsidRDefault="008016EE" w:rsidP="008016E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0C76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369,701,000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341,122,909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38,606,335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379,729,244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341,122,909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38,606,335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379,729,244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10,028,244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2.71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364,641,000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321,331,569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38,606,335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359,937,904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321,331,569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38,606,335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359,937,904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1.37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- 4,703,096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- 1.29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5,060,000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19,791,340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19,791,340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19,791,340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19,791,340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0.08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14,731,340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291.13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RPr="00D00C76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00C76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016EE" w:rsidRPr="00D00C76" w:rsidRDefault="008016EE" w:rsidP="008016E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0C76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393,721,000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371,333,846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12,067,171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383,401,017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371,333,846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12,067,171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383,401,017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- 10,319,983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- 2.62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101,918,000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110,486,398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110,486,398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110,486,398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110,486,398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0.42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8,568,398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8.41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291,803,000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260,847,448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12,067,171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272,914,619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260,847,448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12,067,171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272,914,619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- 18,888,381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- 6.47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RPr="00D00C76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00C76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016EE" w:rsidRPr="00D00C76" w:rsidRDefault="008016EE" w:rsidP="008016E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0C76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249,119,000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281,373,967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3,650,450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285,024,417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281,373,967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3,650,450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285,024,417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1.08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35,905,417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14.41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240,957,000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271,172,091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3,650,450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274,822,541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271,172,091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3,650,450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274,822,541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33,865,541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14.05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2,580,000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2,622,744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2,622,744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2,622,744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2,622,744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42,744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1.66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5,582,000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7,579,132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7,579,132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7,579,132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7,579,132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1,997,132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35.78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RPr="00D00C76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00C76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016EE" w:rsidRPr="00D00C76" w:rsidRDefault="008016EE" w:rsidP="008016E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0C76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17,070,000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17,140,000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17,140,000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17,140,000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17,140,000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70,000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0.41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Pr="009F7732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F773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17,070,000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17,140,000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17,140,000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17,140,000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17,140,000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0.07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70,000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0.41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RPr="00D00C76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00C76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016EE" w:rsidRPr="00D00C76" w:rsidRDefault="008016EE" w:rsidP="008016E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0C76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14,490,318,000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13,467,101,179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606,439,291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14,073,540,470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13,467,101,179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606,439,291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14,073,540,470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- 416,777,530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- 2.88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016EE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14,490,318,000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13,467,101,179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606,439,291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14,073,540,470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13,467,101,179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606,439,291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14,073,540,470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53.44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- 416,777,530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- 2.88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RPr="00D00C76" w:rsidTr="002627B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00C76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016EE" w:rsidRPr="00D00C76" w:rsidRDefault="008016EE" w:rsidP="008016E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0C76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57,183,000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57,267,077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590,000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57,857,077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57,267,077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590,000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57,857,077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0.22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674,077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1.18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016EE" w:rsidTr="002274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tcBorders>
              <w:bottom w:val="nil"/>
            </w:tcBorders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bottom w:val="nil"/>
            </w:tcBorders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57,183,000</w:t>
            </w: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57,267,077</w:t>
            </w:r>
          </w:p>
        </w:tc>
        <w:tc>
          <w:tcPr>
            <w:tcW w:w="132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590,000</w:t>
            </w: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57,857,077</w:t>
            </w:r>
          </w:p>
        </w:tc>
        <w:tc>
          <w:tcPr>
            <w:tcW w:w="1500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57,267,077</w:t>
            </w:r>
          </w:p>
        </w:tc>
        <w:tc>
          <w:tcPr>
            <w:tcW w:w="1501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590,000</w:t>
            </w:r>
          </w:p>
        </w:tc>
        <w:tc>
          <w:tcPr>
            <w:tcW w:w="1500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57,857,077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0.22</w:t>
            </w:r>
          </w:p>
        </w:tc>
        <w:tc>
          <w:tcPr>
            <w:tcW w:w="1596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674,077</w:t>
            </w:r>
          </w:p>
        </w:tc>
        <w:tc>
          <w:tcPr>
            <w:tcW w:w="725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1.18</w:t>
            </w:r>
          </w:p>
        </w:tc>
        <w:tc>
          <w:tcPr>
            <w:tcW w:w="1485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016EE" w:rsidRPr="00D00C76" w:rsidTr="002274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00C76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D00C76" w:rsidRDefault="008016EE" w:rsidP="008016E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D00C76" w:rsidRDefault="008016EE" w:rsidP="008016E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0C76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431,732,000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473,995,362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30,492,796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504,488,158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473,995,362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31,030,125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505,025,487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1.92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73,293,487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16.98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537,329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0.11</w:t>
            </w:r>
          </w:p>
        </w:tc>
      </w:tr>
      <w:tr w:rsidR="008016EE" w:rsidTr="002274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Default="008016EE" w:rsidP="008016E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F44B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Default="008016EE" w:rsidP="008016E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F44B2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431,732,000</w:t>
            </w:r>
          </w:p>
        </w:tc>
        <w:tc>
          <w:tcPr>
            <w:tcW w:w="132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473,995,362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30,492,796</w:t>
            </w:r>
          </w:p>
        </w:tc>
        <w:tc>
          <w:tcPr>
            <w:tcW w:w="132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504,488,158</w:t>
            </w:r>
          </w:p>
        </w:tc>
        <w:tc>
          <w:tcPr>
            <w:tcW w:w="150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473,995,362</w:t>
            </w:r>
          </w:p>
        </w:tc>
        <w:tc>
          <w:tcPr>
            <w:tcW w:w="1501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31,030,125</w:t>
            </w:r>
          </w:p>
        </w:tc>
        <w:tc>
          <w:tcPr>
            <w:tcW w:w="150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505,025,487</w:t>
            </w:r>
          </w:p>
        </w:tc>
        <w:tc>
          <w:tcPr>
            <w:tcW w:w="79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1.92</w:t>
            </w:r>
          </w:p>
        </w:tc>
        <w:tc>
          <w:tcPr>
            <w:tcW w:w="159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73,293,487</w:t>
            </w:r>
          </w:p>
        </w:tc>
        <w:tc>
          <w:tcPr>
            <w:tcW w:w="72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16.98</w:t>
            </w:r>
          </w:p>
        </w:tc>
        <w:tc>
          <w:tcPr>
            <w:tcW w:w="148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537,329</w:t>
            </w:r>
          </w:p>
        </w:tc>
        <w:tc>
          <w:tcPr>
            <w:tcW w:w="91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016EE" w:rsidRPr="008016EE" w:rsidRDefault="008016EE" w:rsidP="008016EE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016EE">
              <w:rPr>
                <w:rFonts w:ascii="新細明體" w:eastAsia="標楷體" w:hAnsi="新細明體"/>
                <w:noProof/>
                <w:spacing w:val="-6"/>
                <w:sz w:val="20"/>
              </w:rPr>
              <w:t>0.11</w:t>
            </w:r>
          </w:p>
        </w:tc>
      </w:tr>
    </w:tbl>
    <w:p w:rsidR="00540A99" w:rsidRDefault="00540A99" w:rsidP="0083717B">
      <w:pPr>
        <w:ind w:right="414"/>
        <w:rPr>
          <w:rFonts w:eastAsia="標楷體"/>
          <w:sz w:val="22"/>
        </w:rPr>
      </w:pPr>
    </w:p>
    <w:sectPr w:rsidR="00540A99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4B0" w:rsidRDefault="00E434B0">
      <w:r>
        <w:separator/>
      </w:r>
    </w:p>
  </w:endnote>
  <w:endnote w:type="continuationSeparator" w:id="0">
    <w:p w:rsidR="00E434B0" w:rsidRDefault="00E4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4B0" w:rsidRDefault="00E434B0">
      <w:r>
        <w:separator/>
      </w:r>
    </w:p>
  </w:footnote>
  <w:footnote w:type="continuationSeparator" w:id="0">
    <w:p w:rsidR="00E434B0" w:rsidRDefault="00E43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5FE" w:rsidRDefault="00540A99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8D4EB0" w:rsidRPr="008D4EB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8D4EB0" w:rsidRPr="008D4EB0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8D4EB0" w:rsidRPr="008D4EB0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B0" w:rsidRDefault="008D4EB0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玖、歲入來源別</w:t>
    </w:r>
    <w:r w:rsidR="0046697A" w:rsidRPr="0046697A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決算審定總表</w:t>
    </w:r>
  </w:p>
  <w:p w:rsidR="009805FE" w:rsidRDefault="008D4EB0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540A99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8016EE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805FE">
      <w:rPr>
        <w:rFonts w:ascii="標楷體" w:eastAsia="標楷體" w:hint="eastAsia"/>
        <w:b/>
        <w:spacing w:val="60"/>
        <w:sz w:val="32"/>
        <w:u w:val="single"/>
      </w:rPr>
      <w:t>年度</w:t>
    </w:r>
    <w:r w:rsidRPr="008D4EB0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9805FE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 w:rsidR="009805F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4B0"/>
    <w:rsid w:val="0004623B"/>
    <w:rsid w:val="00101AB3"/>
    <w:rsid w:val="001D7125"/>
    <w:rsid w:val="002274E5"/>
    <w:rsid w:val="00370633"/>
    <w:rsid w:val="00463DA5"/>
    <w:rsid w:val="0046697A"/>
    <w:rsid w:val="00511EB6"/>
    <w:rsid w:val="00525367"/>
    <w:rsid w:val="00540A99"/>
    <w:rsid w:val="005503C0"/>
    <w:rsid w:val="006F4C30"/>
    <w:rsid w:val="008016EE"/>
    <w:rsid w:val="0083717B"/>
    <w:rsid w:val="008D4EB0"/>
    <w:rsid w:val="009805FE"/>
    <w:rsid w:val="009F7732"/>
    <w:rsid w:val="00AA6498"/>
    <w:rsid w:val="00AB03D5"/>
    <w:rsid w:val="00B83C7F"/>
    <w:rsid w:val="00C52404"/>
    <w:rsid w:val="00CE054C"/>
    <w:rsid w:val="00CE4379"/>
    <w:rsid w:val="00DB4570"/>
    <w:rsid w:val="00DC035C"/>
    <w:rsid w:val="00E034BD"/>
    <w:rsid w:val="00E1394B"/>
    <w:rsid w:val="00E434B0"/>
    <w:rsid w:val="00EF0671"/>
    <w:rsid w:val="00F54A2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89839867-60FF-47A3-A017-4EEC57DD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2274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2274E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YxTIoxKh8BFuJ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IYxTIoxKh8BFuJ歲入來源別決算審定表</Template>
  <TotalTime>0</TotalTime>
  <Pages>1</Pages>
  <Words>521</Words>
  <Characters>2970</Characters>
  <Application>Microsoft Office Word</Application>
  <DocSecurity>0</DocSecurity>
  <Lines>24</Lines>
  <Paragraphs>6</Paragraphs>
  <ScaleCrop>false</ScaleCrop>
  <Company>N.A.O.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蕭茹方</dc:creator>
  <cp:keywords/>
  <cp:lastModifiedBy>張鈞凱</cp:lastModifiedBy>
  <cp:revision>2</cp:revision>
  <cp:lastPrinted>2026-06-12T05:34:00Z</cp:lastPrinted>
  <dcterms:created xsi:type="dcterms:W3CDTF">2026-06-22T03:19:00Z</dcterms:created>
  <dcterms:modified xsi:type="dcterms:W3CDTF">2026-06-22T03:19:00Z</dcterms:modified>
</cp:coreProperties>
</file>