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236C3C" w14:paraId="1D03DCEF" w14:textId="77777777" w:rsidTr="002A5099">
        <w:tc>
          <w:tcPr>
            <w:tcW w:w="490" w:type="dxa"/>
            <w:tcBorders>
              <w:top w:val="nil"/>
              <w:bottom w:val="nil"/>
              <w:right w:val="nil"/>
            </w:tcBorders>
            <w:vAlign w:val="center"/>
          </w:tcPr>
          <w:p w14:paraId="7666F544" w14:textId="77777777" w:rsidR="00236C3C" w:rsidRPr="001D79E3" w:rsidRDefault="00236C3C" w:rsidP="002A509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66DC2E75" w14:textId="77777777" w:rsidR="00236C3C" w:rsidRPr="001D79E3" w:rsidRDefault="00236C3C" w:rsidP="002A509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27EF28FB" w14:textId="77777777" w:rsidR="00236C3C" w:rsidRPr="005C62A3" w:rsidRDefault="00236C3C" w:rsidP="002A509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236C3C" w14:paraId="181423C8" w14:textId="77777777" w:rsidTr="002A5099">
        <w:tc>
          <w:tcPr>
            <w:tcW w:w="490" w:type="dxa"/>
            <w:tcBorders>
              <w:top w:val="nil"/>
              <w:right w:val="nil"/>
            </w:tcBorders>
            <w:vAlign w:val="center"/>
          </w:tcPr>
          <w:p w14:paraId="383F75B2" w14:textId="77777777" w:rsidR="00236C3C" w:rsidRPr="001D79E3" w:rsidRDefault="00236C3C" w:rsidP="002A509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5930255" w14:textId="77777777" w:rsidR="00236C3C" w:rsidRPr="001D79E3" w:rsidRDefault="00236C3C" w:rsidP="002A509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23CD5A76" w14:textId="77777777" w:rsidR="00236C3C" w:rsidRPr="00CC0D84" w:rsidRDefault="00236C3C" w:rsidP="002A509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236C3C" w14:paraId="53C0CA32" w14:textId="77777777" w:rsidTr="002A5099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57AD6B00" w14:textId="77777777" w:rsidR="00236C3C" w:rsidRDefault="00236C3C" w:rsidP="002A5099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32EEB372" w14:textId="77777777" w:rsidR="00236C3C" w:rsidRDefault="00236C3C" w:rsidP="002A5099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0A66EB18" w14:textId="5F598BF2" w:rsidR="00236C3C" w:rsidRDefault="00236C3C" w:rsidP="002A509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市議會主管</w:t>
            </w:r>
          </w:p>
        </w:tc>
        <w:tc>
          <w:tcPr>
            <w:tcW w:w="2709" w:type="dxa"/>
            <w:vAlign w:val="center"/>
          </w:tcPr>
          <w:p w14:paraId="2955A08E" w14:textId="095AB436" w:rsidR="00236C3C" w:rsidRDefault="00236C3C" w:rsidP="002A509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市政府主管</w:t>
            </w:r>
          </w:p>
        </w:tc>
        <w:tc>
          <w:tcPr>
            <w:tcW w:w="2708" w:type="dxa"/>
            <w:vAlign w:val="center"/>
          </w:tcPr>
          <w:p w14:paraId="54FD4133" w14:textId="77777777" w:rsidR="00236C3C" w:rsidRDefault="00236C3C" w:rsidP="002A509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2709" w:type="dxa"/>
            <w:vAlign w:val="center"/>
          </w:tcPr>
          <w:p w14:paraId="12BB24A9" w14:textId="77777777" w:rsidR="00236C3C" w:rsidRDefault="00236C3C" w:rsidP="002A509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2708" w:type="dxa"/>
            <w:vAlign w:val="center"/>
          </w:tcPr>
          <w:p w14:paraId="307A26C9" w14:textId="77777777" w:rsidR="00236C3C" w:rsidRDefault="00236C3C" w:rsidP="002A509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產業發展處主管</w:t>
            </w:r>
          </w:p>
        </w:tc>
        <w:tc>
          <w:tcPr>
            <w:tcW w:w="2709" w:type="dxa"/>
            <w:vAlign w:val="center"/>
          </w:tcPr>
          <w:p w14:paraId="592EBA1F" w14:textId="77777777" w:rsidR="00236C3C" w:rsidRDefault="00236C3C" w:rsidP="002A509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2709" w:type="dxa"/>
            <w:vAlign w:val="center"/>
          </w:tcPr>
          <w:p w14:paraId="70A70D94" w14:textId="77777777" w:rsidR="00236C3C" w:rsidRDefault="00236C3C" w:rsidP="002A509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稅務局主管</w:t>
            </w:r>
          </w:p>
        </w:tc>
      </w:tr>
      <w:tr w:rsidR="00236C3C" w:rsidRPr="0057189D" w14:paraId="26515ECB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2619BB81" w14:textId="77777777" w:rsidR="00236C3C" w:rsidRPr="0057189D" w:rsidRDefault="00236C3C" w:rsidP="002A5099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7189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vAlign w:val="center"/>
          </w:tcPr>
          <w:p w14:paraId="443B077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257,003,960</w:t>
            </w:r>
          </w:p>
        </w:tc>
        <w:tc>
          <w:tcPr>
            <w:tcW w:w="2709" w:type="dxa"/>
            <w:vAlign w:val="center"/>
          </w:tcPr>
          <w:p w14:paraId="27999A79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17,595,642,325</w:t>
            </w:r>
          </w:p>
        </w:tc>
        <w:tc>
          <w:tcPr>
            <w:tcW w:w="2708" w:type="dxa"/>
            <w:vAlign w:val="center"/>
          </w:tcPr>
          <w:p w14:paraId="4AC7E9AD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1,111,640,065</w:t>
            </w:r>
          </w:p>
        </w:tc>
        <w:tc>
          <w:tcPr>
            <w:tcW w:w="2709" w:type="dxa"/>
            <w:vAlign w:val="center"/>
          </w:tcPr>
          <w:p w14:paraId="725C63E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211,591,232</w:t>
            </w:r>
          </w:p>
        </w:tc>
        <w:tc>
          <w:tcPr>
            <w:tcW w:w="2708" w:type="dxa"/>
            <w:vAlign w:val="center"/>
          </w:tcPr>
          <w:p w14:paraId="5D711E0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51,765,829</w:t>
            </w:r>
          </w:p>
        </w:tc>
        <w:tc>
          <w:tcPr>
            <w:tcW w:w="2709" w:type="dxa"/>
            <w:vAlign w:val="center"/>
          </w:tcPr>
          <w:p w14:paraId="579B059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97,268,118</w:t>
            </w:r>
          </w:p>
        </w:tc>
        <w:tc>
          <w:tcPr>
            <w:tcW w:w="2709" w:type="dxa"/>
            <w:vAlign w:val="center"/>
          </w:tcPr>
          <w:p w14:paraId="713200B0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180,398,497</w:t>
            </w:r>
          </w:p>
        </w:tc>
      </w:tr>
      <w:tr w:rsidR="00236C3C" w14:paraId="08642B80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1AAE5928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1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BC2552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11835392"/>
              </w:rPr>
              <w:t>行政支</w:t>
            </w:r>
            <w:r w:rsidRPr="00BC2552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11835392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2D9F0AFB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975028B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423,086,589</w:t>
            </w:r>
          </w:p>
        </w:tc>
        <w:tc>
          <w:tcPr>
            <w:tcW w:w="2708" w:type="dxa"/>
            <w:vAlign w:val="center"/>
          </w:tcPr>
          <w:p w14:paraId="28EF73A7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534896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4B876BE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542C3E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D621FA1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3904776F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05E56FF9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2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BC2552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5318"/>
              </w:rPr>
              <w:t>立法支</w:t>
            </w:r>
            <w:r w:rsidRPr="00BC2552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531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4E0545D9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257,003,960</w:t>
            </w:r>
          </w:p>
        </w:tc>
        <w:tc>
          <w:tcPr>
            <w:tcW w:w="2709" w:type="dxa"/>
            <w:vAlign w:val="center"/>
          </w:tcPr>
          <w:p w14:paraId="3B557DFC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59CEF27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3383809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4ECAA0B0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E835DAC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0AD723E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70F866C3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7B66BF07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3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5316"/>
              </w:rPr>
              <w:t>民政支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5316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2FBB6A5A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3EBCD72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289,037,301</w:t>
            </w:r>
          </w:p>
        </w:tc>
        <w:tc>
          <w:tcPr>
            <w:tcW w:w="2708" w:type="dxa"/>
            <w:vAlign w:val="center"/>
          </w:tcPr>
          <w:p w14:paraId="4835649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1,005,513,048</w:t>
            </w:r>
          </w:p>
        </w:tc>
        <w:tc>
          <w:tcPr>
            <w:tcW w:w="2709" w:type="dxa"/>
            <w:vAlign w:val="center"/>
          </w:tcPr>
          <w:p w14:paraId="43607D9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67C0204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0A2B2E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97,268,118</w:t>
            </w:r>
          </w:p>
        </w:tc>
        <w:tc>
          <w:tcPr>
            <w:tcW w:w="2709" w:type="dxa"/>
            <w:vAlign w:val="center"/>
          </w:tcPr>
          <w:p w14:paraId="0CB759B0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3DF7D432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048B3F07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4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BC2552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5319"/>
              </w:rPr>
              <w:t>警政支</w:t>
            </w:r>
            <w:r w:rsidRPr="00BC2552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5319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6CFDB081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B69313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6D91B14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94A76F1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08C1AB22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8CEF7F2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70AA20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6D019683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67944539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5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006A4C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5320"/>
              </w:rPr>
              <w:t>財務支</w:t>
            </w:r>
            <w:r w:rsidRPr="00006A4C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5320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3E308B5A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75EC7E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94,901,311</w:t>
            </w:r>
          </w:p>
        </w:tc>
        <w:tc>
          <w:tcPr>
            <w:tcW w:w="2708" w:type="dxa"/>
            <w:vAlign w:val="center"/>
          </w:tcPr>
          <w:p w14:paraId="3A2791FB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B181258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05846A60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3F1A56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862AFDE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180,398,497</w:t>
            </w:r>
          </w:p>
        </w:tc>
      </w:tr>
      <w:tr w:rsidR="00236C3C" w14:paraId="6F94689D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70F808A3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6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BC2552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5321"/>
              </w:rPr>
              <w:t>教育支</w:t>
            </w:r>
            <w:r w:rsidRPr="00BC2552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532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76704887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C9B51DD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7,768,432,445</w:t>
            </w:r>
          </w:p>
        </w:tc>
        <w:tc>
          <w:tcPr>
            <w:tcW w:w="2708" w:type="dxa"/>
            <w:vAlign w:val="center"/>
          </w:tcPr>
          <w:p w14:paraId="7DA057A2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B4EE59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6CCA1ED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10D9079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06C235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6B799385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2B7E4F17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7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5322"/>
              </w:rPr>
              <w:t>文化支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5322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27ACE92B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F79D8DC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7081394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87F2BF7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211,591,232</w:t>
            </w:r>
          </w:p>
        </w:tc>
        <w:tc>
          <w:tcPr>
            <w:tcW w:w="2708" w:type="dxa"/>
            <w:vAlign w:val="center"/>
          </w:tcPr>
          <w:p w14:paraId="31C66E2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47DD78B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AC2BA81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1853C0B6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321D390C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8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5323"/>
              </w:rPr>
              <w:t>農業支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5323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2622523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DB894B9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271,236,111</w:t>
            </w:r>
          </w:p>
        </w:tc>
        <w:tc>
          <w:tcPr>
            <w:tcW w:w="2708" w:type="dxa"/>
            <w:vAlign w:val="center"/>
          </w:tcPr>
          <w:p w14:paraId="7D2E2C09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F5C434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418D540E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51,765,829</w:t>
            </w:r>
          </w:p>
        </w:tc>
        <w:tc>
          <w:tcPr>
            <w:tcW w:w="2709" w:type="dxa"/>
            <w:vAlign w:val="center"/>
          </w:tcPr>
          <w:p w14:paraId="65DE7A8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30F2D90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5C5C09D5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6014BFF6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9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5324"/>
              </w:rPr>
              <w:t>工業支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5324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171522E7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0E8A5ED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262,523,175</w:t>
            </w:r>
          </w:p>
        </w:tc>
        <w:tc>
          <w:tcPr>
            <w:tcW w:w="2708" w:type="dxa"/>
            <w:vAlign w:val="center"/>
          </w:tcPr>
          <w:p w14:paraId="18323CC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A537E28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501B9DC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E807538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11DB957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4FA27BBC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51F2184E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5325"/>
              </w:rPr>
              <w:t>交通支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5325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4F9B3FB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1E7AE4A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2,795,189,435</w:t>
            </w:r>
          </w:p>
        </w:tc>
        <w:tc>
          <w:tcPr>
            <w:tcW w:w="2708" w:type="dxa"/>
            <w:vAlign w:val="center"/>
          </w:tcPr>
          <w:p w14:paraId="001614D1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A2957C9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4F19AD4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718B26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9807201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29FCDD1D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2771C061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C83D2F">
              <w:rPr>
                <w:rFonts w:ascii="標楷體" w:eastAsia="標楷體" w:hAnsi="標楷體" w:hint="eastAsia"/>
                <w:noProof/>
                <w:spacing w:val="57"/>
                <w:kern w:val="0"/>
                <w:sz w:val="20"/>
                <w:fitText w:val="2400" w:id="-435395326"/>
              </w:rPr>
              <w:t>其他經濟服務支</w:t>
            </w:r>
            <w:r w:rsidRPr="00C83D2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400" w:id="-435395326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51EDFDFD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235A7F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800,345,110</w:t>
            </w:r>
          </w:p>
        </w:tc>
        <w:tc>
          <w:tcPr>
            <w:tcW w:w="2708" w:type="dxa"/>
            <w:vAlign w:val="center"/>
          </w:tcPr>
          <w:p w14:paraId="4F791BB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428769E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4F5B8E5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671BFD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4D928BE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3CBDB713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64BB5E13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5327"/>
              </w:rPr>
              <w:t>社會保險支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5327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0314F61E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6329000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491,033,061</w:t>
            </w:r>
          </w:p>
        </w:tc>
        <w:tc>
          <w:tcPr>
            <w:tcW w:w="2708" w:type="dxa"/>
            <w:vAlign w:val="center"/>
          </w:tcPr>
          <w:p w14:paraId="6CCB2532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85ECDCC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7809F4D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1027489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63D67A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13E59BE3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55252C18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5328"/>
              </w:rPr>
              <w:t>社會救助支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532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0E19668B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F7FA37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307,598,393</w:t>
            </w:r>
          </w:p>
        </w:tc>
        <w:tc>
          <w:tcPr>
            <w:tcW w:w="2708" w:type="dxa"/>
            <w:vAlign w:val="center"/>
          </w:tcPr>
          <w:p w14:paraId="5EAEABD9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E0396D8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1ABED5B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619305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F6013D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49617AD4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6A9A0E35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5577"/>
              </w:rPr>
              <w:t>福利服務支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5577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331FF0AE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B610C7D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2,730,941,098</w:t>
            </w:r>
          </w:p>
        </w:tc>
        <w:tc>
          <w:tcPr>
            <w:tcW w:w="2708" w:type="dxa"/>
            <w:vAlign w:val="center"/>
          </w:tcPr>
          <w:p w14:paraId="052909FB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106,127,017</w:t>
            </w:r>
          </w:p>
        </w:tc>
        <w:tc>
          <w:tcPr>
            <w:tcW w:w="2709" w:type="dxa"/>
            <w:vAlign w:val="center"/>
          </w:tcPr>
          <w:p w14:paraId="12708B5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029D97EB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2D9BEA7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673F3EC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7307A8EE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3BB1E58B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BC2552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5578"/>
              </w:rPr>
              <w:t>國民就業支</w:t>
            </w:r>
            <w:r w:rsidRPr="00BC2552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557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32BFC6C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238E25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66,316,998</w:t>
            </w:r>
          </w:p>
        </w:tc>
        <w:tc>
          <w:tcPr>
            <w:tcW w:w="2708" w:type="dxa"/>
            <w:vAlign w:val="center"/>
          </w:tcPr>
          <w:p w14:paraId="5B4FB942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C8305C7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698163E1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3E19E9C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18E816B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720BD025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07E8A21C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5579"/>
              </w:rPr>
              <w:t>醫療保健支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5579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029FB22A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382AC41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07171FE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D2F5C5A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3CF69919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B5C3AF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C4EB1E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7EE58ED1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4A3D0491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5580"/>
              </w:rPr>
              <w:t>環境保護支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5580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21E5028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99E8BF8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026C994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B4075F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12FA10F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E68F5B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BA68914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5F7DF8B8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47A4DDDD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5581"/>
              </w:rPr>
              <w:t>社區發展支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558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1AE03D88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7A54082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113,447,465</w:t>
            </w:r>
          </w:p>
        </w:tc>
        <w:tc>
          <w:tcPr>
            <w:tcW w:w="2708" w:type="dxa"/>
            <w:vAlign w:val="center"/>
          </w:tcPr>
          <w:p w14:paraId="09A87440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E80777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4174F81C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F5F341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25F5CF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4502B695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7EBBA340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C83D2F">
              <w:rPr>
                <w:rFonts w:ascii="標楷體" w:eastAsia="標楷體" w:hAnsi="標楷體" w:hint="eastAsia"/>
                <w:noProof/>
                <w:spacing w:val="57"/>
                <w:kern w:val="0"/>
                <w:sz w:val="20"/>
                <w:fitText w:val="2400" w:id="-435395582"/>
              </w:rPr>
              <w:t>退休撫卹給付支</w:t>
            </w:r>
            <w:r w:rsidRPr="00C83D2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400" w:id="-435395582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7F72CA7A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1CEB0D0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1,086,361,000</w:t>
            </w:r>
          </w:p>
        </w:tc>
        <w:tc>
          <w:tcPr>
            <w:tcW w:w="2708" w:type="dxa"/>
            <w:vAlign w:val="center"/>
          </w:tcPr>
          <w:p w14:paraId="21621D91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C14FCD8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5C34DB02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2C2D52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77956C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77CF5031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14234501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5583"/>
              </w:rPr>
              <w:t>債務付息支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5583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281AE6CB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B14D2C3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49,506,667</w:t>
            </w:r>
          </w:p>
        </w:tc>
        <w:tc>
          <w:tcPr>
            <w:tcW w:w="2708" w:type="dxa"/>
            <w:vAlign w:val="center"/>
          </w:tcPr>
          <w:p w14:paraId="58E6549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747DEDA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3B3D1B4D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24D251A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4951EE6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236C3C" w14:paraId="49886747" w14:textId="77777777" w:rsidTr="002A509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6744648E" w14:textId="77777777" w:rsidR="00236C3C" w:rsidRDefault="00236C3C" w:rsidP="00006A4C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5584"/>
              </w:rPr>
              <w:t>其他支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5584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45D2860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86DCB8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45,686,166</w:t>
            </w:r>
          </w:p>
        </w:tc>
        <w:tc>
          <w:tcPr>
            <w:tcW w:w="2708" w:type="dxa"/>
            <w:vAlign w:val="center"/>
          </w:tcPr>
          <w:p w14:paraId="67270C2E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00B3BBE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29FFCB9B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532BC25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668B22F" w14:textId="77777777" w:rsidR="00236C3C" w:rsidRPr="00C83D2F" w:rsidRDefault="00236C3C" w:rsidP="002A5099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</w:tbl>
    <w:p w14:paraId="10EEDD19" w14:textId="77777777" w:rsidR="00236C3C" w:rsidRDefault="00236C3C" w:rsidP="00236C3C"/>
    <w:p w14:paraId="6B2D55AD" w14:textId="77777777" w:rsidR="00236C3C" w:rsidRPr="00236C3C" w:rsidRDefault="00236C3C" w:rsidP="00236C3C">
      <w:r>
        <w:br w:type="page"/>
      </w:r>
    </w:p>
    <w:tbl>
      <w:tblPr>
        <w:tblW w:w="2168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126"/>
        <w:gridCol w:w="345"/>
        <w:gridCol w:w="2683"/>
        <w:gridCol w:w="2683"/>
        <w:gridCol w:w="2683"/>
        <w:gridCol w:w="2683"/>
        <w:gridCol w:w="2683"/>
        <w:gridCol w:w="2683"/>
      </w:tblGrid>
      <w:tr w:rsidR="00392E51" w14:paraId="3C2B8F9E" w14:textId="77777777" w:rsidTr="00392E51">
        <w:tc>
          <w:tcPr>
            <w:tcW w:w="490" w:type="dxa"/>
            <w:tcBorders>
              <w:top w:val="nil"/>
              <w:bottom w:val="nil"/>
              <w:right w:val="nil"/>
            </w:tcBorders>
            <w:vAlign w:val="center"/>
          </w:tcPr>
          <w:p w14:paraId="453CB4E0" w14:textId="77777777" w:rsidR="00392E51" w:rsidRPr="001D79E3" w:rsidRDefault="00392E51" w:rsidP="002A509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44F3C5EC" w14:textId="77777777" w:rsidR="00392E51" w:rsidRPr="001D79E3" w:rsidRDefault="00392E51" w:rsidP="002A509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E9FC53" w14:textId="77777777" w:rsidR="00392E51" w:rsidRDefault="00392E51" w:rsidP="002A5099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443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56FCD2B0" w14:textId="3C24DAC8" w:rsidR="00392E51" w:rsidRPr="005C62A3" w:rsidRDefault="00392E51" w:rsidP="002A509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92E51" w14:paraId="5D87C168" w14:textId="77777777" w:rsidTr="00392E51">
        <w:tc>
          <w:tcPr>
            <w:tcW w:w="490" w:type="dxa"/>
            <w:tcBorders>
              <w:top w:val="nil"/>
              <w:right w:val="nil"/>
            </w:tcBorders>
            <w:vAlign w:val="center"/>
          </w:tcPr>
          <w:p w14:paraId="6E316687" w14:textId="77777777" w:rsidR="00392E51" w:rsidRPr="001D79E3" w:rsidRDefault="00392E51" w:rsidP="002A509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83749D7" w14:textId="77777777" w:rsidR="00392E51" w:rsidRPr="001D79E3" w:rsidRDefault="00392E51" w:rsidP="002A509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0A9C196" w14:textId="77777777" w:rsidR="00392E51" w:rsidRPr="00CC0D84" w:rsidRDefault="00392E51" w:rsidP="002A509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443" w:type="dxa"/>
            <w:gridSpan w:val="7"/>
            <w:vMerge/>
            <w:tcBorders>
              <w:left w:val="nil"/>
            </w:tcBorders>
            <w:vAlign w:val="center"/>
          </w:tcPr>
          <w:p w14:paraId="7C18C698" w14:textId="6781FBE7" w:rsidR="00392E51" w:rsidRPr="00CC0D84" w:rsidRDefault="00392E51" w:rsidP="002A509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9243E6" w14:paraId="1A95A5AB" w14:textId="77777777" w:rsidTr="00D121A2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3C13AD4A" w14:textId="77777777" w:rsidR="009243E6" w:rsidRDefault="009243E6" w:rsidP="009243E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59EBC90C" w14:textId="77777777" w:rsidR="009243E6" w:rsidRDefault="009243E6" w:rsidP="009243E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682" w:type="dxa"/>
            <w:gridSpan w:val="3"/>
            <w:vAlign w:val="center"/>
          </w:tcPr>
          <w:p w14:paraId="458CB10B" w14:textId="5363451F" w:rsidR="009243E6" w:rsidRDefault="009243E6" w:rsidP="009243E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683" w:type="dxa"/>
            <w:vAlign w:val="center"/>
          </w:tcPr>
          <w:p w14:paraId="4170CB1D" w14:textId="466D2F86" w:rsidR="009243E6" w:rsidRDefault="009243E6" w:rsidP="009243E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683" w:type="dxa"/>
            <w:vAlign w:val="center"/>
          </w:tcPr>
          <w:p w14:paraId="1F2CE264" w14:textId="51ACFEED" w:rsidR="009243E6" w:rsidRDefault="009243E6" w:rsidP="009243E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683" w:type="dxa"/>
            <w:vAlign w:val="center"/>
          </w:tcPr>
          <w:p w14:paraId="17F5DB6A" w14:textId="075C7829" w:rsidR="009243E6" w:rsidRDefault="009243E6" w:rsidP="009243E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683" w:type="dxa"/>
            <w:vAlign w:val="center"/>
          </w:tcPr>
          <w:p w14:paraId="4DEF371E" w14:textId="5146FD68" w:rsidR="009243E6" w:rsidRDefault="009243E6" w:rsidP="009243E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文化觀光局主管</w:t>
            </w:r>
          </w:p>
        </w:tc>
        <w:tc>
          <w:tcPr>
            <w:tcW w:w="2683" w:type="dxa"/>
            <w:vAlign w:val="center"/>
          </w:tcPr>
          <w:p w14:paraId="6D2249EB" w14:textId="5CFB1CA5" w:rsidR="009243E6" w:rsidRDefault="009243E6" w:rsidP="009243E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 w:hint="eastAsia"/>
                <w:sz w:val="20"/>
              </w:rPr>
              <w:t>統籌支撥科目</w:t>
            </w:r>
            <w:proofErr w:type="gramEnd"/>
          </w:p>
        </w:tc>
        <w:tc>
          <w:tcPr>
            <w:tcW w:w="2683" w:type="dxa"/>
            <w:vAlign w:val="center"/>
          </w:tcPr>
          <w:p w14:paraId="577ABC46" w14:textId="5C28B98C" w:rsidR="009243E6" w:rsidRDefault="009243E6" w:rsidP="009243E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9243E6" w:rsidRPr="0074535E" w14:paraId="4D6554BC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7A015B99" w14:textId="77777777" w:rsidR="009243E6" w:rsidRPr="0074535E" w:rsidRDefault="009243E6" w:rsidP="009243E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4535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682" w:type="dxa"/>
            <w:gridSpan w:val="3"/>
            <w:vAlign w:val="center"/>
          </w:tcPr>
          <w:p w14:paraId="2123EB8E" w14:textId="2B729223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1,878,651,292</w:t>
            </w:r>
          </w:p>
        </w:tc>
        <w:tc>
          <w:tcPr>
            <w:tcW w:w="2683" w:type="dxa"/>
            <w:vAlign w:val="center"/>
          </w:tcPr>
          <w:p w14:paraId="7A105A82" w14:textId="40489BA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1,230,044,322</w:t>
            </w:r>
          </w:p>
        </w:tc>
        <w:tc>
          <w:tcPr>
            <w:tcW w:w="2683" w:type="dxa"/>
            <w:vAlign w:val="center"/>
          </w:tcPr>
          <w:p w14:paraId="606D28B5" w14:textId="60A77B31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1,580,206,610</w:t>
            </w:r>
          </w:p>
        </w:tc>
        <w:tc>
          <w:tcPr>
            <w:tcW w:w="2683" w:type="dxa"/>
            <w:vAlign w:val="center"/>
          </w:tcPr>
          <w:p w14:paraId="56BF8EC7" w14:textId="42823D8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653,828,465</w:t>
            </w:r>
          </w:p>
        </w:tc>
        <w:tc>
          <w:tcPr>
            <w:tcW w:w="2683" w:type="dxa"/>
            <w:vAlign w:val="center"/>
          </w:tcPr>
          <w:p w14:paraId="0DD55F22" w14:textId="5E42ED0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628,528,492</w:t>
            </w:r>
          </w:p>
        </w:tc>
        <w:tc>
          <w:tcPr>
            <w:tcW w:w="2683" w:type="dxa"/>
            <w:vAlign w:val="center"/>
          </w:tcPr>
          <w:p w14:paraId="4DAF51F9" w14:textId="36AEE640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1,266</w:t>
            </w: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262</w:t>
            </w:r>
            <w:r w:rsidRPr="00C83D2F">
              <w:rPr>
                <w:rFonts w:ascii="新細明體" w:hAnsi="新細明體"/>
                <w:b/>
                <w:noProof/>
                <w:spacing w:val="8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906</w:t>
            </w:r>
          </w:p>
        </w:tc>
        <w:tc>
          <w:tcPr>
            <w:tcW w:w="2683" w:type="dxa"/>
            <w:vAlign w:val="center"/>
          </w:tcPr>
          <w:p w14:paraId="59E8A741" w14:textId="71C24F50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301A11">
              <w:rPr>
                <w:rFonts w:ascii="新細明體" w:hAnsi="新細明體"/>
                <w:b/>
                <w:noProof/>
                <w:sz w:val="20"/>
              </w:rPr>
              <w:t>26,742,832,113</w:t>
            </w:r>
          </w:p>
        </w:tc>
      </w:tr>
      <w:tr w:rsidR="009243E6" w14:paraId="4D375787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43708E42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1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402777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6091"/>
              </w:rPr>
              <w:t>行政支</w:t>
            </w:r>
            <w:r w:rsidRPr="00402777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6091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500E4B46" w14:textId="62E7991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F6A9957" w14:textId="43D29640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7898170" w14:textId="6C889AB4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1376F92" w14:textId="5B7B86FE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6BFEB43" w14:textId="0E1920F9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BB13E29" w14:textId="1FBEF0B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9AA8182" w14:textId="60092D89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423,086,589</w:t>
            </w:r>
          </w:p>
        </w:tc>
      </w:tr>
      <w:tr w:rsidR="009243E6" w14:paraId="34332B0D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5F25C72F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2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402777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6090"/>
              </w:rPr>
              <w:t>立法支</w:t>
            </w:r>
            <w:r w:rsidRPr="00402777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6090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47573A8E" w14:textId="6958604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86E2350" w14:textId="04BE1EAF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44DAA13" w14:textId="34A4843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282780A" w14:textId="68E55BE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243E902" w14:textId="3A8FB601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24EAF3F" w14:textId="2A4C7DF4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1FA5BC3D" w14:textId="2B991E87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257,003,960</w:t>
            </w:r>
          </w:p>
        </w:tc>
      </w:tr>
      <w:tr w:rsidR="009243E6" w14:paraId="3B5E1B43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2A075B14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3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6089"/>
              </w:rPr>
              <w:t>民政支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6089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773DE16F" w14:textId="39E7CF3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1BFE50FE" w14:textId="3EC9BEBF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bookmarkStart w:id="0" w:name="_GoBack"/>
            <w:bookmarkEnd w:id="0"/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675E8E2" w14:textId="1EA67E51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473D9F3" w14:textId="2302813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653,828,465</w:t>
            </w:r>
          </w:p>
        </w:tc>
        <w:tc>
          <w:tcPr>
            <w:tcW w:w="2683" w:type="dxa"/>
            <w:vAlign w:val="center"/>
          </w:tcPr>
          <w:p w14:paraId="1B7D33CB" w14:textId="1D676D3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D38B79B" w14:textId="4BE53AEF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3E88C5F" w14:textId="02ACD9C7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2,045,646,932</w:t>
            </w:r>
          </w:p>
        </w:tc>
      </w:tr>
      <w:tr w:rsidR="009243E6" w14:paraId="40B46C32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2448B1D5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4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402777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6088"/>
              </w:rPr>
              <w:t>警政支</w:t>
            </w:r>
            <w:r w:rsidRPr="00402777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6088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13DAFFB7" w14:textId="5BE6CC2E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1,878,651,292</w:t>
            </w:r>
          </w:p>
        </w:tc>
        <w:tc>
          <w:tcPr>
            <w:tcW w:w="2683" w:type="dxa"/>
            <w:vAlign w:val="center"/>
          </w:tcPr>
          <w:p w14:paraId="5390BFF5" w14:textId="201AA77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32107D9" w14:textId="162F644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536F49C" w14:textId="12B59B6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852EA5A" w14:textId="1CE91B83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FF544D4" w14:textId="561923E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F5E5374" w14:textId="63690A3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1,878,651,292</w:t>
            </w:r>
          </w:p>
        </w:tc>
      </w:tr>
      <w:tr w:rsidR="009243E6" w14:paraId="08DD9E74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64A798F2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5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6087"/>
              </w:rPr>
              <w:t>財務支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6087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0CA37381" w14:textId="36D6CA04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592CB71" w14:textId="4543B662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1B939501" w14:textId="360D53E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7C81106" w14:textId="5E956E1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141B580" w14:textId="29940B6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0DCAA51" w14:textId="5DE239E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C7ED5D1" w14:textId="28BD7E0B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275,299,808</w:t>
            </w:r>
          </w:p>
        </w:tc>
      </w:tr>
      <w:tr w:rsidR="009243E6" w14:paraId="54CBFB05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39146E5B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6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6092"/>
              </w:rPr>
              <w:t>教育支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6092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5FDA64F6" w14:textId="4E861287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8600B48" w14:textId="6E492653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79DA1CB" w14:textId="2AF3CC23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554E460" w14:textId="08CAFA1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4CA2BFD" w14:textId="2E64552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B065F26" w14:textId="02229C9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E7D37A1" w14:textId="75B5327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7,768,432,445</w:t>
            </w:r>
          </w:p>
        </w:tc>
      </w:tr>
      <w:tr w:rsidR="009243E6" w14:paraId="2A98989F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3069DF6F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7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6093"/>
              </w:rPr>
              <w:t>文化支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6093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68AD7F63" w14:textId="28267C34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2FCDF8A" w14:textId="7117FD67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1A18A486" w14:textId="6FB472F9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E6C7807" w14:textId="6F2796EF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2458C18" w14:textId="23F6190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507,499,259</w:t>
            </w:r>
          </w:p>
        </w:tc>
        <w:tc>
          <w:tcPr>
            <w:tcW w:w="2683" w:type="dxa"/>
            <w:vAlign w:val="center"/>
          </w:tcPr>
          <w:p w14:paraId="211C4F9C" w14:textId="0747602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626D3CF" w14:textId="28066787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719,090,491</w:t>
            </w:r>
          </w:p>
        </w:tc>
      </w:tr>
      <w:tr w:rsidR="009243E6" w14:paraId="51AAA4D4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3B23DF3C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83D2F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8</w:t>
            </w:r>
            <w:r w:rsidRPr="00304824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6094"/>
              </w:rPr>
              <w:t>農業支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6094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6A37C19C" w14:textId="3342DC7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80B5C14" w14:textId="3E376B7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6D8665F" w14:textId="1FD00AC0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16DC3523" w14:textId="2C17EC3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18EF4567" w14:textId="10D0EE8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E46310C" w14:textId="2A724505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5D46EC7" w14:textId="5E87BAEB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323,001,940</w:t>
            </w:r>
          </w:p>
        </w:tc>
      </w:tr>
      <w:tr w:rsidR="009243E6" w14:paraId="133627A3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1A823F5F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6757C">
              <w:rPr>
                <w:rFonts w:ascii="標楷體" w:eastAsia="標楷體" w:hAnsi="標楷體" w:hint="eastAsia"/>
                <w:noProof/>
                <w:spacing w:val="100"/>
                <w:sz w:val="20"/>
              </w:rPr>
              <w:t>9</w:t>
            </w:r>
            <w:r w:rsidRPr="0086757C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6860"/>
              </w:rPr>
              <w:t>工業支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6860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11C5D7A3" w14:textId="707C8C91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DEE3D90" w14:textId="53C832F0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7BCA3BD" w14:textId="1F6FFBA1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AE26F30" w14:textId="114D3651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BD062FF" w14:textId="045109C4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472B351" w14:textId="2717BB1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F560CCF" w14:textId="554C8E3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262,523,175</w:t>
            </w:r>
          </w:p>
        </w:tc>
      </w:tr>
      <w:tr w:rsidR="009243E6" w14:paraId="0635396E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1F9B41CD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6862"/>
              </w:rPr>
              <w:t>交通支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6862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2238280C" w14:textId="255DCB8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F650E47" w14:textId="61F4AFBF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2E1A34B" w14:textId="45916383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542447E" w14:textId="19335C9B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A4A8438" w14:textId="26B06E2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7BF2824" w14:textId="3BC8B30B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B73D813" w14:textId="2813DA21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2,795,189,435</w:t>
            </w:r>
          </w:p>
        </w:tc>
      </w:tr>
      <w:tr w:rsidR="009243E6" w14:paraId="6E6790A1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42E8F359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C83D2F">
              <w:rPr>
                <w:rFonts w:ascii="標楷體" w:eastAsia="標楷體" w:hAnsi="標楷體" w:hint="eastAsia"/>
                <w:noProof/>
                <w:spacing w:val="57"/>
                <w:kern w:val="0"/>
                <w:sz w:val="20"/>
                <w:fitText w:val="2400" w:id="-435396352"/>
              </w:rPr>
              <w:t>其他經濟服務支</w:t>
            </w:r>
            <w:r w:rsidRPr="00C83D2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400" w:id="-435396352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7DCC749F" w14:textId="6D84096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7A2E90E" w14:textId="7D544121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FD38A24" w14:textId="361ECBB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1674890" w14:textId="401773CF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257B313" w14:textId="6ABC5292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121,029,233</w:t>
            </w:r>
          </w:p>
        </w:tc>
        <w:tc>
          <w:tcPr>
            <w:tcW w:w="2683" w:type="dxa"/>
            <w:vAlign w:val="center"/>
          </w:tcPr>
          <w:p w14:paraId="097DB5EC" w14:textId="371B90E5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6B8E64B" w14:textId="552EBAA9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921,374,343</w:t>
            </w:r>
          </w:p>
        </w:tc>
      </w:tr>
      <w:tr w:rsidR="009243E6" w14:paraId="7CDB9F8D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162451F9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6351"/>
              </w:rPr>
              <w:t>社會保險支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6351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0A697D13" w14:textId="28859B9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BEFFD8C" w14:textId="4AC61334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10DEADD1" w14:textId="20053CB0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9BEE91E" w14:textId="0ABF54B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C01F499" w14:textId="5B8D5C8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2115D1C" w14:textId="050B9260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F2DD89B" w14:textId="497BF447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491,033,061</w:t>
            </w:r>
          </w:p>
        </w:tc>
      </w:tr>
      <w:tr w:rsidR="009243E6" w14:paraId="31BAB6A8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1084DDFC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6350"/>
              </w:rPr>
              <w:t>社會救助支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6350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5444C677" w14:textId="3BB0995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D7EACBA" w14:textId="4E370CA4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FB5522F" w14:textId="063193EF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A1E9D3B" w14:textId="53DD6DF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382B733" w14:textId="10C7AFF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8BB0668" w14:textId="6624365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9F18652" w14:textId="338674EF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307,598,393</w:t>
            </w:r>
          </w:p>
        </w:tc>
      </w:tr>
      <w:tr w:rsidR="009243E6" w14:paraId="10057462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62FE0DB7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6349"/>
              </w:rPr>
              <w:t>福利服務支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6349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476118A5" w14:textId="1C37B3D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2FB52BF" w14:textId="200D109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EA25D4D" w14:textId="7D3ABDA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5E22CD0" w14:textId="6E6DB77E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0DDF93B" w14:textId="69E6489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EAF4C31" w14:textId="4EF62DE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60A9BBC" w14:textId="78CC66D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2,837,068,115</w:t>
            </w:r>
          </w:p>
        </w:tc>
      </w:tr>
      <w:tr w:rsidR="009243E6" w14:paraId="620EC103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3C4E9B75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6348"/>
              </w:rPr>
              <w:t>國民就業支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6348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2EAEB8C3" w14:textId="3A7731C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FF2E1D5" w14:textId="3B9C4997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3CEB625" w14:textId="5EE7022F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C2E7664" w14:textId="74AEB692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D80C913" w14:textId="076802A3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0AEA336" w14:textId="00C01937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6B82922" w14:textId="247EEC7B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66,316,998</w:t>
            </w:r>
          </w:p>
        </w:tc>
      </w:tr>
      <w:tr w:rsidR="009243E6" w14:paraId="4D7AA6D1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6B0F6AC0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6347"/>
              </w:rPr>
              <w:t>醫療保健支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6347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497F3FB6" w14:textId="1253CC4E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1BBFB9D" w14:textId="06AE2569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1,230,044,322</w:t>
            </w:r>
          </w:p>
        </w:tc>
        <w:tc>
          <w:tcPr>
            <w:tcW w:w="2683" w:type="dxa"/>
            <w:vAlign w:val="center"/>
          </w:tcPr>
          <w:p w14:paraId="13B08F5A" w14:textId="19A2B28E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77836F3" w14:textId="0F919450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9E0FE83" w14:textId="3E1DD48B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790D9B5" w14:textId="66A8BC3E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AFCC0BA" w14:textId="082B903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1,230,044,322</w:t>
            </w:r>
          </w:p>
        </w:tc>
      </w:tr>
      <w:tr w:rsidR="009243E6" w14:paraId="5CEFE2D7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755E7484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6346"/>
              </w:rPr>
              <w:t>環境保護支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6346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43A8EEEE" w14:textId="6EE54A3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2E2E76B" w14:textId="2D4307C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15D4CE3D" w14:textId="2B62516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/>
                <w:noProof/>
                <w:spacing w:val="8"/>
                <w:sz w:val="20"/>
              </w:rPr>
              <w:t>1,580,206,610</w:t>
            </w:r>
          </w:p>
        </w:tc>
        <w:tc>
          <w:tcPr>
            <w:tcW w:w="2683" w:type="dxa"/>
            <w:vAlign w:val="center"/>
          </w:tcPr>
          <w:p w14:paraId="1FF8AFE3" w14:textId="4CDB93B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2805402" w14:textId="289E078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023A193" w14:textId="748CD3A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1FA5DDD" w14:textId="0C160FF4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1,580,206,610</w:t>
            </w:r>
          </w:p>
        </w:tc>
      </w:tr>
      <w:tr w:rsidR="009243E6" w14:paraId="3EEE7E21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79DE4019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6096"/>
              </w:rPr>
              <w:t>社區發展支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6096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5E4DF1CC" w14:textId="3402A1A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F41FC8B" w14:textId="16B56E85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1824DBE" w14:textId="2A3E2E42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EED4592" w14:textId="3716ECAB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F92B9D2" w14:textId="6DADC36F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AEF8793" w14:textId="338849F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2310DE2" w14:textId="444B61DF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113,447,465</w:t>
            </w:r>
          </w:p>
        </w:tc>
      </w:tr>
      <w:tr w:rsidR="009243E6" w14:paraId="4254B6D9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5E698876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C83D2F">
              <w:rPr>
                <w:rFonts w:ascii="標楷體" w:eastAsia="標楷體" w:hAnsi="標楷體" w:hint="eastAsia"/>
                <w:noProof/>
                <w:spacing w:val="57"/>
                <w:kern w:val="0"/>
                <w:sz w:val="20"/>
                <w:fitText w:val="2400" w:id="-435396095"/>
              </w:rPr>
              <w:t>退休撫卹給付支</w:t>
            </w:r>
            <w:r w:rsidRPr="00C83D2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400" w:id="-435396095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11A4F3DB" w14:textId="3EEB7B11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02BDC00" w14:textId="3C17C7A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DA38B65" w14:textId="68B9E95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6277FA6" w14:textId="3A65FED7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64590959" w14:textId="51EA8505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6C899E3" w14:textId="1A1419FB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>
              <w:rPr>
                <w:rFonts w:ascii="新細明體" w:hAnsi="新細明體" w:hint="eastAsia"/>
                <w:noProof/>
                <w:spacing w:val="8"/>
                <w:sz w:val="20"/>
              </w:rPr>
              <w:t>622,377,472</w:t>
            </w:r>
          </w:p>
        </w:tc>
        <w:tc>
          <w:tcPr>
            <w:tcW w:w="2683" w:type="dxa"/>
            <w:vAlign w:val="center"/>
          </w:tcPr>
          <w:p w14:paraId="18C46B4A" w14:textId="7D7BBE64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1,708,738,472</w:t>
            </w:r>
          </w:p>
        </w:tc>
      </w:tr>
      <w:tr w:rsidR="009243E6" w14:paraId="5E7093BE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46F768D1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C83D2F">
              <w:rPr>
                <w:rFonts w:ascii="標楷體" w:eastAsia="標楷體" w:hAnsi="標楷體" w:hint="eastAsia"/>
                <w:noProof/>
                <w:spacing w:val="120"/>
                <w:kern w:val="0"/>
                <w:sz w:val="20"/>
                <w:fitText w:val="2400" w:id="-435396863"/>
              </w:rPr>
              <w:t>債務付息支</w:t>
            </w:r>
            <w:r w:rsidRPr="00C83D2F">
              <w:rPr>
                <w:rFonts w:ascii="標楷體" w:eastAsia="標楷體" w:hAnsi="標楷體" w:hint="eastAsia"/>
                <w:noProof/>
                <w:kern w:val="0"/>
                <w:sz w:val="20"/>
                <w:fitText w:val="2400" w:id="-435396863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1C7CE66E" w14:textId="23E6834B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EA0CEE4" w14:textId="1CF7CCD4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A2E0539" w14:textId="7AF45867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528B5A69" w14:textId="44F4C2C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7184DFA" w14:textId="05C0191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A7455E0" w14:textId="0EE70EF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2C0F34FD" w14:textId="3DAF1DE9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49,506,667</w:t>
            </w:r>
          </w:p>
        </w:tc>
      </w:tr>
      <w:tr w:rsidR="009243E6" w14:paraId="11084AB2" w14:textId="77777777" w:rsidTr="00D121A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vAlign w:val="center"/>
          </w:tcPr>
          <w:p w14:paraId="1FE0C4F4" w14:textId="77777777" w:rsidR="009243E6" w:rsidRDefault="009243E6" w:rsidP="0040277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304824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C83D2F">
              <w:rPr>
                <w:rFonts w:ascii="標楷體" w:eastAsia="標楷體" w:hAnsi="標楷體" w:hint="eastAsia"/>
                <w:noProof/>
                <w:spacing w:val="266"/>
                <w:kern w:val="0"/>
                <w:sz w:val="20"/>
                <w:fitText w:val="2400" w:id="-435396864"/>
              </w:rPr>
              <w:t>其他支</w:t>
            </w:r>
            <w:r w:rsidRPr="00C83D2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400" w:id="-435396864"/>
              </w:rPr>
              <w:t>出</w:t>
            </w:r>
          </w:p>
        </w:tc>
        <w:tc>
          <w:tcPr>
            <w:tcW w:w="2682" w:type="dxa"/>
            <w:gridSpan w:val="3"/>
            <w:vAlign w:val="center"/>
          </w:tcPr>
          <w:p w14:paraId="0CF091D2" w14:textId="58121286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0416DC37" w14:textId="490168A8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7C0AE2EC" w14:textId="0EE2286A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48B079BC" w14:textId="31FFDBE4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53B00D5" w14:textId="01B5552D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83D2F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2683" w:type="dxa"/>
            <w:vAlign w:val="center"/>
          </w:tcPr>
          <w:p w14:paraId="339BB58F" w14:textId="5EBB73FC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>
              <w:rPr>
                <w:rFonts w:ascii="新細明體" w:hAnsi="新細明體" w:hint="eastAsia"/>
                <w:noProof/>
                <w:spacing w:val="8"/>
                <w:sz w:val="20"/>
              </w:rPr>
              <w:t>643,885,434</w:t>
            </w:r>
          </w:p>
        </w:tc>
        <w:tc>
          <w:tcPr>
            <w:tcW w:w="2683" w:type="dxa"/>
            <w:vAlign w:val="center"/>
          </w:tcPr>
          <w:p w14:paraId="7791020B" w14:textId="6DABF1E1" w:rsidR="009243E6" w:rsidRPr="00C83D2F" w:rsidRDefault="009243E6" w:rsidP="009243E6">
            <w:pPr>
              <w:spacing w:line="240" w:lineRule="exact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304824">
              <w:rPr>
                <w:rFonts w:ascii="新細明體" w:hAnsi="新細明體"/>
                <w:noProof/>
                <w:sz w:val="20"/>
              </w:rPr>
              <w:t>689,571,600</w:t>
            </w:r>
          </w:p>
        </w:tc>
      </w:tr>
    </w:tbl>
    <w:p w14:paraId="5CABD923" w14:textId="33565174" w:rsidR="00236C3C" w:rsidRPr="00236C3C" w:rsidRDefault="00236C3C" w:rsidP="00236C3C"/>
    <w:sectPr w:rsidR="00236C3C" w:rsidRPr="00236C3C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F2661" w14:textId="77777777" w:rsidR="00236C3C" w:rsidRDefault="00236C3C">
      <w:r>
        <w:separator/>
      </w:r>
    </w:p>
  </w:endnote>
  <w:endnote w:type="continuationSeparator" w:id="0">
    <w:p w14:paraId="5EE80582" w14:textId="77777777" w:rsidR="00236C3C" w:rsidRDefault="0023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E0D9E" w14:textId="77777777" w:rsidR="00236C3C" w:rsidRDefault="00236C3C">
      <w:r>
        <w:separator/>
      </w:r>
    </w:p>
  </w:footnote>
  <w:footnote w:type="continuationSeparator" w:id="0">
    <w:p w14:paraId="1047093C" w14:textId="77777777" w:rsidR="00236C3C" w:rsidRDefault="00236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9F2F2" w14:textId="61D9493C" w:rsidR="003A0BB1" w:rsidRDefault="0086757C">
    <w:pPr>
      <w:jc w:val="center"/>
      <w:rPr>
        <w:rFonts w:ascii="標楷體" w:eastAsia="標楷體"/>
        <w:b/>
        <w:sz w:val="36"/>
        <w:u w:val="single"/>
      </w:rPr>
    </w:pPr>
    <w:proofErr w:type="gramStart"/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236C3C" w:rsidRPr="00236C3C"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236C3C" w:rsidRPr="00236C3C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236C3C" w:rsidRPr="00236C3C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01B27" w14:textId="2C9FE181" w:rsidR="003A0BB1" w:rsidRDefault="0086757C">
    <w:pPr>
      <w:jc w:val="center"/>
      <w:rPr>
        <w:rFonts w:ascii="標楷體" w:eastAsia="標楷體"/>
        <w:b/>
        <w:sz w:val="32"/>
        <w:u w:val="single"/>
      </w:rPr>
    </w:pPr>
    <w:proofErr w:type="gramStart"/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236C3C" w:rsidRPr="00236C3C">
      <w:rPr>
        <w:rFonts w:ascii="標楷體" w:eastAsia="標楷體" w:hAnsi="標楷體"/>
        <w:b/>
        <w:spacing w:val="60"/>
        <w:sz w:val="32"/>
        <w:u w:val="single"/>
      </w:rPr>
      <w:t>114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="00236C3C" w:rsidRPr="00236C3C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C3C"/>
    <w:rsid w:val="00005F7A"/>
    <w:rsid w:val="00006A4C"/>
    <w:rsid w:val="00112731"/>
    <w:rsid w:val="00236C3C"/>
    <w:rsid w:val="00247C62"/>
    <w:rsid w:val="002A34DB"/>
    <w:rsid w:val="00392E51"/>
    <w:rsid w:val="00393891"/>
    <w:rsid w:val="003A0BB1"/>
    <w:rsid w:val="003B0DD9"/>
    <w:rsid w:val="00402777"/>
    <w:rsid w:val="004439C8"/>
    <w:rsid w:val="005E2ED9"/>
    <w:rsid w:val="0083101B"/>
    <w:rsid w:val="0086757C"/>
    <w:rsid w:val="009243E6"/>
    <w:rsid w:val="00930A01"/>
    <w:rsid w:val="00965C8B"/>
    <w:rsid w:val="009F5E83"/>
    <w:rsid w:val="00A214F3"/>
    <w:rsid w:val="00A87989"/>
    <w:rsid w:val="00AA34B5"/>
    <w:rsid w:val="00AB7299"/>
    <w:rsid w:val="00BC2552"/>
    <w:rsid w:val="00C10A9E"/>
    <w:rsid w:val="00C83D2F"/>
    <w:rsid w:val="00CB4687"/>
    <w:rsid w:val="00D121A2"/>
    <w:rsid w:val="00D360A3"/>
    <w:rsid w:val="00F2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BC1F8"/>
  <w15:chartTrackingRefBased/>
  <w15:docId w15:val="{844B7AD7-2721-470E-924C-05FD8787D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1l10HMx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1l10HMx歲出政事別機關別決算審定數綜計表</Template>
  <TotalTime>19</TotalTime>
  <Pages>2</Pages>
  <Words>684</Words>
  <Characters>1218</Characters>
  <Application>Microsoft Office Word</Application>
  <DocSecurity>0</DocSecurity>
  <Lines>10</Lines>
  <Paragraphs>3</Paragraphs>
  <ScaleCrop>false</ScaleCrop>
  <Company>N.A.O.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王媺倫</dc:creator>
  <cp:keywords/>
  <cp:lastModifiedBy>吳閔璇</cp:lastModifiedBy>
  <cp:revision>10</cp:revision>
  <dcterms:created xsi:type="dcterms:W3CDTF">2026-06-01T09:39:00Z</dcterms:created>
  <dcterms:modified xsi:type="dcterms:W3CDTF">2026-07-14T07:43:00Z</dcterms:modified>
</cp:coreProperties>
</file>