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"/>
        <w:gridCol w:w="389"/>
        <w:gridCol w:w="1559"/>
        <w:gridCol w:w="1372"/>
        <w:gridCol w:w="1503"/>
        <w:gridCol w:w="1505"/>
        <w:gridCol w:w="314"/>
        <w:gridCol w:w="1190"/>
        <w:gridCol w:w="1505"/>
        <w:gridCol w:w="1504"/>
        <w:gridCol w:w="1505"/>
        <w:gridCol w:w="1504"/>
        <w:gridCol w:w="1506"/>
        <w:gridCol w:w="1504"/>
        <w:gridCol w:w="1505"/>
        <w:gridCol w:w="1504"/>
        <w:gridCol w:w="1509"/>
      </w:tblGrid>
      <w:tr w:rsidR="002A14A1" w:rsidRPr="002A14A1" w:rsidTr="000C52C0">
        <w:trPr>
          <w:cantSplit/>
          <w:trHeight w:val="270"/>
          <w:tblHeader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D46CDC" w:rsidRPr="002A14A1" w:rsidRDefault="00D46CDC" w:rsidP="000C52C0">
            <w:pPr>
              <w:rPr>
                <w:rFonts w:ascii="標楷體" w:eastAsia="標楷體" w:hAnsi="標楷體"/>
                <w:sz w:val="20"/>
              </w:rPr>
            </w:pPr>
            <w:bookmarkStart w:id="0" w:name="_GoBack"/>
            <w:bookmarkEnd w:id="0"/>
            <w:r w:rsidRPr="002A14A1"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4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CDC" w:rsidRPr="002A14A1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3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CDC" w:rsidRPr="002A14A1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單位</w:t>
            </w:r>
            <w:r w:rsidRPr="002A14A1">
              <w:rPr>
                <w:rFonts w:ascii="標楷體" w:eastAsia="標楷體" w:hAnsi="標楷體"/>
                <w:sz w:val="20"/>
              </w:rPr>
              <w:t>：</w:t>
            </w:r>
            <w:r w:rsidRPr="002A14A1">
              <w:rPr>
                <w:rFonts w:ascii="標楷體" w:eastAsia="標楷體" w:hAnsi="標楷體" w:hint="eastAsia"/>
                <w:sz w:val="20"/>
              </w:rPr>
              <w:t>新臺幣</w:t>
            </w:r>
            <w:r w:rsidR="00E514A0" w:rsidRPr="002A14A1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2A14A1" w:rsidRPr="002A14A1" w:rsidTr="000C52C0">
        <w:trPr>
          <w:cantSplit/>
          <w:trHeight w:val="270"/>
          <w:tblHeader/>
        </w:trPr>
        <w:tc>
          <w:tcPr>
            <w:tcW w:w="462" w:type="dxa"/>
            <w:tcBorders>
              <w:top w:val="nil"/>
              <w:left w:val="nil"/>
              <w:right w:val="nil"/>
            </w:tcBorders>
          </w:tcPr>
          <w:p w:rsidR="00D46CDC" w:rsidRPr="002A14A1" w:rsidRDefault="00D46CDC" w:rsidP="000C52C0">
            <w:pPr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42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D46CDC" w:rsidRPr="002A14A1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6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D46CDC" w:rsidRPr="002A14A1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2A14A1" w:rsidRPr="002A14A1" w:rsidTr="00837A9F">
        <w:trPr>
          <w:cantSplit/>
          <w:tblHeader/>
        </w:trPr>
        <w:tc>
          <w:tcPr>
            <w:tcW w:w="851" w:type="dxa"/>
            <w:gridSpan w:val="2"/>
            <w:vMerge w:val="restart"/>
            <w:tcBorders>
              <w:left w:val="nil"/>
            </w:tcBorders>
            <w:vAlign w:val="center"/>
          </w:tcPr>
          <w:p w:rsidR="00D46CDC" w:rsidRPr="002A14A1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A14A1"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559" w:type="dxa"/>
            <w:vMerge w:val="restart"/>
            <w:tcBorders>
              <w:left w:val="nil"/>
            </w:tcBorders>
            <w:vAlign w:val="center"/>
          </w:tcPr>
          <w:p w:rsidR="00D46CDC" w:rsidRPr="002A14A1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372" w:type="dxa"/>
            <w:vMerge w:val="restart"/>
            <w:vAlign w:val="center"/>
          </w:tcPr>
          <w:p w:rsidR="00D46CDC" w:rsidRPr="002A14A1" w:rsidRDefault="00D46CD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2A14A1"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 w:rsidRPr="002A14A1">
              <w:rPr>
                <w:rFonts w:ascii="標楷體" w:eastAsia="標楷體" w:hAnsi="標楷體"/>
                <w:spacing w:val="-4"/>
                <w:sz w:val="20"/>
              </w:rPr>
              <w:br/>
            </w:r>
            <w:r w:rsidRPr="002A14A1"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6017" w:type="dxa"/>
            <w:gridSpan w:val="5"/>
            <w:vAlign w:val="center"/>
          </w:tcPr>
          <w:p w:rsidR="00D46CDC" w:rsidRPr="002A14A1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019" w:type="dxa"/>
            <w:gridSpan w:val="4"/>
            <w:vAlign w:val="center"/>
          </w:tcPr>
          <w:p w:rsidR="00D46CDC" w:rsidRPr="002A14A1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022" w:type="dxa"/>
            <w:gridSpan w:val="4"/>
            <w:tcBorders>
              <w:right w:val="nil"/>
            </w:tcBorders>
            <w:vAlign w:val="center"/>
          </w:tcPr>
          <w:p w:rsidR="00D46CDC" w:rsidRPr="002A14A1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2A14A1" w:rsidRPr="002A14A1" w:rsidTr="00837A9F">
        <w:trPr>
          <w:cantSplit/>
          <w:trHeight w:val="260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D46CDC" w:rsidRPr="002A14A1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46CDC" w:rsidRPr="002A14A1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2" w:type="dxa"/>
            <w:vMerge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03" w:type="dxa"/>
            <w:vAlign w:val="center"/>
          </w:tcPr>
          <w:p w:rsidR="00D46CDC" w:rsidRPr="002A14A1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2A14A1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2A14A1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gridSpan w:val="2"/>
            <w:vAlign w:val="center"/>
          </w:tcPr>
          <w:p w:rsidR="00D46CDC" w:rsidRPr="002A14A1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5" w:type="dxa"/>
            <w:vAlign w:val="center"/>
          </w:tcPr>
          <w:p w:rsidR="00D46CDC" w:rsidRPr="002A14A1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504" w:type="dxa"/>
            <w:vAlign w:val="center"/>
          </w:tcPr>
          <w:p w:rsidR="00D46CDC" w:rsidRPr="002A14A1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2A14A1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2A14A1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vAlign w:val="center"/>
          </w:tcPr>
          <w:p w:rsidR="00D46CDC" w:rsidRPr="002A14A1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6" w:type="dxa"/>
            <w:vAlign w:val="center"/>
          </w:tcPr>
          <w:p w:rsidR="00D46CDC" w:rsidRPr="002A14A1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504" w:type="dxa"/>
            <w:vAlign w:val="center"/>
          </w:tcPr>
          <w:p w:rsidR="00D46CDC" w:rsidRPr="002A14A1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2A14A1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2A14A1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:rsidR="00D46CDC" w:rsidRPr="002A14A1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:rsidR="00D46CDC" w:rsidRPr="002A14A1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</w:tr>
      <w:tr w:rsidR="002A14A1" w:rsidRPr="002A14A1" w:rsidTr="00837A9F">
        <w:trPr>
          <w:cantSplit/>
          <w:trHeight w:val="128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D46CDC" w:rsidRPr="002A14A1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46CDC" w:rsidRPr="002A14A1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2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3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5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4" w:type="dxa"/>
            <w:gridSpan w:val="2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5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4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5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4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6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4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5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</w:tr>
      <w:tr w:rsidR="002A14A1" w:rsidRPr="002A14A1" w:rsidTr="00837A9F">
        <w:trPr>
          <w:cantSplit/>
          <w:trHeight w:val="127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D46CDC" w:rsidRPr="002A14A1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46CDC" w:rsidRPr="002A14A1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2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3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gridSpan w:val="2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6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:rsidR="00D46CDC" w:rsidRPr="002A14A1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2A14A1" w:rsidRPr="002A14A1" w:rsidTr="00EE59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854F81" w:rsidRPr="002A14A1" w:rsidRDefault="00854F81" w:rsidP="00854F81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54F81" w:rsidRPr="002A14A1" w:rsidRDefault="00854F81" w:rsidP="00854F81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A14A1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1,800,007,403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377,508,126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750,166,035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672,333,242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377,508,126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750,166,035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672,333,242</w:t>
            </w:r>
          </w:p>
        </w:tc>
      </w:tr>
      <w:tr w:rsidR="002A14A1" w:rsidRPr="002A14A1" w:rsidTr="00EE59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854F81" w:rsidRPr="002A14A1" w:rsidRDefault="00854F81" w:rsidP="00854F81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54F81" w:rsidRPr="002A14A1" w:rsidRDefault="00854F81" w:rsidP="00854F81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A14A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1,800,007,403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377,508,126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750,166,035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672,333,242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377,508,126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750,166,035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672,333,242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2A14A1" w:rsidRPr="002A14A1" w:rsidTr="00EE59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854F81" w:rsidRPr="002A14A1" w:rsidRDefault="00854F81" w:rsidP="00854F81">
            <w:pPr>
              <w:jc w:val="center"/>
              <w:rPr>
                <w:rFonts w:ascii="新細明體" w:hAnsi="新細明體"/>
                <w:sz w:val="20"/>
              </w:rPr>
            </w:pPr>
            <w:r w:rsidRPr="002A14A1">
              <w:rPr>
                <w:rFonts w:ascii="新細明體" w:hAnsi="新細明體"/>
                <w:noProof/>
                <w:sz w:val="20"/>
              </w:rPr>
              <w:t>11</w:t>
            </w:r>
            <w:r w:rsidRPr="002A14A1"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4F81" w:rsidRPr="002A14A1" w:rsidRDefault="00854F81" w:rsidP="00854F8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5,330,639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5,330,639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5,330,639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A14A1" w:rsidRPr="002A14A1" w:rsidTr="00EE59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854F81" w:rsidRPr="002A14A1" w:rsidRDefault="00854F81" w:rsidP="00854F81">
            <w:pPr>
              <w:jc w:val="center"/>
              <w:rPr>
                <w:rFonts w:ascii="新細明體" w:hAnsi="新細明體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z w:val="20"/>
              </w:rPr>
              <w:t>95－113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4F81" w:rsidRPr="002A14A1" w:rsidRDefault="00854F81" w:rsidP="00854F8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337,761,392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51,143,196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17,478,262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269,139,934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51,143,196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17,478,262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269,139,934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A14A1" w:rsidRPr="002A14A1" w:rsidTr="00EE59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854F81" w:rsidRPr="002A14A1" w:rsidRDefault="00854F81" w:rsidP="00854F81">
            <w:pPr>
              <w:jc w:val="center"/>
              <w:rPr>
                <w:rFonts w:ascii="新細明體" w:hAnsi="新細明體"/>
                <w:sz w:val="20"/>
              </w:rPr>
            </w:pPr>
            <w:r w:rsidRPr="002A14A1">
              <w:rPr>
                <w:rFonts w:ascii="新細明體" w:hAnsi="新細明體"/>
                <w:noProof/>
                <w:sz w:val="20"/>
              </w:rPr>
              <w:t>11</w:t>
            </w:r>
            <w:r w:rsidRPr="002A14A1"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4F81" w:rsidRPr="002A14A1" w:rsidRDefault="00854F81" w:rsidP="00854F8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12,465,598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12,465,598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12,465,598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A14A1" w:rsidRPr="002A14A1" w:rsidTr="00EE59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854F81" w:rsidRPr="002A14A1" w:rsidRDefault="00854F81" w:rsidP="00854F81">
            <w:pPr>
              <w:jc w:val="center"/>
              <w:rPr>
                <w:rFonts w:ascii="新細明體" w:hAnsi="新細明體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z w:val="20"/>
              </w:rPr>
              <w:t>94－113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4F81" w:rsidRPr="002A14A1" w:rsidRDefault="00854F81" w:rsidP="00854F8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23,833,246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1,346,560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2,225,848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20,260,838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1,346,560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2,225,848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20,260,838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A14A1" w:rsidRPr="002A14A1" w:rsidTr="00EE59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854F81" w:rsidRPr="002A14A1" w:rsidRDefault="00854F81" w:rsidP="00854F81">
            <w:pPr>
              <w:jc w:val="center"/>
              <w:rPr>
                <w:rFonts w:ascii="新細明體" w:hAnsi="新細明體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z w:val="20"/>
              </w:rPr>
              <w:t>107－113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4F81" w:rsidRPr="002A14A1" w:rsidRDefault="00854F81" w:rsidP="00854F8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1,378,813,428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319,147,938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676,879,020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382,786,470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319,147,938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676,879,020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382,786,470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A14A1" w:rsidRPr="002A14A1" w:rsidTr="00EE59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854F81" w:rsidRPr="002A14A1" w:rsidRDefault="00854F81" w:rsidP="00854F81">
            <w:pPr>
              <w:jc w:val="center"/>
              <w:rPr>
                <w:rFonts w:ascii="新細明體" w:hAnsi="新細明體"/>
                <w:sz w:val="20"/>
              </w:rPr>
            </w:pPr>
            <w:r w:rsidRPr="002A14A1">
              <w:rPr>
                <w:rFonts w:ascii="新細明體" w:hAnsi="新細明體"/>
                <w:noProof/>
                <w:sz w:val="20"/>
              </w:rPr>
              <w:t>11</w:t>
            </w:r>
            <w:r w:rsidRPr="002A14A1"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4F81" w:rsidRPr="002A14A1" w:rsidRDefault="00854F81" w:rsidP="00854F8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5,780,000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783,680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4,996,320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783,680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4,996,320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A14A1" w:rsidRPr="002A14A1" w:rsidTr="00EE59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854F81" w:rsidRPr="002A14A1" w:rsidRDefault="00854F81" w:rsidP="00854F81">
            <w:pPr>
              <w:jc w:val="center"/>
              <w:rPr>
                <w:rFonts w:ascii="新細明體" w:hAnsi="新細明體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z w:val="20"/>
              </w:rPr>
              <w:t>90－113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4F81" w:rsidRPr="002A14A1" w:rsidRDefault="00854F81" w:rsidP="00854F8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A14A1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36,023,100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5,086,752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30,790,348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146,000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5,086,752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30,790,348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146,000</w:t>
            </w:r>
          </w:p>
          <w:p w:rsidR="00854F81" w:rsidRPr="002A14A1" w:rsidRDefault="00854F81" w:rsidP="00854F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A14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D46CDC" w:rsidRDefault="00D46CDC">
      <w:pPr>
        <w:ind w:right="414"/>
        <w:rPr>
          <w:rFonts w:eastAsia="標楷體"/>
          <w:sz w:val="22"/>
        </w:rPr>
      </w:pPr>
    </w:p>
    <w:sectPr w:rsidR="00D46CDC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4A0" w:rsidRDefault="00E514A0">
      <w:r>
        <w:separator/>
      </w:r>
    </w:p>
  </w:endnote>
  <w:endnote w:type="continuationSeparator" w:id="0">
    <w:p w:rsidR="00E514A0" w:rsidRDefault="00E51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4A0" w:rsidRDefault="00E514A0">
      <w:r>
        <w:separator/>
      </w:r>
    </w:p>
  </w:footnote>
  <w:footnote w:type="continuationSeparator" w:id="0">
    <w:p w:rsidR="00E514A0" w:rsidRDefault="00E51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CDC" w:rsidRDefault="00837A9F">
    <w:pPr>
      <w:jc w:val="center"/>
    </w:pPr>
    <w:r w:rsidRPr="00837A9F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837A9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837A9F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837A9F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CDC" w:rsidRDefault="00837A9F">
    <w:pPr>
      <w:jc w:val="center"/>
      <w:rPr>
        <w:b/>
        <w:sz w:val="32"/>
      </w:rPr>
    </w:pPr>
    <w:r w:rsidRPr="00837A9F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r w:rsidR="006E1C19" w:rsidRPr="002A14A1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年度</w:t>
    </w:r>
    <w:r w:rsidRPr="00837A9F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</w:t>
    </w:r>
    <w:r w:rsidR="001512E9" w:rsidRPr="001F4CCA">
      <w:rPr>
        <w:rFonts w:ascii="標楷體" w:eastAsia="標楷體" w:hint="eastAsia"/>
        <w:b/>
        <w:spacing w:val="60"/>
        <w:sz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4A0"/>
    <w:rsid w:val="000C52C0"/>
    <w:rsid w:val="001021E7"/>
    <w:rsid w:val="001512E9"/>
    <w:rsid w:val="001F4CCA"/>
    <w:rsid w:val="002A14A1"/>
    <w:rsid w:val="005E1975"/>
    <w:rsid w:val="00653A7E"/>
    <w:rsid w:val="006E1C19"/>
    <w:rsid w:val="007D75E7"/>
    <w:rsid w:val="00837A9F"/>
    <w:rsid w:val="00854F81"/>
    <w:rsid w:val="0085742D"/>
    <w:rsid w:val="00860F6F"/>
    <w:rsid w:val="009E1C1B"/>
    <w:rsid w:val="00AA01C3"/>
    <w:rsid w:val="00B205E3"/>
    <w:rsid w:val="00B40E8D"/>
    <w:rsid w:val="00BB53F0"/>
    <w:rsid w:val="00CB1EE5"/>
    <w:rsid w:val="00D46CDC"/>
    <w:rsid w:val="00E514A0"/>
    <w:rsid w:val="00EA1B26"/>
    <w:rsid w:val="00F3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7360E6FF-3CC2-4D52-9123-9537FABA5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2A14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2A14A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E7A3sBCx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dE7A3sBCx以前年度歲入決算審定表</Template>
  <TotalTime>0</TotalTime>
  <Pages>1</Pages>
  <Words>188</Words>
  <Characters>1072</Characters>
  <Application>Microsoft Office Word</Application>
  <DocSecurity>0</DocSecurity>
  <Lines>8</Lines>
  <Paragraphs>2</Paragraphs>
  <ScaleCrop>false</ScaleCrop>
  <Company>N.A.O.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蕭茹方</dc:creator>
  <cp:keywords/>
  <cp:lastModifiedBy>張鈞凱</cp:lastModifiedBy>
  <cp:revision>2</cp:revision>
  <cp:lastPrinted>2026-05-26T07:02:00Z</cp:lastPrinted>
  <dcterms:created xsi:type="dcterms:W3CDTF">2026-06-22T03:13:00Z</dcterms:created>
  <dcterms:modified xsi:type="dcterms:W3CDTF">2026-06-22T03:13:00Z</dcterms:modified>
</cp:coreProperties>
</file>