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89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1C460E" w:rsidRPr="00113F32" w:rsidTr="001C460E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60E" w:rsidRPr="00113F32" w:rsidRDefault="001C460E" w:rsidP="001C460E">
            <w:pPr>
              <w:jc w:val="both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 w:rsidRPr="00113F32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47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C460E" w:rsidRPr="00113F32" w:rsidRDefault="001C460E" w:rsidP="001C460E">
            <w:pPr>
              <w:ind w:left="-42" w:right="80"/>
              <w:jc w:val="both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460E" w:rsidRPr="00113F32" w:rsidRDefault="001C460E" w:rsidP="001C460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單位</w:t>
            </w:r>
            <w:r w:rsidRPr="00113F32">
              <w:rPr>
                <w:rFonts w:ascii="標楷體" w:eastAsia="標楷體" w:hAnsi="標楷體"/>
                <w:sz w:val="20"/>
              </w:rPr>
              <w:t>：</w:t>
            </w:r>
            <w:r w:rsidRPr="00113F32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1C460E" w:rsidRPr="00113F32" w:rsidTr="001C460E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right w:val="nil"/>
            </w:tcBorders>
            <w:vAlign w:val="center"/>
          </w:tcPr>
          <w:p w:rsidR="001C460E" w:rsidRPr="00113F32" w:rsidRDefault="001C460E" w:rsidP="001C460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47" w:type="dxa"/>
            <w:gridSpan w:val="5"/>
            <w:vMerge/>
            <w:tcBorders>
              <w:left w:val="nil"/>
              <w:right w:val="nil"/>
            </w:tcBorders>
          </w:tcPr>
          <w:p w:rsidR="001C460E" w:rsidRPr="00113F32" w:rsidRDefault="001C460E" w:rsidP="001C460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1C460E" w:rsidRPr="00113F32" w:rsidRDefault="001C460E" w:rsidP="001C460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1C460E" w:rsidRPr="00113F32" w:rsidTr="001C460E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1C460E" w:rsidRPr="00113F32" w:rsidRDefault="001C460E" w:rsidP="001C460E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13F32"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1C460E" w:rsidRPr="00113F32" w:rsidRDefault="001C460E" w:rsidP="001C460E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1C460E" w:rsidRPr="00113F32" w:rsidRDefault="001C460E" w:rsidP="001C460E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113F32"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 w:rsidRPr="00113F32">
              <w:rPr>
                <w:rFonts w:ascii="標楷體" w:eastAsia="標楷體" w:hAnsi="標楷體"/>
                <w:spacing w:val="-4"/>
                <w:sz w:val="20"/>
              </w:rPr>
              <w:br/>
            </w:r>
            <w:r w:rsidRPr="00113F32"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1C460E" w:rsidRPr="00113F32" w:rsidRDefault="001C460E" w:rsidP="001C460E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1C460E" w:rsidRPr="00113F32" w:rsidRDefault="001C460E" w:rsidP="001C460E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1C460E" w:rsidRPr="00113F32" w:rsidTr="001C460E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1C460E" w:rsidRPr="00113F32" w:rsidRDefault="001C460E" w:rsidP="001C460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1C460E" w:rsidRPr="00113F32" w:rsidRDefault="001C460E" w:rsidP="001C460E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減免</w:t>
            </w:r>
            <w:r w:rsidRPr="00113F32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113F32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減免</w:t>
            </w:r>
            <w:r w:rsidRPr="00113F32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113F32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減免</w:t>
            </w:r>
            <w:r w:rsidRPr="00113F32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 w:rsidRPr="00113F32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1C460E" w:rsidRPr="00113F32" w:rsidTr="001C460E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1C460E" w:rsidRPr="00113F32" w:rsidRDefault="001C460E" w:rsidP="001C460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1C460E" w:rsidRPr="00113F32" w:rsidRDefault="001C460E" w:rsidP="001C460E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1C460E" w:rsidRPr="00113F32" w:rsidTr="001C460E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1C460E" w:rsidRPr="00113F32" w:rsidRDefault="001C460E" w:rsidP="001C460E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1C460E" w:rsidRPr="00113F32" w:rsidRDefault="001C460E" w:rsidP="001C460E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1C460E" w:rsidRPr="00113F32" w:rsidRDefault="001C460E" w:rsidP="001C460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13F3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5,820,853,947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3,292,086,915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2,218,621,656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3,018,678,866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2,489,127,591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13F3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3,949,297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5,816,904,650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3,905,000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3,288,181,915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44,297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2,218,577,359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310,145,376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3,905,000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3,014,773,866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44,297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2,489,083,294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/>
                <w:noProof/>
                <w:sz w:val="20"/>
              </w:rPr>
              <w:t>11</w:t>
            </w:r>
            <w:r w:rsidRPr="00113F32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222,600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3,754,117,558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148,589,777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1,967,919,254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1,637,608,527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148,589,777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1,967,919,254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1,637,608,527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32,926,223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2,783,942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28,053,135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2,089,146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2,783,942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28,053,135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2,089,146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18,224,900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6,389,430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11,835,470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6,389,430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11,835,470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2,700,000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2,700,000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2,700,000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199,614,648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2,706,193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107,096,435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89,812,020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2,706,193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107,096,435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89,812,020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52,762,094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17,488,088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34,642,025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631,981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17,488,088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34,642,025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631,981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950,812,581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57,281,440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774,872,448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118,658,693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- 273,408,049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270,505,935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57,281,440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501,464,399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44,297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389,164,628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/>
                <w:noProof/>
                <w:sz w:val="20"/>
              </w:rPr>
              <w:t>11</w:t>
            </w:r>
            <w:r w:rsidRPr="00113F32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40,149,933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40,149,933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3,905,000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40,149,933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F87B35" w:rsidP="00F87B35">
            <w:pPr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87B35">
              <w:rPr>
                <w:rFonts w:ascii="標楷體" w:eastAsia="標楷體" w:hAnsi="標楷體" w:hint="eastAsia"/>
                <w:noProof/>
                <w:sz w:val="20"/>
              </w:rPr>
              <w:t>文化觀光局</w:t>
            </w:r>
            <w:r w:rsidR="00645E0F" w:rsidRPr="00F87B35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453,538,760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2,249,386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166,874,548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284,414,826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2,249,386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166,874,548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284,414,826</w:t>
            </w:r>
          </w:p>
        </w:tc>
      </w:tr>
      <w:tr w:rsidR="00645E0F" w:rsidRPr="00113F32" w:rsidTr="00645E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645E0F" w:rsidRPr="00113F32" w:rsidRDefault="00645E0F" w:rsidP="00645E0F">
            <w:pPr>
              <w:jc w:val="center"/>
              <w:rPr>
                <w:rFonts w:ascii="新細明體" w:hAnsi="新細明體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45E0F" w:rsidRPr="00113F32" w:rsidRDefault="00645E0F" w:rsidP="00645E0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13F32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311,835,353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79,046,550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159,262,107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73,526,696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79,046,550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159,262,107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45E0F" w:rsidRPr="00113F32" w:rsidRDefault="00645E0F" w:rsidP="00645E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13F32">
              <w:rPr>
                <w:rFonts w:ascii="新細明體" w:hAnsi="新細明體" w:hint="eastAsia"/>
                <w:noProof/>
                <w:spacing w:val="-6"/>
                <w:sz w:val="20"/>
              </w:rPr>
              <w:t>73,526,696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0F" w:rsidRDefault="00645E0F">
      <w:r>
        <w:separator/>
      </w:r>
    </w:p>
  </w:endnote>
  <w:endnote w:type="continuationSeparator" w:id="0">
    <w:p w:rsidR="00645E0F" w:rsidRDefault="0064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0F" w:rsidRDefault="00645E0F">
      <w:r>
        <w:separator/>
      </w:r>
    </w:p>
  </w:footnote>
  <w:footnote w:type="continuationSeparator" w:id="0">
    <w:p w:rsidR="00645E0F" w:rsidRDefault="0064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E0F" w:rsidRDefault="00645E0F">
    <w:pPr>
      <w:jc w:val="center"/>
    </w:pPr>
    <w:r w:rsidRPr="001C46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1C46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E23D63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E23D63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1C460E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E0F" w:rsidRDefault="00645E0F">
    <w:pPr>
      <w:jc w:val="center"/>
      <w:rPr>
        <w:rFonts w:ascii="標楷體" w:eastAsia="標楷體" w:hAnsi="標楷體"/>
        <w:b/>
        <w:sz w:val="32"/>
      </w:rPr>
    </w:pPr>
    <w:r w:rsidRPr="001C46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113F32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E23D63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E23D63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02D"/>
    <w:rsid w:val="0001712C"/>
    <w:rsid w:val="00095903"/>
    <w:rsid w:val="000A3326"/>
    <w:rsid w:val="00113F32"/>
    <w:rsid w:val="001214FD"/>
    <w:rsid w:val="001A4B2C"/>
    <w:rsid w:val="001C460E"/>
    <w:rsid w:val="003F092B"/>
    <w:rsid w:val="004E0B7F"/>
    <w:rsid w:val="00645E0F"/>
    <w:rsid w:val="00734FFE"/>
    <w:rsid w:val="00775C5D"/>
    <w:rsid w:val="008B0CCA"/>
    <w:rsid w:val="008E605A"/>
    <w:rsid w:val="009D2E50"/>
    <w:rsid w:val="00A43E80"/>
    <w:rsid w:val="00AA7593"/>
    <w:rsid w:val="00AB6EA1"/>
    <w:rsid w:val="00B27658"/>
    <w:rsid w:val="00CE74C9"/>
    <w:rsid w:val="00D867AC"/>
    <w:rsid w:val="00E1521A"/>
    <w:rsid w:val="00E23D63"/>
    <w:rsid w:val="00EC414C"/>
    <w:rsid w:val="00ED19D3"/>
    <w:rsid w:val="00F5502D"/>
    <w:rsid w:val="00F87B35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D1D3FFA-2E23-4D8E-A017-469A2040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kryswDfj3iK5J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ckryswDfj3iK5J以前年度歲出決算審定表</Template>
  <TotalTime>1</TotalTime>
  <Pages>1</Pages>
  <Words>286</Words>
  <Characters>1632</Characters>
  <Application>Microsoft Office Word</Application>
  <DocSecurity>0</DocSecurity>
  <Lines>13</Lines>
  <Paragraphs>3</Paragraphs>
  <ScaleCrop>false</ScaleCrop>
  <Company>N.A.O.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dcterms:created xsi:type="dcterms:W3CDTF">2026-06-22T03:14:00Z</dcterms:created>
  <dcterms:modified xsi:type="dcterms:W3CDTF">2026-06-22T03:14:00Z</dcterms:modified>
</cp:coreProperties>
</file>