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389"/>
        <w:gridCol w:w="1909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5C6EFD" w:rsidRPr="005C6EFD" w:rsidTr="00E5296F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CA" w:rsidRPr="005C6EFD" w:rsidRDefault="00DE79CA" w:rsidP="00DE79CA">
            <w:pPr>
              <w:jc w:val="both"/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  <w:r w:rsidRPr="005C6EFD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47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E79CA" w:rsidRPr="005C6EFD" w:rsidRDefault="00DE79CA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79CA" w:rsidRPr="005C6EFD" w:rsidRDefault="00DE79CA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單位</w:t>
            </w:r>
            <w:r w:rsidRPr="005C6EFD">
              <w:rPr>
                <w:rFonts w:ascii="標楷體" w:eastAsia="標楷體" w:hAnsi="標楷體"/>
                <w:sz w:val="20"/>
              </w:rPr>
              <w:t>：</w:t>
            </w:r>
            <w:r w:rsidRPr="005C6EFD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5C6EFD" w:rsidRPr="005C6EFD" w:rsidTr="00E5296F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right w:val="nil"/>
            </w:tcBorders>
            <w:vAlign w:val="center"/>
          </w:tcPr>
          <w:p w:rsidR="00DE79CA" w:rsidRPr="005C6EFD" w:rsidRDefault="00DE79CA" w:rsidP="00DE79C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47" w:type="dxa"/>
            <w:gridSpan w:val="5"/>
            <w:vMerge/>
            <w:tcBorders>
              <w:left w:val="nil"/>
              <w:right w:val="nil"/>
            </w:tcBorders>
            <w:vAlign w:val="center"/>
          </w:tcPr>
          <w:p w:rsidR="00DE79CA" w:rsidRPr="005C6EFD" w:rsidRDefault="00DE79CA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E79CA" w:rsidRPr="005C6EFD" w:rsidRDefault="00DE79CA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5C6EFD" w:rsidRPr="005C6EFD" w:rsidTr="00193E81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:rsidR="00D867AC" w:rsidRPr="005C6EFD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C6EFD"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09" w:type="dxa"/>
            <w:vMerge w:val="restart"/>
            <w:tcBorders>
              <w:left w:val="nil"/>
            </w:tcBorders>
            <w:vAlign w:val="center"/>
          </w:tcPr>
          <w:p w:rsidR="00D867AC" w:rsidRPr="005C6EFD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Pr="005C6EFD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5C6EFD"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 w:rsidRPr="005C6EFD">
              <w:rPr>
                <w:rFonts w:ascii="標楷體" w:eastAsia="標楷體" w:hAnsi="標楷體"/>
                <w:spacing w:val="-4"/>
                <w:sz w:val="20"/>
              </w:rPr>
              <w:br/>
            </w:r>
            <w:r w:rsidRPr="005C6EFD"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Pr="005C6EFD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Pr="005C6EFD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Pr="005C6EFD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5C6EFD" w:rsidRPr="005C6EFD" w:rsidTr="00193E81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867AC" w:rsidRPr="005C6EFD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Pr="005C6EFD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5C6EFD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 w:rsidRPr="005C6EF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5C6EFD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 w:rsidRPr="005C6EF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5C6EFD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 w:rsidRPr="005C6EF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Pr="005C6EFD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Pr="005C6EFD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5C6EFD" w:rsidRPr="005C6EFD" w:rsidTr="00193E81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867AC" w:rsidRPr="005C6EFD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Pr="005C6EFD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5C6EFD" w:rsidRPr="005C6EFD" w:rsidTr="00193E81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867AC" w:rsidRPr="005C6EFD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Pr="005C6EFD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Pr="005C6EFD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C6EFD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5,820,853,947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310,145,376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3,292,086,915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2,218,621,656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- 273,408,049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270,505,935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310,145,376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3,018,678,866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2,489,127,591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C6EF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3,949,297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5,816,904,650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310,145,376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3,905,000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3,288,181,915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44,297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2,218,577,359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- 273,408,049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270,505,935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310,145,376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3,905,000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3,014,773,866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44,297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2,489,083,294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17,710,869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80,503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7,342,340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10,288,026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80,503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7,342,340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10,288,026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/>
                <w:noProof/>
                <w:sz w:val="20"/>
              </w:rPr>
              <w:t>11</w:t>
            </w:r>
            <w:r w:rsidRPr="005C6EFD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222,600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222,600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222,600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3,905,000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86,835,122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3,780,417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3,905,000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78,445,559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4,609,146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3,780,417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3,905,000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78,445,559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4,609,146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199,614,648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2,706,193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107,096,435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89,812,020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2,706,193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107,096,435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89,812,020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5,940,000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2,960,000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2,980,000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2,960,000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2,980,000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98,487,912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91,131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88,161,431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10,235,350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91,131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88,161,431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10,235,350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107－113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471,763,660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2,249,386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173,263,978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296,250,296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2,249,386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173,263,978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296,250,296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107－113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239,118,032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52,509,830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71,038,568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115,569,634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52,509,830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71,038,568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115,569,634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101－113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707,988,934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2,203,720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344,850,513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360,934,701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2,203,720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344,850,513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360,934,701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104－113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1,664,078,305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42,364,331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946,257,602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675,456,372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42,364,331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946,257,602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675,456,372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439,824,378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9,522,965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211,675,577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218,625,836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9,522,965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211,675,577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218,625,836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1,740,000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1,112,700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627,300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1,112,700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627,300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224,579,380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12,519,548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151,354,327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60,705,505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12,519,548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151,354,327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60,705,505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/>
                <w:noProof/>
                <w:sz w:val="20"/>
              </w:rPr>
              <w:t>11</w:t>
            </w:r>
            <w:r w:rsidRPr="005C6EFD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1,156,377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25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1,156,352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1,156,352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52,762,094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17,488,088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34,642,025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631,981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17,488,088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34,642,025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631,981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44,297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950,812,581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57,281,440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774,872,448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44,297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118,658,693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- 273,408,049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270,505,935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57,281,440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501,464,399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44,297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389,164,628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342,434,405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27,188,549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134,952,753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180,293,103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27,188,549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134,952,753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180,293,103</w:t>
            </w:r>
          </w:p>
        </w:tc>
      </w:tr>
      <w:tr w:rsidR="005C6EFD" w:rsidRPr="005C6EFD" w:rsidTr="005C6E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56870" w:rsidRPr="005C6EFD" w:rsidRDefault="00C56870" w:rsidP="00C56870">
            <w:pPr>
              <w:jc w:val="center"/>
              <w:rPr>
                <w:rFonts w:ascii="新細明體" w:hAnsi="新細明體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56870" w:rsidRPr="005C6EFD" w:rsidRDefault="00C56870" w:rsidP="00C5687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C6EFD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311,835,353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79,046,550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159,262,107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73,526,696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79,046,550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159,262,107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56870" w:rsidRPr="005C6EFD" w:rsidRDefault="00C56870" w:rsidP="00C5687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C6EFD">
              <w:rPr>
                <w:rFonts w:ascii="新細明體" w:hAnsi="新細明體" w:hint="eastAsia"/>
                <w:noProof/>
                <w:spacing w:val="-6"/>
                <w:sz w:val="20"/>
              </w:rPr>
              <w:t>73,526,696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EFD" w:rsidRDefault="005C6EFD">
      <w:r>
        <w:separator/>
      </w:r>
    </w:p>
  </w:endnote>
  <w:endnote w:type="continuationSeparator" w:id="0">
    <w:p w:rsidR="005C6EFD" w:rsidRDefault="005C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EFD" w:rsidRDefault="005C6EFD">
      <w:r>
        <w:separator/>
      </w:r>
    </w:p>
  </w:footnote>
  <w:footnote w:type="continuationSeparator" w:id="0">
    <w:p w:rsidR="005C6EFD" w:rsidRDefault="005C6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EFD" w:rsidRDefault="005C6EFD">
    <w:pPr>
      <w:jc w:val="center"/>
    </w:pPr>
    <w:r w:rsidRPr="00097ED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097ED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097ED8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097ED8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097ED8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EFD" w:rsidRDefault="005C6EFD">
    <w:pPr>
      <w:jc w:val="center"/>
      <w:rPr>
        <w:rFonts w:ascii="標楷體" w:eastAsia="標楷體" w:hAnsi="標楷體"/>
        <w:b/>
        <w:sz w:val="32"/>
      </w:rPr>
    </w:pPr>
    <w:r w:rsidRPr="00097ED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Pr="005C6EFD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097ED8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097ED8">
      <w:rPr>
        <w:rFonts w:ascii="標楷體" w:eastAsia="標楷體" w:hAnsi="標楷體"/>
        <w:b/>
        <w:spacing w:val="60"/>
        <w:sz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6BE"/>
    <w:rsid w:val="0001712C"/>
    <w:rsid w:val="00097ED8"/>
    <w:rsid w:val="000A3326"/>
    <w:rsid w:val="001214FD"/>
    <w:rsid w:val="00193E81"/>
    <w:rsid w:val="001A4B2C"/>
    <w:rsid w:val="003F092B"/>
    <w:rsid w:val="004E0B7F"/>
    <w:rsid w:val="005C6EFD"/>
    <w:rsid w:val="00734FFE"/>
    <w:rsid w:val="00775C5D"/>
    <w:rsid w:val="008B0CCA"/>
    <w:rsid w:val="008E605A"/>
    <w:rsid w:val="009D2E50"/>
    <w:rsid w:val="00AA7593"/>
    <w:rsid w:val="00AB6EA1"/>
    <w:rsid w:val="00B27658"/>
    <w:rsid w:val="00BD336E"/>
    <w:rsid w:val="00C56870"/>
    <w:rsid w:val="00CE74C9"/>
    <w:rsid w:val="00D867AC"/>
    <w:rsid w:val="00DE79CA"/>
    <w:rsid w:val="00E5296F"/>
    <w:rsid w:val="00EC414C"/>
    <w:rsid w:val="00ED06BE"/>
    <w:rsid w:val="00ED19D3"/>
    <w:rsid w:val="00F26C71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0D46B1EA-879E-463C-AF86-62497CCB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5C6E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C6EF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sUMTn0jPD8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FsUMTn0jPD8以前年度歲出決算審定表</Template>
  <TotalTime>0</TotalTime>
  <Pages>1</Pages>
  <Words>421</Words>
  <Characters>2405</Characters>
  <Application>Microsoft Office Word</Application>
  <DocSecurity>0</DocSecurity>
  <Lines>20</Lines>
  <Paragraphs>5</Paragraphs>
  <ScaleCrop>false</ScaleCrop>
  <Company>N.A.O.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蕭茹方</dc:creator>
  <cp:keywords/>
  <cp:lastModifiedBy>張鈞凱</cp:lastModifiedBy>
  <cp:revision>2</cp:revision>
  <cp:lastPrinted>2026-05-27T00:31:00Z</cp:lastPrinted>
  <dcterms:created xsi:type="dcterms:W3CDTF">2026-06-22T03:15:00Z</dcterms:created>
  <dcterms:modified xsi:type="dcterms:W3CDTF">2026-06-22T03:15:00Z</dcterms:modified>
</cp:coreProperties>
</file>